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a618" w14:paraId="958a618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8A06AB">
        <w:t>213</w:t>
      </w:r>
      <w:r w:rsidR="00AA5237">
        <w:t>/1</w:t>
      </w:r>
      <w:r w:rsidR="001322CF">
        <w:t>5</w:t>
      </w:r>
      <w:r w:rsidR="00AA5237">
        <w:t>-</w:t>
      </w:r>
      <w:r w:rsidR="001322CF">
        <w:t>8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322CF">
        <w:t>30</w:t>
      </w:r>
      <w:r>
        <w:t xml:space="preserve">. </w:t>
      </w:r>
      <w:r w:rsidR="001322CF">
        <w:t>listopada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A06AB">
        <w:t>NAVIS PROJEKT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5E68BB">
        <w:t>Zadru</w:t>
      </w:r>
      <w:r w:rsidR="001322CF">
        <w:t xml:space="preserve"> </w:t>
      </w:r>
      <w:r w:rsidR="001E74F1">
        <w:t>(</w:t>
      </w:r>
      <w:r w:rsidR="001322CF">
        <w:t>Grad Zadar</w:t>
      </w:r>
      <w:r w:rsidR="001E74F1">
        <w:t>)</w:t>
      </w:r>
      <w:r w:rsidR="00912002">
        <w:t xml:space="preserve">, </w:t>
      </w:r>
      <w:r w:rsidR="008A06AB">
        <w:t>Dr. Franje Tuđmana 52/c</w:t>
      </w:r>
      <w:r w:rsidR="00912002">
        <w:t>,</w:t>
      </w:r>
      <w:r w:rsidR="00A01095">
        <w:t xml:space="preserve"> OIB: </w:t>
      </w:r>
      <w:r w:rsidR="008A06AB">
        <w:t>25045225238</w:t>
      </w:r>
      <w:r>
        <w:t xml:space="preserve">, </w:t>
      </w:r>
      <w:r w:rsidR="00795905">
        <w:t>1</w:t>
      </w:r>
      <w:r w:rsidR="001322CF">
        <w:t>8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A06AB">
        <w:t>NAVIS PROJEKT d.o.o. sa sjedištem u Zadru (Grad Zadar), Dr. Franje Tuđmana 52/c, OIB: 25045225238</w:t>
      </w:r>
      <w:r w:rsidR="001322CF">
        <w:t xml:space="preserve"> </w:t>
      </w:r>
      <w:r>
        <w:t xml:space="preserve">s danom </w:t>
      </w:r>
      <w:r w:rsidR="00795905">
        <w:t>1</w:t>
      </w:r>
      <w:r w:rsidR="001322CF">
        <w:t>8</w:t>
      </w:r>
      <w:r>
        <w:t xml:space="preserve">. ožujka 2016. u </w:t>
      </w:r>
      <w:r w:rsidR="00592A98">
        <w:t>13</w:t>
      </w:r>
      <w:r>
        <w:t>,</w:t>
      </w:r>
      <w:r w:rsidR="00592A98">
        <w:t>20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8D250C" w:rsidR="00E41244" w:rsidRPr="008D250C">
      <w:pPr>
        <w:pStyle w:val="Odlomakpopisa"/>
        <w:spacing w:lineRule="auto" w:line="276" w:after="200"/>
        <w:ind w:firstLine="720" w:left="0"/>
      </w:pPr>
      <w:r w:rsidRPr="008D250C">
        <w:t>II</w:t>
      </w:r>
      <w:r w:rsidR="00386298" w:rsidRPr="008D250C">
        <w:t xml:space="preserve">. </w:t>
      </w:r>
      <w:r w:rsidR="00193657" w:rsidRPr="008D250C">
        <w:t>Stečajnim upraviteljem</w:t>
      </w:r>
      <w:r w:rsidRPr="008D250C">
        <w:t xml:space="preserve"> dužnika </w:t>
      </w:r>
      <w:r w:rsidR="00193657" w:rsidRPr="008D250C">
        <w:t xml:space="preserve">imenuje se </w:t>
      </w:r>
      <w:r w:rsidR="008D250C" w:rsidRPr="008D250C">
        <w:t>Hrvoje Kraljičković</w:t>
      </w:r>
      <w:r w:rsidR="00E41244" w:rsidRPr="008D250C">
        <w:t xml:space="preserve"> </w:t>
      </w:r>
      <w:r w:rsidR="008D250C" w:rsidRPr="008D250C">
        <w:t>iz Zagreba,</w:t>
      </w:r>
      <w:r w:rsidR="008D250C" w:rsidRPr="00C911AF">
        <w:t xml:space="preserve"> Trg hrvatskih velikana 4, OIB: 63875916042</w:t>
      </w:r>
      <w:r w:rsidRPr="008D250C">
        <w:rPr>
          <w:b/>
        </w:rPr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A06AB">
        <w:t>NAVIS PROJEKT d.o.o. sa sjedištem u Zadru (Grad Zadar), Dr. Franje Tuđmana 52/c, OIB: 25045225238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322CF">
        <w:t>30. listopada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8A06AB">
        <w:t>1775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8A06AB">
        <w:t>96.709,66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8A06AB">
        <w:t>ne</w:t>
      </w:r>
      <w:r w:rsidR="007E65A6">
        <w:t>ma</w:t>
      </w:r>
      <w:r w:rsidR="001E74F1" w:rsidRPr="00CF7AC9">
        <w:t xml:space="preserve"> otvoren račun</w:t>
      </w:r>
      <w:r w:rsidR="008A06AB">
        <w:t xml:space="preserve">,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14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1322CF">
        <w:t>8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197CAD" w:rsidP="00197CAD" w:rsidR="00197CAD">
      <w:pPr>
        <w:ind w:firstLine="360"/>
        <w:jc w:val="both"/>
      </w:pPr>
      <w:r>
        <w:t>DNA:</w:t>
      </w:r>
    </w:p>
    <w:p w:rsidRDefault="00197CAD" w:rsidP="00197CAD" w:rsidR="00197CAD">
      <w:pPr>
        <w:numPr>
          <w:ilvl w:val="0"/>
          <w:numId w:val="4"/>
        </w:numPr>
      </w:pPr>
      <w:r>
        <w:t>Stečajno</w:t>
      </w:r>
      <w:r w:rsidR="002E44EA">
        <w:t>m upravitelju</w:t>
      </w:r>
      <w:r>
        <w:t xml:space="preserve"> uz potvrdu o imenovanju</w:t>
      </w:r>
    </w:p>
    <w:p w:rsidRDefault="00197CAD" w:rsidP="00197CAD" w:rsidR="00197CAD">
      <w:pPr>
        <w:numPr>
          <w:ilvl w:val="0"/>
          <w:numId w:val="4"/>
        </w:numPr>
      </w:pPr>
      <w:r>
        <w:t xml:space="preserve">Stečajnom dužniku </w:t>
      </w:r>
    </w:p>
    <w:p w:rsidRDefault="00197CAD" w:rsidP="00197CAD" w:rsidR="00197CAD">
      <w:pPr>
        <w:numPr>
          <w:ilvl w:val="0"/>
          <w:numId w:val="4"/>
        </w:numPr>
      </w:pPr>
      <w:r>
        <w:t>FINA, Regionalni centar Split, Podružnica Zadar</w:t>
      </w:r>
    </w:p>
    <w:p w:rsidRDefault="00197CAD" w:rsidP="00197CAD" w:rsidR="00197CAD">
      <w:pPr>
        <w:numPr>
          <w:ilvl w:val="0"/>
          <w:numId w:val="4"/>
        </w:numPr>
      </w:pPr>
      <w:r>
        <w:t xml:space="preserve">ŽDO u Zadru, Građansko-upravnom odjelu </w:t>
      </w:r>
    </w:p>
    <w:p w:rsidRDefault="00197CAD" w:rsidP="00197CAD" w:rsidR="00197CAD">
      <w:pPr>
        <w:numPr>
          <w:ilvl w:val="0"/>
          <w:numId w:val="4"/>
        </w:numPr>
      </w:pPr>
      <w:r>
        <w:t>RH, Ministarstvo financija, Porezna uprava Zadar</w:t>
      </w:r>
    </w:p>
    <w:p w:rsidRDefault="00197CAD" w:rsidP="00197CAD" w:rsidR="00197CAD">
      <w:pPr>
        <w:numPr>
          <w:ilvl w:val="0"/>
          <w:numId w:val="4"/>
        </w:numPr>
      </w:pPr>
      <w:r>
        <w:t>Općinskom sudu u Zadru</w:t>
      </w:r>
    </w:p>
    <w:p w:rsidRDefault="00197CAD" w:rsidP="00197CAD" w:rsidR="00197CAD">
      <w:pPr>
        <w:numPr>
          <w:ilvl w:val="0"/>
          <w:numId w:val="4"/>
        </w:numPr>
      </w:pPr>
      <w:r>
        <w:t>Općinskom sudu u Zadru, zemljišnoknjižnom odjelu</w:t>
      </w:r>
    </w:p>
    <w:p w:rsidRDefault="00197CAD" w:rsidP="00197CAD" w:rsidR="00197CAD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197CAD" w:rsidP="00197CAD" w:rsidR="00197CAD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197CAD" w:rsidP="00197CAD" w:rsidR="00197CAD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197CAD" w:rsidP="00197CAD" w:rsidR="00197CAD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197CAD" w:rsidP="00197CAD" w:rsidR="00197CAD">
      <w:pPr>
        <w:numPr>
          <w:ilvl w:val="0"/>
          <w:numId w:val="4"/>
        </w:numPr>
      </w:pPr>
      <w:r>
        <w:t>e-Oglasna ploča suda</w:t>
      </w:r>
    </w:p>
    <w:p w:rsidRDefault="00197CAD" w:rsidP="00197CAD" w:rsidR="00197CAD">
      <w:pPr>
        <w:numPr>
          <w:ilvl w:val="0"/>
          <w:numId w:val="4"/>
        </w:numPr>
      </w:pPr>
      <w:r>
        <w:t>Pisarnici ovog suda</w:t>
      </w:r>
    </w:p>
    <w:p w:rsidRDefault="00197CAD" w:rsidP="00197CAD" w:rsidR="00197CAD">
      <w:pPr>
        <w:numPr>
          <w:ilvl w:val="0"/>
          <w:numId w:val="4"/>
        </w:numPr>
      </w:pPr>
      <w:r>
        <w:t xml:space="preserve">U spis </w:t>
      </w:r>
    </w:p>
    <w:p w:rsidRDefault="00197CAD" w:rsidP="00197CAD" w:rsidR="00197CAD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A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8A06AB">
      <w:t>213</w:t>
    </w:r>
    <w:r w:rsidR="001322CF">
      <w:t>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6AB7"/>
    <w:rsid w:val="00157784"/>
    <w:rsid w:val="00171FB9"/>
    <w:rsid w:val="001742EE"/>
    <w:rsid w:val="00193657"/>
    <w:rsid w:val="00197CAD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44EA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A98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A06AB"/>
    <w:rsid w:val="008B5890"/>
    <w:rsid w:val="008C078D"/>
    <w:rsid w:val="008C3132"/>
    <w:rsid w:val="008D250C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98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PROJEKT d.o.o. za uređenje brodskih interijera</izvorni_sadrzaj>
    <derivirana_varijabla naziv="DomainObject.Predmet.ProtustrankaFormated_1">  NAVIS PROJEKT d.o.o. za uređenje brodskih interijera</derivirana_varijabla>
  </DomainObject.Predmet.ProtustrankaFormated>
  <DomainObject.Predmet.ProtustrankaFormatedOIB>
    <izvorni_sadrzaj>  NAVIS PROJEKT d.o.o. za uređenje brodskih interijera, OIB 25045225238</izvorni_sadrzaj>
    <derivirana_varijabla naziv="DomainObject.Predmet.ProtustrankaFormatedOIB_1">  NAVIS PROJEKT d.o.o. za uređenje brodskih interijera, OIB 25045225238</derivirana_varijabla>
  </DomainObject.Predmet.ProtustrankaFormatedOIB>
  <DomainObject.Predmet.ProtustrankaFormatedWithAdress>
    <izvorni_sadrzaj> NAVIS PROJEKT d.o.o. za uređenje brodskih interijera, Dr. Franje Tuđmana 52/c, 23000 Zadar</izvorni_sadrzaj>
    <derivirana_varijabla naziv="DomainObject.Predmet.ProtustrankaFormatedWithAdress_1"> NAVIS PROJEKT d.o.o. za uređenje brodskih interijera, Dr. Franje Tuđmana 52/c, 23000 Zadar</derivirana_varijabla>
  </DomainObject.Predmet.ProtustrankaFormatedWithAdress>
  <DomainObject.Predmet.ProtustrankaFormatedWithAdressOIB>
    <izvorni_sadrzaj> NAVIS PROJEKT d.o.o. za uređenje brodskih interijera, OIB 25045225238, Dr. Franje Tuđmana 52/c, 23000 Zadar</izvorni_sadrzaj>
    <derivirana_varijabla naziv="DomainObject.Predmet.ProtustrankaFormatedWithAdressOIB_1"> NAVIS PROJEKT d.o.o. za uređenje brodskih interijera, OIB 25045225238, Dr. Franje Tuđmana 52/c, 23000 Zadar</derivirana_varijabla>
  </DomainObject.Predmet.ProtustrankaFormatedWithAdressOIB>
  <DomainObject.Predmet.ProtustrankaWithAdress>
    <izvorni_sadrzaj>NAVIS PROJEKT d.o.o. za uređenje brodskih interijera Dr. Franje Tuđmana 52/c, 23000 Zadar</izvorni_sadrzaj>
    <derivirana_varijabla naziv="DomainObject.Predmet.ProtustrankaWithAdress_1">NAVIS PROJEKT d.o.o. za uređenje brodskih interijera Dr. Franje Tuđmana 52/c, 23000 Zadar</derivirana_varijabla>
  </DomainObject.Predmet.ProtustrankaWithAdress>
  <DomainObject.Predmet.ProtustrankaWithAdressOIB>
    <izvorni_sadrzaj>NAVIS PROJEKT d.o.o. za uređenje brodskih interijera, OIB 25045225238, Dr. Franje Tuđmana 52/c, 23000 Zadar</izvorni_sadrzaj>
    <derivirana_varijabla naziv="DomainObject.Predmet.ProtustrankaWithAdressOIB_1">NAVIS PROJEKT d.o.o. za uređenje brodskih interijera, OIB 25045225238, Dr. Franje Tuđmana 52/c, 23000 Zadar</derivirana_varijabla>
  </DomainObject.Predmet.ProtustrankaWithAdressOIB>
  <DomainObject.Predmet.ProtustrankaNazivFormated>
    <izvorni_sadrzaj>NAVIS PROJEKT d.o.o. za uređenje brodskih interijera</izvorni_sadrzaj>
    <derivirana_varijabla naziv="DomainObject.Predmet.ProtustrankaNazivFormated_1">NAVIS PROJEKT d.o.o. za uređenje brodskih interijera</derivirana_varijabla>
  </DomainObject.Predmet.ProtustrankaNazivFormated>
  <DomainObject.Predmet.ProtustrankaNazivFormatedOIB>
    <izvorni_sadrzaj>NAVIS PROJEKT d.o.o. za uređenje brodskih interijera, OIB 25045225238</izvorni_sadrzaj>
    <derivirana_varijabla naziv="DomainObject.Predmet.ProtustrankaNazivFormatedOIB_1">NAVIS PROJEKT d.o.o. za uređenje brodskih interijera, OIB 25045225238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NAVIS PROJEKT d.o.o. za uređenje brodskih interijera</item>
    </izvorni_sadrzaj>
    <derivirana_varijabla naziv="DomainObject.Predmet.ProtuStrankaListFormated_1">
      <item>NAVIS PROJEKT d.o.o. za uređenje brodskih interijera</item>
    </derivirana_varijabla>
  </DomainObject.Predmet.ProtuStrankaListFormated>
  <DomainObject.Predmet.ProtuStrankaListFormatedOIB>
    <izvorni_sadrzaj>
      <item>NAVIS PROJEKT d.o.o. za uređenje brodskih interijera, OIB 25045225238</item>
    </izvorni_sadrzaj>
    <derivirana_varijabla naziv="DomainObject.Predmet.ProtuStrankaListFormatedOIB_1">
      <item>NAVIS PROJEKT d.o.o. za uređenje brodskih interijera, OIB 25045225238</item>
    </derivirana_varijabla>
  </DomainObject.Predmet.ProtuStrankaListFormatedOIB>
  <DomainObject.Predmet.ProtuStrankaListFormatedWithAdress>
    <izvorni_sadrzaj>
      <item>NAVIS PROJEKT d.o.o. za uređenje brodskih interijera, Dr. Franje Tuđmana 52/c, 23000 Zadar</item>
    </izvorni_sadrzaj>
    <derivirana_varijabla naziv="DomainObject.Predmet.ProtuStrankaListFormatedWithAdress_1">
      <item>NAVIS PROJEKT d.o.o. za uređenje brodskih interijera, Dr. Franje Tuđmana 52/c, 23000 Zadar</item>
    </derivirana_varijabla>
  </DomainObject.Predmet.ProtuStrankaListFormatedWithAdress>
  <DomainObject.Predmet.ProtuStrankaListFormatedWithAdressOIB>
    <izvorni_sadrzaj>
      <item>NAVIS PROJEKT d.o.o. za uređenje brodskih interijera, OIB 25045225238, Dr. Franje Tuđmana 52/c, 23000 Zadar</item>
    </izvorni_sadrzaj>
    <derivirana_varijabla naziv="DomainObject.Predmet.ProtuStrankaListFormatedWithAdressOIB_1">
      <item>NAVIS PROJEKT d.o.o. za uređenje brodskih interijera, OIB 25045225238, Dr. Franje Tuđmana 52/c, 23000 Zadar</item>
    </derivirana_varijabla>
  </DomainObject.Predmet.ProtuStrankaListFormatedWithAdressOIB>
  <DomainObject.Predmet.ProtuStrankaListNazivFormated>
    <izvorni_sadrzaj>
      <item>NAVIS PROJEKT d.o.o. za uređenje brodskih interijera</item>
    </izvorni_sadrzaj>
    <derivirana_varijabla naziv="DomainObject.Predmet.ProtuStrankaListNazivFormated_1">
      <item>NAVIS PROJEKT d.o.o. za uređenje brodskih interijera</item>
    </derivirana_varijabla>
  </DomainObject.Predmet.ProtuStrankaListNazivFormated>
  <DomainObject.Predmet.ProtuStrankaListNazivFormatedOIB>
    <izvorni_sadrzaj>
      <item>NAVIS PROJEKT d.o.o. za uređenje brodskih interijera, OIB 25045225238</item>
    </izvorni_sadrzaj>
    <derivirana_varijabla naziv="DomainObject.Predmet.ProtuStrankaListNazivFormatedOIB_1">
      <item>NAVIS PROJEKT d.o.o. za uređenje brodskih interijera, OIB 25045225238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NAVIS PROJEKT d.o.o. za uređenje brodskih interijera</izvorni_sadrzaj>
    <derivirana_varijabla naziv="DomainObject.Predmet.ProtustrankaIDrugi_1">NAVIS PROJEKT d.o.o. za uređenje brodskih interijera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NAVIS PROJEKT d.o.o. za uređenje brodskih interijera, OIB 25045225238, Dr. Franje Tuđmana 52/c, 23000 Zadar</izvorni_sadrzaj>
    <derivirana_varijabla naziv="DomainObject.Predmet.ProtustrankaIDrugiAdressOIB_1">NAVIS PROJEKT d.o.o. za uređenje brodskih interijera, OIB 25045225238, Dr. Franje Tuđmana 52/c,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NAVIS PROJEKT d.o.o. za uređenje brodskih interijera</item>
    </izvorni_sadrzaj>
    <derivirana_varijabla naziv="DomainObject.Predmet.SudioniciListNaziv_1">
      <item>FINA</item>
      <item>NAVIS PROJEKT d.o.o. za uređenje brodskih interijera</item>
    </derivirana_varijabla>
  </DomainObject.Predmet.SudioniciListNaziv>
  <DomainObject.Predmet.SudioniciListAdressOIB>
    <izvorni_sadrzaj>
      <item>FINA, OIB 85821130368</item>
      <item>NAVIS PROJEKT d.o.o. za uređenje brodskih interijera, OIB 25045225238, Dr. Franje Tuđmana 52/c,23000 Zadar</item>
    </izvorni_sadrzaj>
    <derivirana_varijabla naziv="DomainObject.Predmet.SudioniciListAdressOIB_1">
      <item>FINA, OIB 85821130368</item>
      <item>NAVIS PROJEKT d.o.o. za uređenje brodskih interijera, OIB 25045225238, Dr. Franje Tuđmana 52/c,23000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25045225238</item>
    </izvorni_sadrzaj>
    <derivirana_varijabla naziv="DomainObject.Predmet.SudioniciListNazivOIB_1">
      <item>, OIB 85821130368</item>
      <item>, OIB 25045225238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4795</properties:Characters>
  <properties:Lines>122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2016-03-15T10:40:00Z</dcterms:created>
  <dc:creator>Administrator</dc:creator>
  <cp:lastModifiedBy>Josipa Dorkin</cp:lastModifiedBy>
  <cp:lastPrinted>2016-03-18T12:15:00Z</cp:lastPrinted>
  <dcterms:modified xmlns:xsi="http://www.w3.org/2001/XMLSchema-instance" xsi:type="dcterms:W3CDTF">2016-03-18T12:15:00Z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