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8aa7" w14:paraId="5ba8aa7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9B5B37">
        <w:rPr>
          <w:rFonts w:hAnsi="Times New Roman" w:ascii="Times New Roman"/>
          <w:b/>
          <w:sz w:val="24"/>
          <w:szCs w:val="24"/>
        </w:rPr>
        <w:t>83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9B5B37">
        <w:rPr>
          <w:rFonts w:hAnsi="Times New Roman" w:ascii="Times New Roman"/>
        </w:rPr>
        <w:t>83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B148C0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9B5B37" w:rsidRPr="009B5B37">
        <w:rPr>
          <w:rFonts w:hAnsi="Times New Roman" w:ascii="Times New Roman"/>
        </w:rPr>
        <w:t>AS DIVA j.d.o.o.</w:t>
      </w:r>
      <w:r w:rsidR="00B148C0">
        <w:rPr>
          <w:rFonts w:hAnsi="Times New Roman" w:ascii="Times New Roman"/>
        </w:rPr>
        <w:t xml:space="preserve">iz </w:t>
      </w:r>
      <w:r w:rsidR="009B5B37">
        <w:rPr>
          <w:rFonts w:hAnsi="Times New Roman" w:ascii="Times New Roman"/>
        </w:rPr>
        <w:t>Velike Gorice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9B5B37" w:rsidRPr="009B5B37">
        <w:rPr>
          <w:rFonts w:hAnsi="Times New Roman" w:ascii="Times New Roman"/>
        </w:rPr>
        <w:t>02218681060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9F2"/>
    <w:rsid w:val="002D3C6A"/>
    <w:rsid w:val="002E07FA"/>
    <w:rsid w:val="002F1DCB"/>
    <w:rsid w:val="003013A7"/>
    <w:rsid w:val="00301D36"/>
    <w:rsid w:val="00312BB1"/>
    <w:rsid w:val="003139E9"/>
    <w:rsid w:val="00351574"/>
    <w:rsid w:val="003676EA"/>
    <w:rsid w:val="003718BF"/>
    <w:rsid w:val="003A4EEE"/>
    <w:rsid w:val="003C5D28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72486"/>
    <w:rsid w:val="00696ABB"/>
    <w:rsid w:val="006A25DB"/>
    <w:rsid w:val="006A76A3"/>
    <w:rsid w:val="006B7750"/>
    <w:rsid w:val="006D27F8"/>
    <w:rsid w:val="006E6F79"/>
    <w:rsid w:val="006F3AC3"/>
    <w:rsid w:val="00700EEE"/>
    <w:rsid w:val="00716ACC"/>
    <w:rsid w:val="007242E3"/>
    <w:rsid w:val="00727C65"/>
    <w:rsid w:val="00750E53"/>
    <w:rsid w:val="0077393C"/>
    <w:rsid w:val="00777B1E"/>
    <w:rsid w:val="007B7E41"/>
    <w:rsid w:val="007E1BD8"/>
    <w:rsid w:val="007F3918"/>
    <w:rsid w:val="007F3A76"/>
    <w:rsid w:val="007F7417"/>
    <w:rsid w:val="00802D53"/>
    <w:rsid w:val="008470FC"/>
    <w:rsid w:val="00857B7F"/>
    <w:rsid w:val="008713FF"/>
    <w:rsid w:val="00875B61"/>
    <w:rsid w:val="00885114"/>
    <w:rsid w:val="008A28BD"/>
    <w:rsid w:val="008E1B10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78C6"/>
    <w:rsid w:val="009A4432"/>
    <w:rsid w:val="009A5811"/>
    <w:rsid w:val="009B3B3A"/>
    <w:rsid w:val="009B5B37"/>
    <w:rsid w:val="009D5CBD"/>
    <w:rsid w:val="009F7775"/>
    <w:rsid w:val="00A005BA"/>
    <w:rsid w:val="00A366F0"/>
    <w:rsid w:val="00A4196E"/>
    <w:rsid w:val="00A45276"/>
    <w:rsid w:val="00AB7671"/>
    <w:rsid w:val="00AC60CC"/>
    <w:rsid w:val="00AD170E"/>
    <w:rsid w:val="00AD4526"/>
    <w:rsid w:val="00AE1286"/>
    <w:rsid w:val="00AE361A"/>
    <w:rsid w:val="00AF534F"/>
    <w:rsid w:val="00AF69BA"/>
    <w:rsid w:val="00B07D5E"/>
    <w:rsid w:val="00B148C0"/>
    <w:rsid w:val="00B14E2B"/>
    <w:rsid w:val="00B15D32"/>
    <w:rsid w:val="00B343ED"/>
    <w:rsid w:val="00B7516C"/>
    <w:rsid w:val="00BB0F57"/>
    <w:rsid w:val="00BB1201"/>
    <w:rsid w:val="00BC3A9B"/>
    <w:rsid w:val="00BE2B84"/>
    <w:rsid w:val="00BE3936"/>
    <w:rsid w:val="00BE68E8"/>
    <w:rsid w:val="00C311F5"/>
    <w:rsid w:val="00C557CC"/>
    <w:rsid w:val="00C628CC"/>
    <w:rsid w:val="00C80CD6"/>
    <w:rsid w:val="00CB7AAD"/>
    <w:rsid w:val="00CC5963"/>
    <w:rsid w:val="00D06853"/>
    <w:rsid w:val="00D23A02"/>
    <w:rsid w:val="00D42323"/>
    <w:rsid w:val="00D52FE0"/>
    <w:rsid w:val="00D624C7"/>
    <w:rsid w:val="00D959C2"/>
    <w:rsid w:val="00DD4D6D"/>
    <w:rsid w:val="00DF49CD"/>
    <w:rsid w:val="00E041C9"/>
    <w:rsid w:val="00E123B4"/>
    <w:rsid w:val="00E46F4F"/>
    <w:rsid w:val="00E52B4F"/>
    <w:rsid w:val="00E62BD5"/>
    <w:rsid w:val="00E713D4"/>
    <w:rsid w:val="00E83DB1"/>
    <w:rsid w:val="00E86B15"/>
    <w:rsid w:val="00E912B9"/>
    <w:rsid w:val="00E94B36"/>
    <w:rsid w:val="00EF6AB1"/>
    <w:rsid w:val="00F02CC6"/>
    <w:rsid w:val="00F143DE"/>
    <w:rsid w:val="00F333B1"/>
    <w:rsid w:val="00F91BC7"/>
    <w:rsid w:val="00F92CAB"/>
    <w:rsid w:val="00FA10AE"/>
    <w:rsid w:val="00FA7BE3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7B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B7F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B7F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B7F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B7F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7B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B7F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B7F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B7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B7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St-83/2016</izvorni_sadrzaj>
    <derivirana_varijabla naziv="DomainObject.Predmet.OznakaBroj_1">St-83/2016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ormaru delegacija</izvorni_sadrzaj>
    <derivirana_varijabla naziv="DomainObject.Predmet.PrimjedbaSuca_1">u ormaru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DIVA j.d.o.o.</izvorni_sadrzaj>
    <derivirana_varijabla naziv="DomainObject.Predmet.ProtustrankaFormated_1">  AS DIVA j.d.o.o.</derivirana_varijabla>
  </DomainObject.Predmet.ProtustrankaFormated>
  <DomainObject.Predmet.ProtustrankaFormatedOIB>
    <izvorni_sadrzaj>  AS DIVA j.d.o.o., OIB 02218681060</izvorni_sadrzaj>
    <derivirana_varijabla naziv="DomainObject.Predmet.ProtustrankaFormatedOIB_1">  AS DIVA j.d.o.o., OIB 02218681060</derivirana_varijabla>
  </DomainObject.Predmet.ProtustrankaFormatedOIB>
  <DomainObject.Predmet.ProtustrankaFormatedWithAdress>
    <izvorni_sadrzaj> AS DIVA j.d.o.o., Dragutina Domjanića 40, 10410 Velika Gorica</izvorni_sadrzaj>
    <derivirana_varijabla naziv="DomainObject.Predmet.ProtustrankaFormatedWithAdress_1"> AS DIVA j.d.o.o., Dragutina Domjanića 40, 10410 Velika Gorica</derivirana_varijabla>
  </DomainObject.Predmet.ProtustrankaFormatedWithAdress>
  <DomainObject.Predmet.ProtustrankaFormatedWithAdressOIB>
    <izvorni_sadrzaj> AS DIVA j.d.o.o., OIB 02218681060, Dragutina Domjanića 40, 10410 Velika Gorica</izvorni_sadrzaj>
    <derivirana_varijabla naziv="DomainObject.Predmet.ProtustrankaFormatedWithAdressOIB_1"> AS DIVA j.d.o.o., OIB 02218681060, Dragutina Domjanića 40, 10410 Velika Gorica</derivirana_varijabla>
  </DomainObject.Predmet.ProtustrankaFormatedWithAdressOIB>
  <DomainObject.Predmet.ProtustrankaWithAdress>
    <izvorni_sadrzaj>AS DIVA j.d.o.o. Dragutina Domjanića 40, 10410 Velika Gorica</izvorni_sadrzaj>
    <derivirana_varijabla naziv="DomainObject.Predmet.ProtustrankaWithAdress_1">AS DIVA j.d.o.o. Dragutina Domjanića 40, 10410 Velika Gorica</derivirana_varijabla>
  </DomainObject.Predmet.ProtustrankaWithAdress>
  <DomainObject.Predmet.ProtustrankaWithAdressOIB>
    <izvorni_sadrzaj>AS DIVA j.d.o.o., OIB 02218681060, Dragutina Domjanića 40, 10410 Velika Gorica</izvorni_sadrzaj>
    <derivirana_varijabla naziv="DomainObject.Predmet.ProtustrankaWithAdressOIB_1">AS DIVA j.d.o.o., OIB 02218681060, Dragutina Domjanića 40, 10410 Velika Gorica</derivirana_varijabla>
  </DomainObject.Predmet.ProtustrankaWithAdressOIB>
  <DomainObject.Predmet.ProtustrankaNazivFormated>
    <izvorni_sadrzaj>AS DIVA j.d.o.o.</izvorni_sadrzaj>
    <derivirana_varijabla naziv="DomainObject.Predmet.ProtustrankaNazivFormated_1">AS DIVA j.d.o.o.</derivirana_varijabla>
  </DomainObject.Predmet.ProtustrankaNazivFormated>
  <DomainObject.Predmet.ProtustrankaNazivFormatedOIB>
    <izvorni_sadrzaj>AS DIVA j.d.o.o., OIB 02218681060</izvorni_sadrzaj>
    <derivirana_varijabla naziv="DomainObject.Predmet.ProtustrankaNazivFormatedOIB_1">AS DIVA j.d.o.o., OIB 02218681060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 DIVA j.d.o.o.</item>
    </izvorni_sadrzaj>
    <derivirana_varijabla naziv="DomainObject.Predmet.ProtuStrankaListFormated_1">
      <item>AS DIVA j.d.o.o.</item>
    </derivirana_varijabla>
  </DomainObject.Predmet.ProtuStrankaListFormated>
  <DomainObject.Predmet.ProtuStrankaListFormatedOIB>
    <izvorni_sadrzaj>
      <item>AS DIVA j.d.o.o., OIB 02218681060</item>
    </izvorni_sadrzaj>
    <derivirana_varijabla naziv="DomainObject.Predmet.ProtuStrankaListFormatedOIB_1">
      <item>AS DIVA j.d.o.o., OIB 02218681060</item>
    </derivirana_varijabla>
  </DomainObject.Predmet.ProtuStrankaListFormatedOIB>
  <DomainObject.Predmet.ProtuStrankaListFormatedWithAdress>
    <izvorni_sadrzaj>
      <item>AS DIVA j.d.o.o., Dragutina Domjanića 40, 10410 Velika Gorica</item>
    </izvorni_sadrzaj>
    <derivirana_varijabla naziv="DomainObject.Predmet.ProtuStrankaListFormatedWithAdress_1">
      <item>AS DIVA j.d.o.o., Dragutina Domjanića 40, 10410 Velika Gorica</item>
    </derivirana_varijabla>
  </DomainObject.Predmet.ProtuStrankaListFormatedWithAdress>
  <DomainObject.Predmet.ProtuStrankaListFormatedWithAdressOIB>
    <izvorni_sadrzaj>
      <item>AS DIVA j.d.o.o., OIB 02218681060, Dragutina Domjanića 40, 10410 Velika Gorica</item>
    </izvorni_sadrzaj>
    <derivirana_varijabla naziv="DomainObject.Predmet.ProtuStrankaListFormatedWithAdressOIB_1">
      <item>AS DIVA j.d.o.o., OIB 02218681060, Dragutina Domjanića 40, 10410 Velika Gorica</item>
    </derivirana_varijabla>
  </DomainObject.Predmet.ProtuStrankaListFormatedWithAdressOIB>
  <DomainObject.Predmet.ProtuStrankaListNazivFormated>
    <izvorni_sadrzaj>
      <item>AS DIVA j.d.o.o.</item>
    </izvorni_sadrzaj>
    <derivirana_varijabla naziv="DomainObject.Predmet.ProtuStrankaListNazivFormated_1">
      <item>AS DIVA j.d.o.o.</item>
    </derivirana_varijabla>
  </DomainObject.Predmet.ProtuStrankaListNazivFormated>
  <DomainObject.Predmet.ProtuStrankaListNazivFormatedOIB>
    <izvorni_sadrzaj>
      <item>AS DIVA j.d.o.o., OIB 02218681060</item>
    </izvorni_sadrzaj>
    <derivirana_varijabla naziv="DomainObject.Predmet.ProtuStrankaListNazivFormatedOIB_1">
      <item>AS DIVA j.d.o.o., OIB 02218681060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 DIVA j.d.o.o.</izvorni_sadrzaj>
    <derivirana_varijabla naziv="DomainObject.Predmet.ProtustrankaIDrugi_1">AS DIVA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 DIVA j.d.o.o., OIB 02218681060, Dragutina Domjanića 40, 10410 Velika Gorica</izvorni_sadrzaj>
    <derivirana_varijabla naziv="DomainObject.Predmet.ProtustrankaIDrugiAdressOIB_1">AS DIVA j.d.o.o., OIB 02218681060, Dragutina Domjanića 40,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 DIVA j.d.o.o.</item>
    </izvorni_sadrzaj>
    <derivirana_varijabla naziv="DomainObject.Predmet.SudioniciListNaziv_1">
      <item>FINA Regionalni centar Zagreb</item>
      <item>AS DIVA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AS DIVA j.d.o.o., OIB 02218681060, Dragutina Domjanića 40,10410 Velika Gorica</item>
    </izvorni_sadrzaj>
    <derivirana_varijabla naziv="DomainObject.Predmet.SudioniciListAdressOIB_1">
      <item>FINA Regionalni centar Zagreb, OIB 85821130368, Trg svibanjskih žrtava 1995. 1,10000 Zagreb</item>
      <item>AS DIVA j.d.o.o., OIB 02218681060, Dragutina Domjanića 40,10410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02218681060</item>
    </izvorni_sadrzaj>
    <derivirana_varijabla naziv="DomainObject.Predmet.SudioniciListNazivOIB_1">
      <item>, OIB 85821130368</item>
      <item>, OIB 02218681060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758</properties:Characters>
  <properties:Lines>49</properties:Lines>
  <properties:Paragraphs>21</properties:Paragraphs>
  <properties:TotalTime>290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2016-04-16T11:01:00Z</cp:lastPrinted>
  <dcterms:modified xmlns:xsi="http://www.w3.org/2001/XMLSchema-instance" xsi:type="dcterms:W3CDTF">2016-04-16T11:03:00Z</dcterms:modified>
  <cp:revision>167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