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15e7" w14:paraId="ffa15e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743875">
        <w:t>4109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743875">
        <w:t>4109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743875" w:rsidRPr="00E91E2C">
        <w:t>UDRUGA HRVATSKIH INSTITUCIJA ZA POTICANJE PODUZETNIŠTVA</w:t>
      </w:r>
      <w:r w:rsidR="00743875">
        <w:t xml:space="preserve">, Zagreb, Drvinje 63, </w:t>
      </w:r>
      <w:r w:rsidR="00743875" w:rsidRPr="004D3A78">
        <w:t>OIB:</w:t>
      </w:r>
      <w:r w:rsidR="00743875">
        <w:t xml:space="preserve"> </w:t>
      </w:r>
      <w:r w:rsidR="00743875" w:rsidRPr="00E91E2C">
        <w:t>74622872070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43875">
        <w:t xml:space="preserve"> 87.942,37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302EA">
        <w:t>11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302EA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47802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3259E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43875"/>
    <w:rsid w:val="00752EEB"/>
    <w:rsid w:val="00766090"/>
    <w:rsid w:val="007B5AFD"/>
    <w:rsid w:val="007C6FB0"/>
    <w:rsid w:val="007D5A5D"/>
    <w:rsid w:val="007F345A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5316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4109</izvorni_sadrzaj>
    <derivirana_varijabla naziv="DomainObject.Predmet.Broj_1">4109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St-4109/2015</izvorni_sadrzaj>
    <derivirana_varijabla naziv="DomainObject.Predmet.OznakaBroj_1">St-4109/2015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INSTITUCIJA ZA POTICANJE PODUZETNIŠTVA</izvorni_sadrzaj>
    <derivirana_varijabla naziv="DomainObject.Predmet.ProtustrankaFormated_1">  UDRUGA HRVATSKIH INSTITUCIJA ZA POTICANJE PODUZETNIŠTVA</derivirana_varijabla>
  </DomainObject.Predmet.ProtustrankaFormated>
  <DomainObject.Predmet.ProtustrankaFormatedOIB>
    <izvorni_sadrzaj>  UDRUGA HRVATSKIH INSTITUCIJA ZA POTICANJE PODUZETNIŠTVA, OIB 74622872070</izvorni_sadrzaj>
    <derivirana_varijabla naziv="DomainObject.Predmet.ProtustrankaFormatedOIB_1">  UDRUGA HRVATSKIH INSTITUCIJA ZA POTICANJE PODUZETNIŠTVA, OIB 74622872070</derivirana_varijabla>
  </DomainObject.Predmet.ProtustrankaFormatedOIB>
  <DomainObject.Predmet.ProtustrankaFormatedWithAdress>
    <izvorni_sadrzaj> UDRUGA HRVATSKIH INSTITUCIJA ZA POTICANJE PODUZETNIŠTVA, Drvinje 63, 10000 Zagreb</izvorni_sadrzaj>
    <derivirana_varijabla naziv="DomainObject.Predmet.ProtustrankaFormatedWithAdress_1"> UDRUGA HRVATSKIH INSTITUCIJA ZA POTICANJE PODUZETNIŠTVA, Drvinje 63, 10000 Zagreb</derivirana_varijabla>
  </DomainObject.Predmet.ProtustrankaFormatedWithAdress>
  <DomainObject.Predmet.ProtustrankaFormatedWithAdressOIB>
    <izvorni_sadrzaj> UDRUGA HRVATSKIH INSTITUCIJA ZA POTICANJE PODUZETNIŠTVA, OIB 74622872070, Drvinje 63, 10000 Zagreb</izvorni_sadrzaj>
    <derivirana_varijabla naziv="DomainObject.Predmet.ProtustrankaFormatedWithAdressOIB_1"> UDRUGA HRVATSKIH INSTITUCIJA ZA POTICANJE PODUZETNIŠTVA, OIB 74622872070, Drvinje 63, 10000 Zagreb</derivirana_varijabla>
  </DomainObject.Predmet.ProtustrankaFormatedWithAdressOIB>
  <DomainObject.Predmet.ProtustrankaWithAdress>
    <izvorni_sadrzaj>UDRUGA HRVATSKIH INSTITUCIJA ZA POTICANJE PODUZETNIŠTVA Drvinje 63, 10000 Zagreb</izvorni_sadrzaj>
    <derivirana_varijabla naziv="DomainObject.Predmet.ProtustrankaWithAdress_1">UDRUGA HRVATSKIH INSTITUCIJA ZA POTICANJE PODUZETNIŠTVA Drvinje 63, 10000 Zagreb</derivirana_varijabla>
  </DomainObject.Predmet.ProtustrankaWithAdress>
  <DomainObject.Predmet.ProtustrankaWithAdressOIB>
    <izvorni_sadrzaj>UDRUGA HRVATSKIH INSTITUCIJA ZA POTICANJE PODUZETNIŠTVA, OIB 74622872070, Drvinje 63, 10000 Zagreb</izvorni_sadrzaj>
    <derivirana_varijabla naziv="DomainObject.Predmet.ProtustrankaWithAdressOIB_1">UDRUGA HRVATSKIH INSTITUCIJA ZA POTICANJE PODUZETNIŠTVA, OIB 74622872070, Drvinje 63, 10000 Zagreb</derivirana_varijabla>
  </DomainObject.Predmet.ProtustrankaWithAdressOIB>
  <DomainObject.Predmet.ProtustrankaNazivFormated>
    <izvorni_sadrzaj>UDRUGA HRVATSKIH INSTITUCIJA ZA POTICANJE PODUZETNIŠTVA</izvorni_sadrzaj>
    <derivirana_varijabla naziv="DomainObject.Predmet.ProtustrankaNazivFormated_1">UDRUGA HRVATSKIH INSTITUCIJA ZA POTICANJE PODUZETNIŠTVA</derivirana_varijabla>
  </DomainObject.Predmet.ProtustrankaNazivFormated>
  <DomainObject.Predmet.ProtustrankaNazivFormatedOIB>
    <izvorni_sadrzaj>UDRUGA HRVATSKIH INSTITUCIJA ZA POTICANJE PODUZETNIŠTVA, OIB 74622872070</izvorni_sadrzaj>
    <derivirana_varijabla naziv="DomainObject.Predmet.ProtustrankaNazivFormatedOIB_1">UDRUGA HRVATSKIH INSTITUCIJA ZA POTICANJE PODUZETNIŠTVA, OIB 74622872070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INSTITUCIJA ZA POTICANJE PODUZETNIŠTVA</item>
    </izvorni_sadrzaj>
    <derivirana_varijabla naziv="DomainObject.Predmet.ProtuStrankaListFormated_1">
      <item>UDRUGA HRVATSKIH INSTITUCIJA ZA POTICANJE PODUZETNIŠTVA</item>
    </derivirana_varijabla>
  </DomainObject.Predmet.ProtuStrankaListFormated>
  <DomainObject.Predmet.ProtuStrankaListFormatedOIB>
    <izvorni_sadrzaj>
      <item>UDRUGA HRVATSKIH INSTITUCIJA ZA POTICANJE PODUZETNIŠTVA, OIB 74622872070</item>
    </izvorni_sadrzaj>
    <derivirana_varijabla naziv="DomainObject.Predmet.ProtuStrankaListFormatedOIB_1">
      <item>UDRUGA HRVATSKIH INSTITUCIJA ZA POTICANJE PODUZETNIŠTVA, OIB 74622872070</item>
    </derivirana_varijabla>
  </DomainObject.Predmet.ProtuStrankaListFormatedOIB>
  <DomainObject.Predmet.ProtuStrankaListFormatedWithAdress>
    <izvorni_sadrzaj>
      <item>UDRUGA HRVATSKIH INSTITUCIJA ZA POTICANJE PODUZETNIŠTVA, Drvinje 63, 10000 Zagreb</item>
    </izvorni_sadrzaj>
    <derivirana_varijabla naziv="DomainObject.Predmet.ProtuStrankaListFormatedWithAdress_1">
      <item>UDRUGA HRVATSKIH INSTITUCIJA ZA POTICANJE PODUZETNIŠTVA, Drvinje 63, 10000 Zagreb</item>
    </derivirana_varijabla>
  </DomainObject.Predmet.ProtuStrankaListFormatedWithAdress>
  <DomainObject.Predmet.ProtuStrankaListFormatedWithAdressOIB>
    <izvorni_sadrzaj>
      <item>UDRUGA HRVATSKIH INSTITUCIJA ZA POTICANJE PODUZETNIŠTVA, OIB 74622872070, Drvinje 63, 10000 Zagreb</item>
    </izvorni_sadrzaj>
    <derivirana_varijabla naziv="DomainObject.Predmet.ProtuStrankaListFormatedWithAdressOIB_1">
      <item>UDRUGA HRVATSKIH INSTITUCIJA ZA POTICANJE PODUZETNIŠTVA, OIB 74622872070, Drvinje 63, 10000 Zagreb</item>
    </derivirana_varijabla>
  </DomainObject.Predmet.ProtuStrankaListFormatedWithAdressOIB>
  <DomainObject.Predmet.ProtuStrankaListNazivFormated>
    <izvorni_sadrzaj>
      <item>UDRUGA HRVATSKIH INSTITUCIJA ZA POTICANJE PODUZETNIŠTVA</item>
    </izvorni_sadrzaj>
    <derivirana_varijabla naziv="DomainObject.Predmet.ProtuStrankaListNazivFormated_1">
      <item>UDRUGA HRVATSKIH INSTITUCIJA ZA POTICANJE PODUZETNIŠTVA</item>
    </derivirana_varijabla>
  </DomainObject.Predmet.ProtuStrankaListNazivFormated>
  <DomainObject.Predmet.ProtuStrankaListNazivFormatedOIB>
    <izvorni_sadrzaj>
      <item>UDRUGA HRVATSKIH INSTITUCIJA ZA POTICANJE PODUZETNIŠTVA, OIB 74622872070</item>
    </izvorni_sadrzaj>
    <derivirana_varijabla naziv="DomainObject.Predmet.ProtuStrankaListNazivFormatedOIB_1">
      <item>UDRUGA HRVATSKIH INSTITUCIJA ZA POTICANJE PODUZETNIŠTVA, OIB 74622872070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INSTITUCIJA ZA POTICANJE PODUZETNIŠTVA</izvorni_sadrzaj>
    <derivirana_varijabla naziv="DomainObject.Predmet.ProtustrankaIDrugi_1">UDRUGA HRVATSKIH INSTITUCIJA ZA POTICANJE PODUZETNIŠTVA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HRVATSKIH INSTITUCIJA ZA POTICANJE PODUZETNIŠTVA, OIB 74622872070, Drvinje 63, 10000 Zagreb</izvorni_sadrzaj>
    <derivirana_varijabla naziv="DomainObject.Predmet.ProtustrankaIDrugiAdressOIB_1">UDRUGA HRVATSKIH INSTITUCIJA ZA POTICANJE PODUZETNIŠTVA, OIB 74622872070, Drvinje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HRVATSKIH INSTITUCIJA ZA POTICANJE PODUZETNIŠTVA</item>
    </izvorni_sadrzaj>
    <derivirana_varijabla naziv="DomainObject.Predmet.SudioniciListNaziv_1">
      <item>FINA Regionalni centar Zagreb</item>
      <item>UDRUGA HRVATSKIH INSTITUCIJA ZA POTICANJE PODUZETNIŠTVA</item>
    </derivirana_varijabla>
  </DomainObject.Predmet.SudioniciListNaziv>
  <DomainObject.Predmet.SudioniciListAdressOIB>
    <izvorni_sadrzaj>
      <item>UDRUGA HRVATSKIH INSTITUCIJA ZA POTICANJE PODUZETNIŠTVA, OIB 74622872070, Drvinje 63,10000 Zagreb</item>
      <item>FINA Regionalni centar Zagreb, OIB 85821130368, Trg svibanjskih žrtava 1995. br 1,10000 Zagreb</item>
    </izvorni_sadrzaj>
    <derivirana_varijabla naziv="DomainObject.Predmet.SudioniciListAdressOIB_1">
      <item>UDRUGA HRVATSKIH INSTITUCIJA ZA POTICANJE PODUZETNIŠTVA, OIB 74622872070, Drvinje 63,10000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74622872070</item>
    </izvorni_sadrzaj>
    <derivirana_varijabla naziv="DomainObject.Predmet.SudioniciListNazivOIB_1">
      <item>, OIB 85821130368</item>
      <item>, OIB 74622872070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1479</properties:Characters>
  <properties:Lines>43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2016-01-11T08:12:00Z</dcterms:created>
  <dc:creator>ilukac</dc:creator>
  <cp:lastModifiedBy>Katarina Babić</cp:lastModifiedBy>
  <cp:lastPrinted>2016-01-11T12:02:00Z</cp:lastPrinted>
  <dcterms:modified xmlns:xsi="http://www.w3.org/2001/XMLSchema-instance" xsi:type="dcterms:W3CDTF">2016-01-11T12:03:00Z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