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5481" w14:paraId="7f25481" w:rsidRDefault="004F0D22" w:rsidP="004F0D22" w:rsidR="004F0D2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D22" w:rsidP="004F0D22" w:rsidR="004F0D22" w:rsidRPr="00920DF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920DF0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4F0D22" w:rsidP="004F0D22" w:rsidR="004F0D2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920DF0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4F0D22" w:rsidP="004F0D22" w:rsidR="004F0D2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F0D22" w:rsidP="004F0D22" w:rsidR="004F0D22" w:rsidRPr="00920DF0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4F0D22" w:rsidP="004F0D22" w:rsidR="004F0D2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F0D22" w:rsidP="004F0D22" w:rsidR="004F0D22" w:rsidRPr="005D578C">
      <w:pPr>
        <w:jc w:val="center"/>
        <w:rPr>
          <w:rFonts w:cs="Times New Roman" w:eastAsia="Times New Roman"/>
          <w:szCs w:val="24"/>
        </w:rPr>
      </w:pPr>
    </w:p>
    <w:p w:rsidRDefault="004F0D22" w:rsidP="004F0D22" w:rsidR="004F0D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F0D22" w:rsidP="004F0D22" w:rsidR="004F0D22" w:rsidRPr="005D578C">
      <w:pPr>
        <w:rPr>
          <w:rFonts w:cs="Times New Roman" w:eastAsia="Times New Roman"/>
          <w:szCs w:val="24"/>
        </w:rPr>
      </w:pPr>
    </w:p>
    <w:p w:rsidRDefault="004F0D22" w:rsidP="004F0D22" w:rsidR="004F0D2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CONECTO d. o. o. Umag, Ernesta Miloša 8, OIB 38297570230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130041050,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920DF0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4F0D22" w:rsidP="004F0D22" w:rsidR="004F0D22" w:rsidRPr="005D578C">
      <w:pPr>
        <w:rPr>
          <w:rFonts w:cs="Times New Roman" w:eastAsia="Times New Roman"/>
          <w:szCs w:val="24"/>
        </w:rPr>
      </w:pPr>
    </w:p>
    <w:p w:rsidRDefault="004F0D22" w:rsidP="004F0D22" w:rsidR="004F0D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F0D22" w:rsidP="004F0D22" w:rsidR="004F0D22" w:rsidRPr="005D578C">
      <w:pPr>
        <w:rPr>
          <w:rFonts w:cs="Times New Roman" w:eastAsia="Times New Roman"/>
          <w:szCs w:val="24"/>
        </w:rPr>
      </w:pPr>
    </w:p>
    <w:p w:rsidRDefault="004F0D22" w:rsidP="004F0D22" w:rsidR="004F0D2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CONECTO d. o. o. Umag, Ernesta Miloša 8, OIB 38297570230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130041050,</w:t>
      </w:r>
      <w:r w:rsidRPr="005D578C">
        <w:rPr>
          <w:rFonts w:cs="Times New Roman" w:eastAsia="Times New Roman"/>
          <w:szCs w:val="24"/>
        </w:rPr>
        <w:t xml:space="preserve"> s danom </w:t>
      </w:r>
      <w:r w:rsidR="00920DF0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F0D22" w:rsidP="004F0D22" w:rsidR="004F0D22" w:rsidRPr="005D578C">
      <w:pPr>
        <w:rPr>
          <w:rFonts w:cs="Times New Roman" w:eastAsia="Times New Roman"/>
          <w:szCs w:val="24"/>
        </w:rPr>
      </w:pPr>
    </w:p>
    <w:p w:rsidRDefault="004F0D22" w:rsidP="004F0D22" w:rsidR="004F0D2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4F0D22" w:rsidP="004F0D22" w:rsidR="004F0D22">
      <w:pPr>
        <w:rPr>
          <w:rFonts w:cs="Times New Roman" w:eastAsia="Times New Roman"/>
          <w:szCs w:val="20"/>
        </w:rPr>
      </w:pPr>
    </w:p>
    <w:p w:rsidRDefault="004F0D22" w:rsidP="004F0D22" w:rsidR="004F0D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CONECTO d. o. o. Umag, Ernesta Miloša 8, OIB 38297570230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130041050.</w:t>
      </w:r>
    </w:p>
    <w:p w:rsidRDefault="004F0D22" w:rsidP="004F0D22" w:rsidR="004F0D22">
      <w:pPr>
        <w:ind w:firstLine="709"/>
        <w:rPr>
          <w:rFonts w:cs="Times New Roman" w:eastAsia="Times New Roman"/>
          <w:szCs w:val="24"/>
        </w:rPr>
      </w:pPr>
    </w:p>
    <w:p w:rsidRDefault="004F0D22" w:rsidP="004F0D22" w:rsidR="004F0D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CONECTO d. o. o. Umag, Ernesta Miloša 8, OIB 38297570230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130041050.</w:t>
      </w:r>
    </w:p>
    <w:p w:rsidRDefault="004F0D22" w:rsidP="004F0D22" w:rsidR="004F0D22">
      <w:pPr>
        <w:rPr>
          <w:rFonts w:cs="Times New Roman" w:eastAsia="Times New Roman"/>
          <w:szCs w:val="24"/>
        </w:rPr>
      </w:pPr>
    </w:p>
    <w:p w:rsidRDefault="004F0D22" w:rsidP="004F0D22" w:rsidR="004F0D22" w:rsidRPr="005D578C">
      <w:pPr>
        <w:rPr>
          <w:rFonts w:cs="Times New Roman" w:eastAsia="Times New Roman"/>
          <w:szCs w:val="24"/>
        </w:rPr>
      </w:pPr>
    </w:p>
    <w:p w:rsidRDefault="004F0D22" w:rsidP="004F0D22" w:rsidR="004F0D2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F0D22" w:rsidP="004F0D22" w:rsidR="004F0D22">
      <w:pPr>
        <w:ind w:firstLine="708"/>
        <w:rPr>
          <w:rFonts w:cs="Times New Roman" w:eastAsia="Times New Roman"/>
          <w:szCs w:val="24"/>
        </w:rPr>
      </w:pPr>
    </w:p>
    <w:p w:rsidRDefault="004F0D22" w:rsidP="004F0D22" w:rsidR="004F0D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CONECTO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St-983/2015-3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F0D22" w:rsidP="004F0D22" w:rsidR="004F0D2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F0D22" w:rsidP="004F0D22" w:rsidR="004F0D22" w:rsidRPr="005D578C">
      <w:pPr>
        <w:rPr>
          <w:rFonts w:cs="Times New Roman" w:eastAsia="Times New Roman"/>
          <w:szCs w:val="24"/>
        </w:rPr>
      </w:pPr>
    </w:p>
    <w:p w:rsidRDefault="004F0D22" w:rsidP="004F0D22" w:rsidR="004F0D2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20DF0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F0D22" w:rsidP="004F0D22" w:rsidR="004F0D22">
      <w:pPr>
        <w:rPr>
          <w:rFonts w:cs="Times New Roman" w:eastAsia="Times New Roman"/>
          <w:szCs w:val="24"/>
        </w:rPr>
      </w:pPr>
    </w:p>
    <w:p w:rsidRDefault="004F0D22" w:rsidP="004F0D22" w:rsidR="004F0D2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F0D22" w:rsidP="004F0D22" w:rsidR="004F0D2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490686">
        <w:rPr>
          <w:rFonts w:cs="Times New Roman" w:eastAsia="Times New Roman"/>
          <w:szCs w:val="24"/>
        </w:rPr>
        <w:t>, v. r.</w:t>
      </w:r>
    </w:p>
    <w:p w:rsidRDefault="004F0D22" w:rsidP="004F0D22" w:rsidR="004F0D22">
      <w:pPr>
        <w:jc w:val="left"/>
        <w:rPr>
          <w:rFonts w:cs="Times New Roman" w:eastAsia="Times New Roman"/>
          <w:szCs w:val="24"/>
        </w:rPr>
      </w:pPr>
    </w:p>
    <w:p w:rsidRDefault="004F0D22" w:rsidP="004F0D22" w:rsidR="004F0D22" w:rsidRPr="005D578C">
      <w:pPr>
        <w:jc w:val="left"/>
        <w:rPr>
          <w:rFonts w:cs="Times New Roman" w:eastAsia="Times New Roman"/>
          <w:szCs w:val="24"/>
        </w:rPr>
      </w:pPr>
    </w:p>
    <w:p w:rsidRDefault="004F0D22" w:rsidP="004F0D22" w:rsidR="004F0D2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F0D22" w:rsidP="004F0D22" w:rsidR="004F0D2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F0D22" w:rsidP="004F0D22" w:rsidR="004F0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F0D22" w:rsidP="004F0D22" w:rsidR="004F0D22">
      <w:pPr>
        <w:rPr>
          <w:rFonts w:cs="Times New Roman" w:eastAsia="Times New Roman"/>
          <w:szCs w:val="24"/>
        </w:rPr>
      </w:pPr>
    </w:p>
    <w:p w:rsidRDefault="004F0D22" w:rsidP="004F0D22" w:rsidR="004F0D22" w:rsidRPr="005D578C">
      <w:pPr>
        <w:rPr>
          <w:rFonts w:cs="Times New Roman" w:eastAsia="Times New Roman"/>
          <w:szCs w:val="24"/>
        </w:rPr>
      </w:pPr>
    </w:p>
    <w:p w:rsidRDefault="004F0D22" w:rsidP="004F0D22" w:rsidR="004F0D2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F0D22" w:rsidP="004F0D22" w:rsidR="004F0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F0D22" w:rsidP="004F0D22" w:rsidR="004F0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CONECTO d. o. o. Umag, Ernesta Miloša 8,</w:t>
      </w:r>
    </w:p>
    <w:p w:rsidRDefault="004F0D22" w:rsidP="004F0D22" w:rsidR="004F0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Angelina Jugović i Dragan Jugović, oba na adresi, Dugo selo Lukačko, Braće Radića 22, </w:t>
      </w:r>
    </w:p>
    <w:p w:rsidRDefault="004F0D22" w:rsidP="004F0D22" w:rsidR="004F0D2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4F0D22" w:rsidP="004F0D22" w:rsidR="004F0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F0D22" w:rsidP="004F0D22" w:rsidR="004F0D2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4F0D22" w:rsidP="004F0D22" w:rsidR="004F0D2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F0D22" w:rsidP="004F0D22" w:rsidR="004F0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F0D22" w:rsidP="004F0D22" w:rsidR="004F0D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F0D22" w:rsidP="004F0D22" w:rsidR="004F0D22"/>
    <w:p w:rsidRDefault="00490686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D22" w:rsidP="004F0D22" w:rsidR="004F0D22">
      <w:r>
        <w:separator/>
      </w:r>
    </w:p>
  </w:endnote>
  <w:endnote w:id="0" w:type="continuationSeparator">
    <w:p w:rsidRDefault="004F0D22" w:rsidP="004F0D22" w:rsidR="004F0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D22" w:rsidP="004F0D22" w:rsidR="004F0D22">
      <w:r>
        <w:separator/>
      </w:r>
    </w:p>
  </w:footnote>
  <w:footnote w:id="0" w:type="continuationSeparator">
    <w:p w:rsidRDefault="004F0D22" w:rsidP="004F0D22" w:rsidR="004F0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D22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9068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St-983/2015-5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D22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St-983/2015-5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68E6"/>
    <w:rsid w:val="000B6485"/>
    <w:rsid w:val="00490686"/>
    <w:rsid w:val="004F0D22"/>
    <w:rsid w:val="0075528E"/>
    <w:rsid w:val="0079403F"/>
    <w:rsid w:val="008568E6"/>
    <w:rsid w:val="00880E4A"/>
    <w:rsid w:val="00920DF0"/>
    <w:rsid w:val="00DA513E"/>
    <w:rsid w:val="00F6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0D2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0D2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F0D2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D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D2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0D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0D2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6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6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9068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906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906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0D2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0D2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F0D2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D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D2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0D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0D2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06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6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9068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906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906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St-983/2015</izvorni_sadrzaj>
    <derivirana_varijabla naziv="DomainObject.Predmet.OznakaBroj_1">St-983/2015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CONECTO d.o.o. UMAG</izvorni_sadrzaj>
    <derivirana_varijabla naziv="DomainObject.Predmet.ProtustrankaFormated_1">  CONECTO d.o.o. UMAG</derivirana_varijabla>
  </DomainObject.Predmet.ProtustrankaFormated>
  <DomainObject.Predmet.ProtustrankaFormatedOIB>
    <izvorni_sadrzaj>  CONECTO d.o.o. UMAG, OIB 38297570230</izvorni_sadrzaj>
    <derivirana_varijabla naziv="DomainObject.Predmet.ProtustrankaFormatedOIB_1">  CONECTO d.o.o. UMAG, OIB 38297570230</derivirana_varijabla>
  </DomainObject.Predmet.ProtustrankaFormatedOIB>
  <DomainObject.Predmet.ProtustrankaFormatedWithAdress>
    <izvorni_sadrzaj> CONECTO d.o.o. UMAG, Ernesta Miloša 8, 52470 Umag</izvorni_sadrzaj>
    <derivirana_varijabla naziv="DomainObject.Predmet.ProtustrankaFormatedWithAdress_1"> CONECTO d.o.o. UMAG, Ernesta Miloša 8, 52470 Umag</derivirana_varijabla>
  </DomainObject.Predmet.ProtustrankaFormatedWithAdress>
  <DomainObject.Predmet.ProtustrankaFormatedWithAdressOIB>
    <izvorni_sadrzaj> CONECTO d.o.o. UMAG, OIB 38297570230, Ernesta Miloša 8, 52470 Umag</izvorni_sadrzaj>
    <derivirana_varijabla naziv="DomainObject.Predmet.ProtustrankaFormatedWithAdressOIB_1"> CONECTO d.o.o. UMAG, OIB 38297570230, Ernesta Miloša 8, 52470 Umag</derivirana_varijabla>
  </DomainObject.Predmet.ProtustrankaFormatedWithAdressOIB>
  <DomainObject.Predmet.ProtustrankaWithAdress>
    <izvorni_sadrzaj>CONECTO d.o.o. UMAG Ernesta Miloša 8, 52470 Umag</izvorni_sadrzaj>
    <derivirana_varijabla naziv="DomainObject.Predmet.ProtustrankaWithAdress_1">CONECTO d.o.o. UMAG Ernesta Miloša 8, 52470 Umag</derivirana_varijabla>
  </DomainObject.Predmet.ProtustrankaWithAdress>
  <DomainObject.Predmet.ProtustrankaWithAdressOIB>
    <izvorni_sadrzaj>CONECTO d.o.o. UMAG, OIB 38297570230, Ernesta Miloša 8, 52470 Umag</izvorni_sadrzaj>
    <derivirana_varijabla naziv="DomainObject.Predmet.ProtustrankaWithAdressOIB_1">CONECTO d.o.o. UMAG, OIB 38297570230, Ernesta Miloša 8, 52470 Umag</derivirana_varijabla>
  </DomainObject.Predmet.ProtustrankaWithAdressOIB>
  <DomainObject.Predmet.ProtustrankaNazivFormated>
    <izvorni_sadrzaj>CONECTO d.o.o. UMAG</izvorni_sadrzaj>
    <derivirana_varijabla naziv="DomainObject.Predmet.ProtustrankaNazivFormated_1">CONECTO d.o.o. UMAG</derivirana_varijabla>
  </DomainObject.Predmet.ProtustrankaNazivFormated>
  <DomainObject.Predmet.ProtustrankaNazivFormatedOIB>
    <izvorni_sadrzaj>CONECTO d.o.o. UMAG, OIB 38297570230</izvorni_sadrzaj>
    <derivirana_varijabla naziv="DomainObject.Predmet.ProtustrankaNazivFormatedOIB_1">CONECTO d.o.o. UMAG, OIB 38297570230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2130.03</izvorni_sadrzaj>
    <derivirana_varijabla naziv="DomainObject.Predmet.TrenutnaVrijednost_1">2130.03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CONECTO d.o.o. UMAG</item>
    </izvorni_sadrzaj>
    <derivirana_varijabla naziv="DomainObject.Predmet.ProtuStrankaListFormated_1">
      <item>CONECTO d.o.o. UMAG</item>
    </derivirana_varijabla>
  </DomainObject.Predmet.ProtuStrankaListFormated>
  <DomainObject.Predmet.ProtuStrankaListFormatedOIB>
    <izvorni_sadrzaj>
      <item>CONECTO d.o.o. UMAG, OIB 38297570230</item>
    </izvorni_sadrzaj>
    <derivirana_varijabla naziv="DomainObject.Predmet.ProtuStrankaListFormatedOIB_1">
      <item>CONECTO d.o.o. UMAG, OIB 38297570230</item>
    </derivirana_varijabla>
  </DomainObject.Predmet.ProtuStrankaListFormatedOIB>
  <DomainObject.Predmet.ProtuStrankaListFormatedWithAdress>
    <izvorni_sadrzaj>
      <item>CONECTO d.o.o. UMAG, Ernesta Miloša 8, 52470 Umag</item>
    </izvorni_sadrzaj>
    <derivirana_varijabla naziv="DomainObject.Predmet.ProtuStrankaListFormatedWithAdress_1">
      <item>CONECTO d.o.o. UMAG, Ernesta Miloša 8, 52470 Umag</item>
    </derivirana_varijabla>
  </DomainObject.Predmet.ProtuStrankaListFormatedWithAdress>
  <DomainObject.Predmet.ProtuStrankaListFormatedWithAdressOIB>
    <izvorni_sadrzaj>
      <item>CONECTO d.o.o. UMAG, OIB 38297570230, Ernesta Miloša 8, 52470 Umag</item>
    </izvorni_sadrzaj>
    <derivirana_varijabla naziv="DomainObject.Predmet.ProtuStrankaListFormatedWithAdressOIB_1">
      <item>CONECTO d.o.o. UMAG, OIB 38297570230, Ernesta Miloša 8, 52470 Umag</item>
    </derivirana_varijabla>
  </DomainObject.Predmet.ProtuStrankaListFormatedWithAdressOIB>
  <DomainObject.Predmet.ProtuStrankaListNazivFormated>
    <izvorni_sadrzaj>
      <item>CONECTO d.o.o. UMAG</item>
    </izvorni_sadrzaj>
    <derivirana_varijabla naziv="DomainObject.Predmet.ProtuStrankaListNazivFormated_1">
      <item>CONECTO d.o.o. UMAG</item>
    </derivirana_varijabla>
  </DomainObject.Predmet.ProtuStrankaListNazivFormated>
  <DomainObject.Predmet.ProtuStrankaListNazivFormatedOIB>
    <izvorni_sadrzaj>
      <item>CONECTO d.o.o. UMAG, OIB 38297570230</item>
    </izvorni_sadrzaj>
    <derivirana_varijabla naziv="DomainObject.Predmet.ProtuStrankaListNazivFormatedOIB_1">
      <item>CONECTO d.o.o. UMAG, OIB 38297570230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CONECTO d.o.o. UMAG</izvorni_sadrzaj>
    <derivirana_varijabla naziv="DomainObject.Predmet.ProtustrankaIDrugi_1">CONECTO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CONECTO d.o.o. UMAG, OIB 38297570230, Ernesta Miloša 8, 52470 Umag</izvorni_sadrzaj>
    <derivirana_varijabla naziv="DomainObject.Predmet.ProtustrankaIDrugiAdressOIB_1">CONECTO d.o.o. UMAG, OIB 38297570230, Ernesta Miloša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CONECTO d.o.o. UMAG</item>
    </izvorni_sadrzaj>
    <derivirana_varijabla naziv="DomainObject.Predmet.SudioniciListNaziv_1">
      <item>FINANCIJSKA AGENCIJA, RC RIJEKA, PODRUŽNICA PULA, PULA</item>
      <item>CONECTO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CONECTO d.o.o. UMAG, OIB 38297570230, Ernesta Miloša 8,52470 Umag</item>
    </izvorni_sadrzaj>
    <derivirana_varijabla naziv="DomainObject.Predmet.SudioniciListAdressOIB_1">
      <item>FINANCIJSKA AGENCIJA, RC RIJEKA, PODRUŽNICA PULA, PULA, OIB 85821130368, GIARDINI 5,52100 Pula</item>
      <item>CONECTO d.o.o. UMAG, OIB 38297570230, Ernesta Miloša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38297570230</item>
    </izvorni_sadrzaj>
    <derivirana_varijabla naziv="DomainObject.Predmet.SudioniciListNazivOIB_1">
      <item>, OIB 85821130368</item>
      <item>, OIB 38297570230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3058</properties:Characters>
  <properties:Lines>94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2016-03-17T12:38:00Z</dcterms:created>
  <dc:creator>Mihaela Kaligari</dc:creator>
  <dc:description/>
  <cp:keywords/>
  <cp:lastModifiedBy>Jasmina Matika</cp:lastModifiedBy>
  <cp:lastPrinted>2016-03-24T07:05:00Z</cp:lastPrinted>
  <dcterms:modified xmlns:xsi="http://www.w3.org/2001/XMLSchema-instance" xsi:type="dcterms:W3CDTF">2016-03-24T09:12:00Z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