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1aa05" w14:paraId="b61aa05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E2131F" w:rsidR="00E2131F" w:rsidRPr="001E58D8">
      <w:pPr>
        <w:ind w:hanging="720" w:left="360"/>
        <w:jc w:val="both"/>
        <w:rPr>
          <w:b/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</w:t>
      </w:r>
      <w:r w:rsidR="00E2131F">
        <w:rPr>
          <w:sz w:val="22"/>
          <w:szCs w:val="22"/>
        </w:rPr>
        <w:t xml:space="preserve">                 3 St-</w:t>
      </w:r>
      <w:r w:rsidR="001254DB">
        <w:rPr>
          <w:sz w:val="22"/>
          <w:szCs w:val="22"/>
        </w:rPr>
        <w:t>2607/2016-6</w:t>
      </w:r>
      <w:r w:rsidR="002342CC" w:rsidRPr="002342CC">
        <w:rPr>
          <w:sz w:val="22"/>
          <w:szCs w:val="22"/>
        </w:rPr>
        <w:t xml:space="preserve">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</w:p>
    <w:p w:rsidRDefault="00520DFA" w:rsidP="00520DFA" w:rsidR="00520DFA">
      <w:pPr>
        <w:rPr>
          <w:b/>
          <w:bCs/>
        </w:rPr>
      </w:pPr>
    </w:p>
    <w:p w:rsidRDefault="00E2131F" w:rsidP="00520DFA" w:rsidR="00E2131F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>
      <w:pPr>
        <w:ind w:left="1485"/>
        <w:jc w:val="both"/>
      </w:pPr>
    </w:p>
    <w:p w:rsidRDefault="00E2131F" w:rsidP="00520DFA" w:rsidR="00E2131F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CC3D9A">
      <w:pPr>
        <w:jc w:val="both"/>
        <w:rPr>
          <w:b/>
        </w:rPr>
      </w:pPr>
      <w:r w:rsidRPr="002342CC">
        <w:t xml:space="preserve">               TRGOVAČKI SUD U OSIJEKU, po sucu Gordani </w:t>
      </w:r>
      <w:proofErr w:type="spellStart"/>
      <w:r w:rsidRPr="002342CC">
        <w:t>Njari</w:t>
      </w:r>
      <w:proofErr w:type="spellEnd"/>
      <w:r w:rsidRPr="002342CC">
        <w:t xml:space="preserve">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2403A7">
        <w:t xml:space="preserve">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</w:t>
      </w:r>
      <w:r w:rsidR="00204EAF" w:rsidRPr="00FF3E81">
        <w:t>dužnikom</w:t>
      </w:r>
      <w:r w:rsidR="00911078" w:rsidRPr="00911078">
        <w:rPr>
          <w:b/>
        </w:rPr>
        <w:t xml:space="preserve"> </w:t>
      </w:r>
      <w:r w:rsidR="001254DB">
        <w:rPr>
          <w:b/>
        </w:rPr>
        <w:t>TISKARA HB j.d.o.o. za izdavačku i tiskarsku djelatnost,</w:t>
      </w:r>
      <w:r w:rsidR="00650DA0">
        <w:rPr>
          <w:b/>
        </w:rPr>
        <w:t xml:space="preserve"> </w:t>
      </w:r>
      <w:r w:rsidR="001254DB">
        <w:rPr>
          <w:b/>
        </w:rPr>
        <w:t xml:space="preserve">Zagreb, Vlaška 70 B, </w:t>
      </w:r>
      <w:r w:rsidR="00650DA0">
        <w:rPr>
          <w:b/>
        </w:rPr>
        <w:t xml:space="preserve">MBS: </w:t>
      </w:r>
      <w:r w:rsidR="001254DB">
        <w:rPr>
          <w:b/>
        </w:rPr>
        <w:t>080882566, OIB: 51098791336</w:t>
      </w:r>
      <w:r w:rsidR="00911078" w:rsidRPr="00533848">
        <w:t xml:space="preserve">, </w:t>
      </w:r>
      <w:r w:rsidR="00204EAF" w:rsidRPr="00CC3D9A">
        <w:rPr>
          <w:b/>
        </w:rPr>
        <w:t>dana</w:t>
      </w:r>
      <w:r w:rsidR="006F0D41" w:rsidRPr="00CC3D9A">
        <w:rPr>
          <w:b/>
        </w:rPr>
        <w:t xml:space="preserve"> </w:t>
      </w:r>
      <w:r w:rsidR="004E3681">
        <w:rPr>
          <w:b/>
        </w:rPr>
        <w:t>3. travnja</w:t>
      </w:r>
      <w:r w:rsidR="006C2554">
        <w:rPr>
          <w:b/>
        </w:rPr>
        <w:t xml:space="preserve"> </w:t>
      </w:r>
      <w:r w:rsidR="00911078" w:rsidRPr="00CC3D9A">
        <w:rPr>
          <w:b/>
        </w:rPr>
        <w:t xml:space="preserve">2017.                           </w:t>
      </w:r>
    </w:p>
    <w:p w:rsidRDefault="00595ED5" w:rsidP="00595ED5" w:rsidR="00595ED5" w:rsidRPr="00CC3D9A">
      <w:pPr>
        <w:jc w:val="both"/>
        <w:rPr>
          <w:b/>
        </w:rPr>
      </w:pPr>
    </w:p>
    <w:p w:rsidRDefault="008C4A50" w:rsidP="008C4A50" w:rsidR="008C4A50"/>
    <w:p w:rsidRDefault="00E2131F" w:rsidP="008C4A50" w:rsidR="00E2131F" w:rsidRPr="00533848"/>
    <w:p w:rsidRDefault="008C4A50" w:rsidP="008C4A50" w:rsidR="008C4A50" w:rsidRPr="00533848">
      <w:pPr>
        <w:jc w:val="center"/>
        <w:rPr>
          <w:bCs/>
        </w:rPr>
      </w:pPr>
      <w:r w:rsidRPr="00533848">
        <w:rPr>
          <w:bCs/>
        </w:rPr>
        <w:t>r i j e š i o    j e</w:t>
      </w:r>
    </w:p>
    <w:p w:rsidRDefault="008C4A50" w:rsidP="008C4A50" w:rsidR="008C4A50" w:rsidRPr="00533848">
      <w:pPr>
        <w:ind w:left="360"/>
        <w:jc w:val="both"/>
      </w:pPr>
      <w:r w:rsidRPr="00533848">
        <w:t xml:space="preserve">                                                </w:t>
      </w:r>
    </w:p>
    <w:p w:rsidRDefault="008C4A50" w:rsidP="008C4A50" w:rsidR="008C4A50" w:rsidRPr="00533848">
      <w:pPr>
        <w:ind w:left="360"/>
        <w:jc w:val="both"/>
      </w:pPr>
    </w:p>
    <w:p w:rsidRDefault="008C4A50" w:rsidP="00E2131F" w:rsidR="00533848" w:rsidRPr="001254DB">
      <w:pPr>
        <w:pStyle w:val="Odlomakpopisa"/>
        <w:numPr>
          <w:ilvl w:val="0"/>
          <w:numId w:val="9"/>
        </w:numPr>
        <w:ind w:left="1500"/>
        <w:jc w:val="both"/>
      </w:pPr>
      <w:r w:rsidRPr="001254DB">
        <w:rPr>
          <w:bCs/>
        </w:rPr>
        <w:t>OTVARA SE stečajni postupak nad dužnikom</w:t>
      </w:r>
      <w:r w:rsidRPr="00533848">
        <w:t xml:space="preserve"> </w:t>
      </w:r>
      <w:r w:rsidR="001254DB">
        <w:rPr>
          <w:b/>
        </w:rPr>
        <w:t>TISKARA HB j.d.o.o. za izdavačku i tiskarsku djelatnost, Zagreb, Vlaška 70 B, MBS: 080882566, OIB: 51098791336.</w:t>
      </w:r>
    </w:p>
    <w:p w:rsidRDefault="001254DB" w:rsidP="001254DB" w:rsidR="001254DB" w:rsidRPr="00533848">
      <w:pPr>
        <w:pStyle w:val="Odlomakpopisa"/>
        <w:ind w:left="1500"/>
        <w:jc w:val="both"/>
      </w:pPr>
    </w:p>
    <w:p w:rsidRDefault="001B7711" w:rsidP="001605A4" w:rsidR="008C4A50" w:rsidRPr="001605A4">
      <w:pPr>
        <w:pStyle w:val="Odlomakpopisa"/>
        <w:numPr>
          <w:ilvl w:val="0"/>
          <w:numId w:val="9"/>
        </w:numPr>
        <w:ind w:hanging="426" w:left="1560"/>
        <w:jc w:val="both"/>
      </w:pPr>
      <w:r w:rsidRPr="00533848">
        <w:t>Z</w:t>
      </w:r>
      <w:r w:rsidR="008C4A50" w:rsidRPr="00533848">
        <w:t xml:space="preserve">a stečajnog upravitelja imenuje se </w:t>
      </w:r>
      <w:r w:rsidR="001605A4">
        <w:t xml:space="preserve">Siniša </w:t>
      </w:r>
      <w:proofErr w:type="spellStart"/>
      <w:r w:rsidR="001605A4">
        <w:t>Rajnović</w:t>
      </w:r>
      <w:proofErr w:type="spellEnd"/>
      <w:r w:rsidR="001605A4">
        <w:t xml:space="preserve">, Virovitica, </w:t>
      </w:r>
      <w:proofErr w:type="spellStart"/>
      <w:r w:rsidR="001605A4">
        <w:t>Milanovac</w:t>
      </w:r>
      <w:proofErr w:type="spellEnd"/>
      <w:r w:rsidR="001605A4">
        <w:t>, Sv. Trojstva 87, OIB 86217384445.</w:t>
      </w:r>
    </w:p>
    <w:p w:rsidRDefault="001254DB" w:rsidP="001254DB" w:rsidR="001254DB" w:rsidRPr="001254DB">
      <w:pPr>
        <w:jc w:val="both"/>
        <w:rPr>
          <w:b/>
        </w:rPr>
      </w:pPr>
    </w:p>
    <w:p w:rsidRDefault="008C4A50" w:rsidP="00E2131F" w:rsidR="00BC31D2" w:rsidRPr="001254DB">
      <w:pPr>
        <w:pStyle w:val="Odlomakpopisa"/>
        <w:numPr>
          <w:ilvl w:val="0"/>
          <w:numId w:val="9"/>
        </w:numPr>
        <w:ind w:left="1418"/>
        <w:jc w:val="both"/>
        <w:rPr>
          <w:b/>
          <w:bCs/>
        </w:rPr>
      </w:pPr>
      <w:r w:rsidRPr="001254DB">
        <w:rPr>
          <w:bCs/>
        </w:rPr>
        <w:t xml:space="preserve">ZAKLJUČUJE SE stečajni postupak nad dužnikom </w:t>
      </w:r>
      <w:r w:rsidR="001254DB">
        <w:rPr>
          <w:b/>
        </w:rPr>
        <w:t>TISKARA HB j.d.o.o. za izdavačku i tiskarsku djelatnost, Zagreb, Vlaška 70 B, MBS: 080882566, OIB: 51098791336.</w:t>
      </w:r>
    </w:p>
    <w:p w:rsidRDefault="001254DB" w:rsidP="001254DB" w:rsidR="001254DB" w:rsidRPr="001254DB">
      <w:pPr>
        <w:jc w:val="both"/>
        <w:rPr>
          <w:b/>
          <w:bCs/>
        </w:rPr>
      </w:pPr>
    </w:p>
    <w:p w:rsidRDefault="008C4A50" w:rsidP="00E2131F" w:rsidR="008C4A50" w:rsidRPr="00E2131F">
      <w:pPr>
        <w:pStyle w:val="Odlomakpopisa"/>
        <w:numPr>
          <w:ilvl w:val="0"/>
          <w:numId w:val="9"/>
        </w:numPr>
        <w:ind w:left="1418"/>
        <w:jc w:val="both"/>
        <w:rPr>
          <w:bCs/>
        </w:rPr>
      </w:pPr>
      <w:r w:rsidRPr="00E2131F">
        <w:rPr>
          <w:bCs/>
        </w:rPr>
        <w:t>Ovo rješenje objavit će se na mrežnoj stranici e-</w:t>
      </w:r>
      <w:r w:rsidR="00BC3E82" w:rsidRPr="00E2131F">
        <w:rPr>
          <w:bCs/>
        </w:rPr>
        <w:t>o</w:t>
      </w:r>
      <w:r w:rsidRPr="00E2131F">
        <w:rPr>
          <w:bCs/>
        </w:rPr>
        <w:t>glasna ploča sudova i dostaviti  registru nadležnom za dužnika.</w:t>
      </w:r>
    </w:p>
    <w:p w:rsidRDefault="008C4A50" w:rsidP="008C4A50" w:rsidR="008C4A50" w:rsidRPr="00533848">
      <w:pPr>
        <w:pStyle w:val="Tijeloteksta"/>
        <w:rPr>
          <w:bCs/>
        </w:rPr>
      </w:pPr>
    </w:p>
    <w:p w:rsidRDefault="008C4A50" w:rsidP="008C4A50" w:rsidR="008C4A50">
      <w:pPr>
        <w:pStyle w:val="Tijeloteksta"/>
        <w:rPr>
          <w:bCs/>
        </w:rPr>
      </w:pPr>
    </w:p>
    <w:p w:rsidRDefault="00E2131F" w:rsidP="008C4A50" w:rsidR="00E2131F" w:rsidRPr="00533848">
      <w:pPr>
        <w:pStyle w:val="Tijeloteksta"/>
        <w:rPr>
          <w:bCs/>
        </w:rPr>
      </w:pPr>
    </w:p>
    <w:p w:rsidRDefault="008C4A50" w:rsidP="008C4A50" w:rsidR="008C4A50" w:rsidRPr="00533848">
      <w:pPr>
        <w:pStyle w:val="Tijeloteksta"/>
        <w:jc w:val="center"/>
        <w:rPr>
          <w:bCs/>
        </w:rPr>
      </w:pPr>
      <w:r w:rsidRPr="00533848">
        <w:rPr>
          <w:bCs/>
        </w:rPr>
        <w:t>Obrazloženje</w:t>
      </w:r>
    </w:p>
    <w:p w:rsidRDefault="0023770D" w:rsidP="008C4A50" w:rsidR="0023770D" w:rsidRPr="00533848">
      <w:pPr>
        <w:pStyle w:val="Tijeloteksta"/>
        <w:jc w:val="center"/>
        <w:rPr>
          <w:bCs/>
        </w:rPr>
      </w:pPr>
    </w:p>
    <w:p w:rsidRDefault="00C16ED2" w:rsidP="00C16ED2" w:rsidR="00C16ED2" w:rsidRPr="00533848">
      <w:pPr>
        <w:jc w:val="both"/>
        <w:rPr>
          <w:bCs/>
        </w:rPr>
      </w:pPr>
    </w:p>
    <w:p w:rsidRDefault="00C16ED2" w:rsidP="001605A4" w:rsidR="00E2131F" w:rsidRPr="001605A4">
      <w:pPr>
        <w:ind w:firstLine="720"/>
        <w:jc w:val="both"/>
      </w:pPr>
      <w:r w:rsidRPr="00533848">
        <w:t xml:space="preserve">FINA Regionalni centar Zagreb je </w:t>
      </w:r>
      <w:r w:rsidR="001254DB">
        <w:rPr>
          <w:b/>
        </w:rPr>
        <w:t>9. rujna</w:t>
      </w:r>
      <w:r w:rsidR="00D91C0B" w:rsidRPr="00CC3D9A">
        <w:rPr>
          <w:b/>
        </w:rPr>
        <w:t xml:space="preserve"> 2</w:t>
      </w:r>
      <w:r w:rsidR="004B1401" w:rsidRPr="00CC3D9A">
        <w:rPr>
          <w:b/>
        </w:rPr>
        <w:t>016.</w:t>
      </w:r>
      <w:r w:rsidRPr="00533848">
        <w:t xml:space="preserve"> dostavila Trgovačkom sudu u Zagrebu zahtjev za provedbu skraćenog stečajnog postupka nad dužnikom </w:t>
      </w:r>
      <w:r w:rsidR="001254DB" w:rsidRPr="001254DB">
        <w:t>TISKARA HB j.d.o.o. za izdavačku i tiskarsku djelatnost, Zagreb, Vlaška 70 B, MBS: 080882566, OIB: 51098791336.</w:t>
      </w:r>
    </w:p>
    <w:p w:rsidRDefault="001254DB" w:rsidP="001254DB" w:rsidR="001254DB">
      <w:pPr>
        <w:ind w:firstLine="72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3 St-2607/2016-6</w:t>
      </w:r>
      <w:r w:rsidRPr="002342C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</w:t>
      </w:r>
      <w:r w:rsidRPr="002342CC">
        <w:rPr>
          <w:sz w:val="22"/>
          <w:szCs w:val="22"/>
        </w:rPr>
        <w:t xml:space="preserve">      </w:t>
      </w:r>
    </w:p>
    <w:p w:rsidRDefault="00E2131F" w:rsidP="00E2131F" w:rsidR="00E2131F" w:rsidRPr="00E2131F">
      <w:pPr>
        <w:ind w:firstLine="720"/>
        <w:jc w:val="center"/>
      </w:pPr>
      <w:r w:rsidRPr="00E2131F">
        <w:rPr>
          <w:sz w:val="22"/>
          <w:szCs w:val="22"/>
        </w:rPr>
        <w:t>2</w:t>
      </w:r>
    </w:p>
    <w:p w:rsidRDefault="00650DA0" w:rsidP="00C16ED2" w:rsidR="002733CC">
      <w:pPr>
        <w:ind w:firstLine="720"/>
        <w:jc w:val="both"/>
      </w:pPr>
      <w:r>
        <w:t xml:space="preserve"> </w:t>
      </w:r>
    </w:p>
    <w:p w:rsidRDefault="00E2131F" w:rsidP="00C16ED2" w:rsidR="00E2131F" w:rsidRPr="00533848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 w:rsidRPr="00533848">
        <w:t>Temeljem rješenja Visokog trgovačkog suda RH u Zagr</w:t>
      </w:r>
      <w:r w:rsidR="00D54022" w:rsidRPr="00533848">
        <w:t xml:space="preserve">ebu broj </w:t>
      </w:r>
      <w:r w:rsidR="00D54022" w:rsidRPr="00CC3D9A">
        <w:rPr>
          <w:b/>
        </w:rPr>
        <w:t>31-Su-</w:t>
      </w:r>
      <w:r w:rsidR="004C7F5B" w:rsidRPr="00CC3D9A">
        <w:rPr>
          <w:b/>
        </w:rPr>
        <w:t xml:space="preserve">958/16-3 od </w:t>
      </w:r>
      <w:r w:rsidR="006C2554">
        <w:rPr>
          <w:b/>
        </w:rPr>
        <w:t xml:space="preserve"> </w:t>
      </w:r>
      <w:r w:rsidR="004C7F5B" w:rsidRPr="00CC3D9A">
        <w:rPr>
          <w:b/>
        </w:rPr>
        <w:t>20. rujna</w:t>
      </w:r>
      <w:r w:rsidRPr="00CC3D9A">
        <w:rPr>
          <w:b/>
        </w:rPr>
        <w:t xml:space="preserve"> 2016.</w:t>
      </w:r>
      <w:r w:rsidRPr="00533848">
        <w:t xml:space="preserve"> je određen Trgovački sud u Osijeku kao drugi stvarno nadležni sud, za postupanje u stečajnim predmetima Trgovačkog suda u Zagrebu, te je Trgovački sud u Zagrebu ustupio ovome sudu navedeni stečajni</w:t>
      </w:r>
      <w:r>
        <w:t xml:space="preserve"> predmet na daljnji postupak. </w:t>
      </w:r>
    </w:p>
    <w:p w:rsidRDefault="002733CC" w:rsidP="00D54022" w:rsidR="002733CC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1254DB">
        <w:rPr>
          <w:b/>
        </w:rPr>
        <w:t>27</w:t>
      </w:r>
      <w:r w:rsidR="000B5A09" w:rsidRPr="00CC3D9A">
        <w:rPr>
          <w:b/>
        </w:rPr>
        <w:t xml:space="preserve">. </w:t>
      </w:r>
      <w:r w:rsidR="008A5313" w:rsidRPr="00CC3D9A">
        <w:rPr>
          <w:b/>
        </w:rPr>
        <w:t>listopada 20</w:t>
      </w:r>
      <w:r w:rsidR="00D54022" w:rsidRPr="00CC3D9A">
        <w:rPr>
          <w:b/>
        </w:rPr>
        <w:t>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CC3D9A">
        <w:rPr>
          <w:b/>
        </w:rPr>
        <w:t>St</w:t>
      </w:r>
      <w:r w:rsidR="00D54022" w:rsidRPr="00CC3D9A">
        <w:rPr>
          <w:b/>
        </w:rPr>
        <w:t>-</w:t>
      </w:r>
      <w:r w:rsidR="001254DB">
        <w:rPr>
          <w:b/>
        </w:rPr>
        <w:t>2607/16.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</w:t>
      </w:r>
      <w:proofErr w:type="spellStart"/>
      <w:r w:rsidRPr="002342CC">
        <w:t>prokazni</w:t>
      </w:r>
      <w:proofErr w:type="spellEnd"/>
      <w:r w:rsidRPr="002342CC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4B4C25" w:rsidR="005E3E32" w:rsidRPr="00CC3D9A">
      <w:pPr>
        <w:pStyle w:val="Tijeloteksta"/>
        <w:jc w:val="center"/>
        <w:rPr>
          <w:b/>
        </w:rPr>
      </w:pPr>
      <w:r w:rsidRPr="00CC3D9A">
        <w:rPr>
          <w:b/>
        </w:rPr>
        <w:t xml:space="preserve">U Osijeku </w:t>
      </w:r>
      <w:r w:rsidR="004E3681">
        <w:rPr>
          <w:b/>
        </w:rPr>
        <w:t>3. travnja</w:t>
      </w:r>
      <w:r w:rsidR="000B5A09" w:rsidRPr="00CC3D9A">
        <w:rPr>
          <w:b/>
        </w:rPr>
        <w:t xml:space="preserve"> </w:t>
      </w:r>
      <w:r w:rsidR="003F4DE1" w:rsidRPr="00CC3D9A">
        <w:rPr>
          <w:b/>
        </w:rPr>
        <w:t xml:space="preserve">2017. </w:t>
      </w:r>
    </w:p>
    <w:p w:rsidRDefault="00B53FF3" w:rsidP="00506DF9" w:rsidR="00B53FF3">
      <w:pPr>
        <w:pStyle w:val="Tijeloteksta"/>
      </w:pPr>
    </w:p>
    <w:p w:rsidRDefault="00BC68E7" w:rsidP="004B4C25" w:rsidR="00BC68E7">
      <w:pPr>
        <w:pStyle w:val="Tijeloteksta"/>
        <w:jc w:val="center"/>
      </w:pPr>
    </w:p>
    <w:p w:rsidRDefault="0036777C" w:rsidP="0036777C" w:rsidR="0036777C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E2131F" w:rsidP="00844B5A" w:rsidR="0036777C">
      <w:pPr>
        <w:pStyle w:val="Tijeloteksta"/>
        <w:jc w:val="left"/>
      </w:pPr>
      <w:r>
        <w:t>Marija Galić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1605A4">
        <w:t xml:space="preserve"> </w:t>
      </w:r>
      <w:r>
        <w:t xml:space="preserve"> </w:t>
      </w:r>
      <w:r w:rsidR="00844B5A">
        <w:t xml:space="preserve">Gordana </w:t>
      </w:r>
      <w:proofErr w:type="spellStart"/>
      <w:r w:rsidR="00844B5A">
        <w:t>Njari</w:t>
      </w:r>
      <w:proofErr w:type="spellEnd"/>
      <w:r w:rsidR="00844B5A">
        <w:t xml:space="preserve"> </w:t>
      </w:r>
      <w:r w:rsidR="0036777C">
        <w:t xml:space="preserve">                    </w:t>
      </w:r>
      <w:r w:rsidR="00844B5A">
        <w:t xml:space="preserve">   </w:t>
      </w:r>
    </w:p>
    <w:p w:rsidRDefault="00844B5A" w:rsidP="0036777C" w:rsidR="00844B5A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</w:pPr>
      <w:r>
        <w:t>UPUTA O  PRAVNOM LIJEKU:</w:t>
      </w:r>
    </w:p>
    <w:p w:rsidRDefault="0036777C" w:rsidP="0036777C" w:rsidR="0036777C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 w:rsidRPr="00506DF9">
      <w:pPr>
        <w:pStyle w:val="Tijeloteksta"/>
        <w:jc w:val="left"/>
        <w:rPr>
          <w:sz w:val="22"/>
          <w:szCs w:val="22"/>
        </w:rPr>
      </w:pPr>
      <w:r w:rsidRPr="00506DF9">
        <w:rPr>
          <w:sz w:val="22"/>
          <w:szCs w:val="22"/>
        </w:rPr>
        <w:t>D</w:t>
      </w:r>
      <w:r w:rsidR="00E2131F" w:rsidRPr="00506DF9">
        <w:rPr>
          <w:sz w:val="22"/>
          <w:szCs w:val="22"/>
        </w:rPr>
        <w:t xml:space="preserve"> </w:t>
      </w:r>
      <w:r w:rsidRPr="00506DF9">
        <w:rPr>
          <w:sz w:val="22"/>
          <w:szCs w:val="22"/>
        </w:rPr>
        <w:t>N</w:t>
      </w:r>
      <w:r w:rsidR="00E2131F" w:rsidRPr="00506DF9">
        <w:rPr>
          <w:sz w:val="22"/>
          <w:szCs w:val="22"/>
        </w:rPr>
        <w:t xml:space="preserve"> </w:t>
      </w:r>
      <w:r w:rsidRPr="00506DF9">
        <w:rPr>
          <w:sz w:val="22"/>
          <w:szCs w:val="22"/>
        </w:rPr>
        <w:t>A</w:t>
      </w:r>
      <w:r w:rsidR="00E2131F" w:rsidRPr="00506DF9">
        <w:rPr>
          <w:sz w:val="22"/>
          <w:szCs w:val="22"/>
        </w:rPr>
        <w:t xml:space="preserve"> :</w:t>
      </w:r>
    </w:p>
    <w:p w:rsidRDefault="0036777C" w:rsidP="0036777C" w:rsidR="0036777C" w:rsidRPr="00506DF9">
      <w:pPr>
        <w:pStyle w:val="Tijeloteksta"/>
        <w:numPr>
          <w:ilvl w:val="0"/>
          <w:numId w:val="2"/>
        </w:numPr>
        <w:jc w:val="left"/>
        <w:rPr>
          <w:sz w:val="22"/>
          <w:szCs w:val="22"/>
        </w:rPr>
      </w:pPr>
      <w:r w:rsidRPr="00506DF9">
        <w:rPr>
          <w:sz w:val="22"/>
          <w:szCs w:val="22"/>
        </w:rPr>
        <w:t>Predlagatelj FINA RC Zagreb</w:t>
      </w:r>
      <w:r w:rsidR="00CC3D9A" w:rsidRPr="00506DF9">
        <w:rPr>
          <w:sz w:val="22"/>
          <w:szCs w:val="22"/>
        </w:rPr>
        <w:t xml:space="preserve"> na broj</w:t>
      </w:r>
    </w:p>
    <w:p w:rsidRDefault="0036777C" w:rsidP="0036777C" w:rsidR="0036777C" w:rsidRPr="00506DF9">
      <w:pPr>
        <w:pStyle w:val="Tijeloteksta"/>
        <w:numPr>
          <w:ilvl w:val="0"/>
          <w:numId w:val="2"/>
        </w:numPr>
        <w:jc w:val="left"/>
        <w:rPr>
          <w:sz w:val="22"/>
          <w:szCs w:val="22"/>
        </w:rPr>
      </w:pPr>
      <w:r w:rsidRPr="00506DF9">
        <w:rPr>
          <w:sz w:val="22"/>
          <w:szCs w:val="22"/>
        </w:rPr>
        <w:t>Dužnik</w:t>
      </w:r>
    </w:p>
    <w:p w:rsidRDefault="0036777C" w:rsidP="0036777C" w:rsidR="0036777C" w:rsidRPr="00506DF9">
      <w:pPr>
        <w:pStyle w:val="Tijeloteksta"/>
        <w:numPr>
          <w:ilvl w:val="0"/>
          <w:numId w:val="2"/>
        </w:numPr>
        <w:jc w:val="left"/>
        <w:rPr>
          <w:sz w:val="22"/>
          <w:szCs w:val="22"/>
        </w:rPr>
      </w:pPr>
      <w:r w:rsidRPr="00506DF9">
        <w:rPr>
          <w:sz w:val="22"/>
          <w:szCs w:val="22"/>
        </w:rPr>
        <w:t>Stečajni upravitelj</w:t>
      </w:r>
    </w:p>
    <w:p w:rsidRDefault="0036777C" w:rsidP="0036777C" w:rsidR="0036777C" w:rsidRPr="00506DF9">
      <w:pPr>
        <w:pStyle w:val="Tijeloteksta"/>
        <w:numPr>
          <w:ilvl w:val="0"/>
          <w:numId w:val="2"/>
        </w:numPr>
        <w:jc w:val="left"/>
        <w:rPr>
          <w:sz w:val="22"/>
          <w:szCs w:val="22"/>
        </w:rPr>
      </w:pPr>
      <w:r w:rsidRPr="00506DF9">
        <w:rPr>
          <w:sz w:val="22"/>
          <w:szCs w:val="22"/>
        </w:rPr>
        <w:t>e-Oglasna ploča</w:t>
      </w:r>
    </w:p>
    <w:p w:rsidRDefault="0036777C" w:rsidP="0036777C" w:rsidR="0036777C" w:rsidRPr="00506DF9">
      <w:pPr>
        <w:pStyle w:val="Tijeloteksta"/>
        <w:numPr>
          <w:ilvl w:val="0"/>
          <w:numId w:val="2"/>
        </w:numPr>
        <w:jc w:val="left"/>
        <w:rPr>
          <w:sz w:val="22"/>
          <w:szCs w:val="22"/>
        </w:rPr>
      </w:pPr>
      <w:r w:rsidRPr="00506DF9">
        <w:rPr>
          <w:sz w:val="22"/>
          <w:szCs w:val="22"/>
        </w:rPr>
        <w:t xml:space="preserve">Registar – nakon pravomoćnosti </w:t>
      </w:r>
    </w:p>
    <w:p w:rsidRDefault="0036777C" w:rsidP="0036777C" w:rsidR="0036777C" w:rsidRPr="00506DF9">
      <w:pPr>
        <w:pStyle w:val="Tijeloteksta"/>
        <w:numPr>
          <w:ilvl w:val="0"/>
          <w:numId w:val="2"/>
        </w:numPr>
        <w:jc w:val="left"/>
        <w:rPr>
          <w:sz w:val="22"/>
          <w:szCs w:val="22"/>
        </w:rPr>
      </w:pPr>
      <w:r w:rsidRPr="00506DF9">
        <w:rPr>
          <w:sz w:val="22"/>
          <w:szCs w:val="22"/>
        </w:rPr>
        <w:t>Riješeno istodobno otvaranjem i zaključenjem sk</w:t>
      </w:r>
      <w:r w:rsidR="001E58D8" w:rsidRPr="00506DF9">
        <w:rPr>
          <w:sz w:val="22"/>
          <w:szCs w:val="22"/>
        </w:rPr>
        <w:t xml:space="preserve">raćenog </w:t>
      </w:r>
      <w:proofErr w:type="spellStart"/>
      <w:r w:rsidR="001E58D8" w:rsidRPr="00506DF9">
        <w:rPr>
          <w:sz w:val="22"/>
          <w:szCs w:val="22"/>
        </w:rPr>
        <w:t>st.postupka</w:t>
      </w:r>
      <w:proofErr w:type="spellEnd"/>
      <w:r w:rsidR="001E58D8" w:rsidRPr="00506DF9">
        <w:rPr>
          <w:sz w:val="22"/>
          <w:szCs w:val="22"/>
        </w:rPr>
        <w:t xml:space="preserve">                             </w:t>
      </w:r>
    </w:p>
    <w:p w:rsidRDefault="0036777C" w:rsidP="001605A4" w:rsidR="001605A4" w:rsidRPr="001605A4">
      <w:pPr>
        <w:pStyle w:val="Tijeloteksta"/>
        <w:numPr>
          <w:ilvl w:val="0"/>
          <w:numId w:val="2"/>
        </w:numPr>
        <w:rPr>
          <w:sz w:val="22"/>
          <w:szCs w:val="22"/>
        </w:rPr>
      </w:pPr>
      <w:r w:rsidRPr="00506DF9">
        <w:rPr>
          <w:sz w:val="22"/>
          <w:szCs w:val="22"/>
        </w:rPr>
        <w:t xml:space="preserve">K  </w:t>
      </w:r>
      <w:r w:rsidR="00844B5A" w:rsidRPr="00506DF9">
        <w:rPr>
          <w:sz w:val="22"/>
          <w:szCs w:val="22"/>
        </w:rPr>
        <w:t>20/4</w:t>
      </w:r>
      <w:r w:rsidR="00A56B2A" w:rsidRPr="00506DF9">
        <w:rPr>
          <w:sz w:val="22"/>
          <w:szCs w:val="22"/>
        </w:rPr>
        <w:t>.</w:t>
      </w:r>
      <w:r w:rsidR="001605A4">
        <w:rPr>
          <w:sz w:val="22"/>
          <w:szCs w:val="22"/>
        </w:rPr>
        <w:t xml:space="preserve">  </w:t>
      </w:r>
    </w:p>
    <w:sectPr w:rsidSect="00E2131F" w:rsidR="001605A4" w:rsidRPr="001605A4">
      <w:headerReference w:type="default" r:id="rId11"/>
      <w:footerReference w:type="default" r:id="rId12"/>
      <w:pgSz w:h="16838" w:w="11906"/>
      <w:pgMar w:gutter="0" w:footer="708" w:header="708" w:left="1417" w:bottom="1417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932" w:rsidP="00FD0D3C" w:rsidR="00184932">
      <w:r>
        <w:separator/>
      </w:r>
    </w:p>
  </w:endnote>
  <w:endnote w:id="0" w:type="continuationSeparator">
    <w:p w:rsidRDefault="00184932" w:rsidP="00FD0D3C" w:rsidR="001849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932" w:rsidP="00FD0D3C" w:rsidR="00184932">
      <w:r>
        <w:separator/>
      </w:r>
    </w:p>
  </w:footnote>
  <w:footnote w:id="0" w:type="continuationSeparator">
    <w:p w:rsidRDefault="00184932" w:rsidP="00FD0D3C" w:rsidR="001849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7DA3" w:rsidP="00E14515" w:rsidR="00CA7DA3">
    <w:pPr>
      <w:pStyle w:val="Zaglavlje"/>
      <w:tabs>
        <w:tab w:pos="4536" w:val="clear"/>
      </w:tabs>
      <w:jc w:val="center"/>
    </w:pPr>
    <w:r>
      <w:t xml:space="preserve">                  </w:t>
    </w:r>
    <w:r w:rsidR="00E14515">
      <w:t xml:space="preserve">                        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5DB04E8"/>
    <w:multiLevelType w:val="hybridMultilevel"/>
    <w:tmpl w:val="8D9C186A"/>
    <w:lvl w:tplc="0948516A" w:ilvl="0">
      <w:start w:val="1"/>
      <w:numFmt w:val="decimal"/>
      <w:lvlText w:val="%1."/>
      <w:lvlJc w:val="left"/>
      <w:pPr>
        <w:ind w:hanging="360" w:left="23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3060"/>
      </w:pPr>
    </w:lvl>
    <w:lvl w:tentative="true" w:tplc="041A001B" w:ilvl="2">
      <w:start w:val="1"/>
      <w:numFmt w:val="lowerRoman"/>
      <w:lvlText w:val="%3."/>
      <w:lvlJc w:val="right"/>
      <w:pPr>
        <w:ind w:hanging="180" w:left="3780"/>
      </w:pPr>
    </w:lvl>
    <w:lvl w:tentative="true" w:tplc="041A000F" w:ilvl="3">
      <w:start w:val="1"/>
      <w:numFmt w:val="decimal"/>
      <w:lvlText w:val="%4."/>
      <w:lvlJc w:val="left"/>
      <w:pPr>
        <w:ind w:hanging="360" w:left="4500"/>
      </w:pPr>
    </w:lvl>
    <w:lvl w:tentative="true" w:tplc="041A0019" w:ilvl="4">
      <w:start w:val="1"/>
      <w:numFmt w:val="lowerLetter"/>
      <w:lvlText w:val="%5."/>
      <w:lvlJc w:val="left"/>
      <w:pPr>
        <w:ind w:hanging="360" w:left="5220"/>
      </w:pPr>
    </w:lvl>
    <w:lvl w:tentative="true" w:tplc="041A001B" w:ilvl="5">
      <w:start w:val="1"/>
      <w:numFmt w:val="lowerRoman"/>
      <w:lvlText w:val="%6."/>
      <w:lvlJc w:val="right"/>
      <w:pPr>
        <w:ind w:hanging="180" w:left="5940"/>
      </w:pPr>
    </w:lvl>
    <w:lvl w:tentative="true" w:tplc="041A000F" w:ilvl="6">
      <w:start w:val="1"/>
      <w:numFmt w:val="decimal"/>
      <w:lvlText w:val="%7."/>
      <w:lvlJc w:val="left"/>
      <w:pPr>
        <w:ind w:hanging="360" w:left="6660"/>
      </w:pPr>
    </w:lvl>
    <w:lvl w:tentative="true" w:tplc="041A0019" w:ilvl="7">
      <w:start w:val="1"/>
      <w:numFmt w:val="lowerLetter"/>
      <w:lvlText w:val="%8."/>
      <w:lvlJc w:val="left"/>
      <w:pPr>
        <w:ind w:hanging="360" w:left="7380"/>
      </w:pPr>
    </w:lvl>
    <w:lvl w:tentative="true" w:tplc="041A001B" w:ilvl="8">
      <w:start w:val="1"/>
      <w:numFmt w:val="lowerRoman"/>
      <w:lvlText w:val="%9."/>
      <w:lvlJc w:val="right"/>
      <w:pPr>
        <w:ind w:hanging="180" w:left="8100"/>
      </w:pPr>
    </w:lvl>
  </w:abstractNum>
  <w:abstractNum w:abstractNumId="3">
    <w:nsid w:val="439A289D"/>
    <w:multiLevelType w:val="hybridMultilevel"/>
    <w:tmpl w:val="9D50A19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E17057"/>
    <w:multiLevelType w:val="hybridMultilevel"/>
    <w:tmpl w:val="1A7C878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FC706EF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6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4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4719E"/>
    <w:rsid w:val="0006489C"/>
    <w:rsid w:val="00072534"/>
    <w:rsid w:val="00083CA8"/>
    <w:rsid w:val="00086CC9"/>
    <w:rsid w:val="000A5A2D"/>
    <w:rsid w:val="000B5A09"/>
    <w:rsid w:val="000C47AE"/>
    <w:rsid w:val="000E6A82"/>
    <w:rsid w:val="00105CFE"/>
    <w:rsid w:val="001254DB"/>
    <w:rsid w:val="00134B5A"/>
    <w:rsid w:val="001605A4"/>
    <w:rsid w:val="001643FC"/>
    <w:rsid w:val="00171061"/>
    <w:rsid w:val="001716DE"/>
    <w:rsid w:val="00180465"/>
    <w:rsid w:val="00184932"/>
    <w:rsid w:val="001B214B"/>
    <w:rsid w:val="001B7711"/>
    <w:rsid w:val="001C4B92"/>
    <w:rsid w:val="001E1285"/>
    <w:rsid w:val="001E58D8"/>
    <w:rsid w:val="001F3CC8"/>
    <w:rsid w:val="00203530"/>
    <w:rsid w:val="00204EAF"/>
    <w:rsid w:val="00215DA9"/>
    <w:rsid w:val="002342CC"/>
    <w:rsid w:val="0023770D"/>
    <w:rsid w:val="002403A7"/>
    <w:rsid w:val="0024241D"/>
    <w:rsid w:val="00254177"/>
    <w:rsid w:val="00256695"/>
    <w:rsid w:val="002733CC"/>
    <w:rsid w:val="00277679"/>
    <w:rsid w:val="002843E6"/>
    <w:rsid w:val="00314762"/>
    <w:rsid w:val="00320F3B"/>
    <w:rsid w:val="0033604D"/>
    <w:rsid w:val="00344D0B"/>
    <w:rsid w:val="003660B7"/>
    <w:rsid w:val="0036777C"/>
    <w:rsid w:val="00377D1F"/>
    <w:rsid w:val="003908D5"/>
    <w:rsid w:val="003B6C7C"/>
    <w:rsid w:val="003C7EC0"/>
    <w:rsid w:val="003D08B4"/>
    <w:rsid w:val="003F03B2"/>
    <w:rsid w:val="003F4DE1"/>
    <w:rsid w:val="00410193"/>
    <w:rsid w:val="004330A2"/>
    <w:rsid w:val="00433649"/>
    <w:rsid w:val="0045383A"/>
    <w:rsid w:val="00456E18"/>
    <w:rsid w:val="00462C80"/>
    <w:rsid w:val="00480AD2"/>
    <w:rsid w:val="0048213A"/>
    <w:rsid w:val="00487157"/>
    <w:rsid w:val="004A619D"/>
    <w:rsid w:val="004B1401"/>
    <w:rsid w:val="004B4ADD"/>
    <w:rsid w:val="004B4C25"/>
    <w:rsid w:val="004C7F5B"/>
    <w:rsid w:val="004D476F"/>
    <w:rsid w:val="004E3681"/>
    <w:rsid w:val="004F1ABF"/>
    <w:rsid w:val="004F3B9A"/>
    <w:rsid w:val="005064EA"/>
    <w:rsid w:val="00506DF9"/>
    <w:rsid w:val="00520DFA"/>
    <w:rsid w:val="00523889"/>
    <w:rsid w:val="0052440D"/>
    <w:rsid w:val="00533848"/>
    <w:rsid w:val="00534927"/>
    <w:rsid w:val="005420F0"/>
    <w:rsid w:val="00542723"/>
    <w:rsid w:val="00554F01"/>
    <w:rsid w:val="005633FE"/>
    <w:rsid w:val="00566CDF"/>
    <w:rsid w:val="00581BA4"/>
    <w:rsid w:val="00595ED5"/>
    <w:rsid w:val="005C7223"/>
    <w:rsid w:val="005E0DE5"/>
    <w:rsid w:val="005E3E32"/>
    <w:rsid w:val="00603824"/>
    <w:rsid w:val="00612678"/>
    <w:rsid w:val="00617B3C"/>
    <w:rsid w:val="00634A00"/>
    <w:rsid w:val="00642B53"/>
    <w:rsid w:val="00650DA0"/>
    <w:rsid w:val="006570A6"/>
    <w:rsid w:val="0068188D"/>
    <w:rsid w:val="006A3DDA"/>
    <w:rsid w:val="006C2554"/>
    <w:rsid w:val="006D23A5"/>
    <w:rsid w:val="006D244D"/>
    <w:rsid w:val="006F0D41"/>
    <w:rsid w:val="006F7B62"/>
    <w:rsid w:val="0071192E"/>
    <w:rsid w:val="00724B03"/>
    <w:rsid w:val="007305A3"/>
    <w:rsid w:val="00751321"/>
    <w:rsid w:val="00782E35"/>
    <w:rsid w:val="00790D1F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44B5A"/>
    <w:rsid w:val="00854B77"/>
    <w:rsid w:val="00890390"/>
    <w:rsid w:val="008A5313"/>
    <w:rsid w:val="008B4FDA"/>
    <w:rsid w:val="008C48C0"/>
    <w:rsid w:val="008C4A50"/>
    <w:rsid w:val="00904A75"/>
    <w:rsid w:val="00911078"/>
    <w:rsid w:val="009202C9"/>
    <w:rsid w:val="0092695C"/>
    <w:rsid w:val="00926AFE"/>
    <w:rsid w:val="009468A9"/>
    <w:rsid w:val="0097699B"/>
    <w:rsid w:val="009776BC"/>
    <w:rsid w:val="009865D2"/>
    <w:rsid w:val="009974F4"/>
    <w:rsid w:val="009B0831"/>
    <w:rsid w:val="009B409D"/>
    <w:rsid w:val="009D0865"/>
    <w:rsid w:val="009D42F4"/>
    <w:rsid w:val="00A11D11"/>
    <w:rsid w:val="00A12C16"/>
    <w:rsid w:val="00A1568C"/>
    <w:rsid w:val="00A2752E"/>
    <w:rsid w:val="00A35140"/>
    <w:rsid w:val="00A353A4"/>
    <w:rsid w:val="00A36EA7"/>
    <w:rsid w:val="00A423C0"/>
    <w:rsid w:val="00A54DC5"/>
    <w:rsid w:val="00A560D8"/>
    <w:rsid w:val="00A56B2A"/>
    <w:rsid w:val="00A579DC"/>
    <w:rsid w:val="00A93359"/>
    <w:rsid w:val="00A93BDB"/>
    <w:rsid w:val="00A94EE7"/>
    <w:rsid w:val="00AD10D4"/>
    <w:rsid w:val="00B06C55"/>
    <w:rsid w:val="00B07BD9"/>
    <w:rsid w:val="00B417BA"/>
    <w:rsid w:val="00B41944"/>
    <w:rsid w:val="00B46738"/>
    <w:rsid w:val="00B5079B"/>
    <w:rsid w:val="00B53FF3"/>
    <w:rsid w:val="00B756A5"/>
    <w:rsid w:val="00BA73BF"/>
    <w:rsid w:val="00BC31D2"/>
    <w:rsid w:val="00BC3E82"/>
    <w:rsid w:val="00BC68E7"/>
    <w:rsid w:val="00BD2CFA"/>
    <w:rsid w:val="00C02BA6"/>
    <w:rsid w:val="00C0546E"/>
    <w:rsid w:val="00C1066C"/>
    <w:rsid w:val="00C163C5"/>
    <w:rsid w:val="00C16ED2"/>
    <w:rsid w:val="00C2455F"/>
    <w:rsid w:val="00C36B8C"/>
    <w:rsid w:val="00C63E80"/>
    <w:rsid w:val="00C76909"/>
    <w:rsid w:val="00C91605"/>
    <w:rsid w:val="00CA7DA3"/>
    <w:rsid w:val="00CC3D9A"/>
    <w:rsid w:val="00CD017A"/>
    <w:rsid w:val="00CD3C02"/>
    <w:rsid w:val="00D228E2"/>
    <w:rsid w:val="00D47369"/>
    <w:rsid w:val="00D54022"/>
    <w:rsid w:val="00D73DB7"/>
    <w:rsid w:val="00D91C0B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E13238"/>
    <w:rsid w:val="00E14515"/>
    <w:rsid w:val="00E17F57"/>
    <w:rsid w:val="00E2131F"/>
    <w:rsid w:val="00E259E5"/>
    <w:rsid w:val="00E512E8"/>
    <w:rsid w:val="00E6111C"/>
    <w:rsid w:val="00E6345F"/>
    <w:rsid w:val="00E658BE"/>
    <w:rsid w:val="00E72D3D"/>
    <w:rsid w:val="00E94668"/>
    <w:rsid w:val="00EB5CAB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541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1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1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1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1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541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1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1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1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1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21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6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87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2607</izvorni_sadrzaj>
    <derivirana_varijabla naziv="DomainObject.Predmet.Broj_1">2607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St-2607/2016</izvorni_sadrzaj>
    <derivirana_varijabla naziv="DomainObject.Predmet.OznakaBroj_1">St-2607/2016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TISKARA HB jednostavno društvo s ograničenom odgovornošću za izdavačku i tiskarsku djelatnost</izvorni_sadrzaj>
    <derivirana_varijabla naziv="DomainObject.Predmet.ProtustrankaFormated_1">  TISKARA HB jednostavno društvo s ograničenom odgovornošću za izdavačku i tiskarsku djelatnost</derivirana_varijabla>
  </DomainObject.Predmet.ProtustrankaFormated>
  <DomainObject.Predmet.ProtustrankaFormatedOIB>
    <izvorni_sadrzaj>  TISKARA HB jednostavno društvo s ograničenom odgovornošću za izdavačku i tiskarsku djelatnost, OIB 51098791336</izvorni_sadrzaj>
    <derivirana_varijabla naziv="DomainObject.Predmet.ProtustrankaFormatedOIB_1">  TISKARA HB jednostavno društvo s ograničenom odgovornošću za izdavačku i tiskarsku djelatnost, OIB 51098791336</derivirana_varijabla>
  </DomainObject.Predmet.ProtustrankaFormatedOIB>
  <DomainObject.Predmet.ProtustrankaFormatedWithAdress>
    <izvorni_sadrzaj> TISKARA HB jednostavno društvo s ograničenom odgovornošću za izdavačku i tiskarsku djelatnost, Vlaška 70 B, 10000 Zagreb</izvorni_sadrzaj>
    <derivirana_varijabla naziv="DomainObject.Predmet.ProtustrankaFormatedWithAdress_1"> TISKARA HB jednostavno društvo s ograničenom odgovornošću za izdavačku i tiskarsku djelatnost, Vlaška 70 B, 10000 Zagreb</derivirana_varijabla>
  </DomainObject.Predmet.ProtustrankaFormatedWithAdress>
  <DomainObject.Predmet.ProtustrankaFormatedWithAdressOIB>
    <izvorni_sadrzaj> TISKARA HB jednostavno društvo s ograničenom odgovornošću za izdavačku i tiskarsku djelatnost, OIB 51098791336, Vlaška 70 B, 10000 Zagreb</izvorni_sadrzaj>
    <derivirana_varijabla naziv="DomainObject.Predmet.ProtustrankaFormatedWithAdressOIB_1"> TISKARA HB jednostavno društvo s ograničenom odgovornošću za izdavačku i tiskarsku djelatnost, OIB 51098791336, Vlaška 70 B, 10000 Zagreb</derivirana_varijabla>
  </DomainObject.Predmet.ProtustrankaFormatedWithAdressOIB>
  <DomainObject.Predmet.ProtustrankaWithAdress>
    <izvorni_sadrzaj>TISKARA HB jednostavno društvo s ograničenom odgovornošću za izdavačku i tiskarsku djelatnost Vlaška 70 B, 10000 Zagreb</izvorni_sadrzaj>
    <derivirana_varijabla naziv="DomainObject.Predmet.ProtustrankaWithAdress_1">TISKARA HB jednostavno društvo s ograničenom odgovornošću za izdavačku i tiskarsku djelatnost Vlaška 70 B, 10000 Zagreb</derivirana_varijabla>
  </DomainObject.Predmet.ProtustrankaWithAdress>
  <DomainObject.Predmet.ProtustrankaWithAdressOIB>
    <izvorni_sadrzaj>TISKARA HB jednostavno društvo s ograničenom odgovornošću za izdavačku i tiskarsku djelatnost, OIB 51098791336, Vlaška 70 B, 10000 Zagreb</izvorni_sadrzaj>
    <derivirana_varijabla naziv="DomainObject.Predmet.ProtustrankaWithAdressOIB_1">TISKARA HB jednostavno društvo s ograničenom odgovornošću za izdavačku i tiskarsku djelatnost, OIB 51098791336, Vlaška 70 B, 10000 Zagreb</derivirana_varijabla>
  </DomainObject.Predmet.ProtustrankaWithAdressOIB>
  <DomainObject.Predmet.ProtustrankaNazivFormated>
    <izvorni_sadrzaj>TISKARA HB jednostavno društvo s ograničenom odgovornošću za izdavačku i tiskarsku djelatnost</izvorni_sadrzaj>
    <derivirana_varijabla naziv="DomainObject.Predmet.ProtustrankaNazivFormated_1">TISKARA HB jednostavno društvo s ograničenom odgovornošću za izdavačku i tiskarsku djelatnost</derivirana_varijabla>
  </DomainObject.Predmet.ProtustrankaNazivFormated>
  <DomainObject.Predmet.ProtustrankaNazivFormatedOIB>
    <izvorni_sadrzaj>TISKARA HB jednostavno društvo s ograničenom odgovornošću za izdavačku i tiskarsku djelatnost, OIB 51098791336</izvorni_sadrzaj>
    <derivirana_varijabla naziv="DomainObject.Predmet.ProtustrankaNazivFormatedOIB_1">TISKARA HB jednostavno društvo s ograničenom odgovornošću za izdavačku i tiskarsku djelatnost, OIB 51098791336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TISKARA HB jednostavno društvo s ograničenom odgovornošću za izdavačku i tiskarsku djelatnost</item>
    </izvorni_sadrzaj>
    <derivirana_varijabla naziv="DomainObject.Predmet.ProtuStrankaListFormated_1">
      <item>TISKARA HB jednostavno društvo s ograničenom odgovornošću za izdavačku i tiskarsku djelatnost</item>
    </derivirana_varijabla>
  </DomainObject.Predmet.ProtuStrankaListFormated>
  <DomainObject.Predmet.ProtuStrankaListFormatedOIB>
    <izvorni_sadrzaj>
      <item>TISKARA HB jednostavno društvo s ograničenom odgovornošću za izdavačku i tiskarsku djelatnost, OIB 51098791336</item>
    </izvorni_sadrzaj>
    <derivirana_varijabla naziv="DomainObject.Predmet.ProtuStrankaListFormatedOIB_1">
      <item>TISKARA HB jednostavno društvo s ograničenom odgovornošću za izdavačku i tiskarsku djelatnost, OIB 51098791336</item>
    </derivirana_varijabla>
  </DomainObject.Predmet.ProtuStrankaListFormatedOIB>
  <DomainObject.Predmet.ProtuStrankaListFormatedWithAdress>
    <izvorni_sadrzaj>
      <item>TISKARA HB jednostavno društvo s ograničenom odgovornošću za izdavačku i tiskarsku djelatnost, Vlaška 70 B, 10000 Zagreb</item>
    </izvorni_sadrzaj>
    <derivirana_varijabla naziv="DomainObject.Predmet.ProtuStrankaListFormatedWithAdress_1">
      <item>TISKARA HB jednostavno društvo s ograničenom odgovornošću za izdavačku i tiskarsku djelatnost, Vlaška 70 B, 10000 Zagreb</item>
    </derivirana_varijabla>
  </DomainObject.Predmet.ProtuStrankaListFormatedWithAdress>
  <DomainObject.Predmet.ProtuStrankaListFormatedWithAdressOIB>
    <izvorni_sadrzaj>
      <item>TISKARA HB jednostavno društvo s ograničenom odgovornošću za izdavačku i tiskarsku djelatnost, OIB 51098791336, Vlaška 70 B, 10000 Zagreb</item>
    </izvorni_sadrzaj>
    <derivirana_varijabla naziv="DomainObject.Predmet.ProtuStrankaListFormatedWithAdressOIB_1">
      <item>TISKARA HB jednostavno društvo s ograničenom odgovornošću za izdavačku i tiskarsku djelatnost, OIB 51098791336, Vlaška 70 B, 10000 Zagreb</item>
    </derivirana_varijabla>
  </DomainObject.Predmet.ProtuStrankaListFormatedWithAdressOIB>
  <DomainObject.Predmet.ProtuStrankaListNazivFormated>
    <izvorni_sadrzaj>
      <item>TISKARA HB jednostavno društvo s ograničenom odgovornošću za izdavačku i tiskarsku djelatnost</item>
    </izvorni_sadrzaj>
    <derivirana_varijabla naziv="DomainObject.Predmet.ProtuStrankaListNazivFormated_1">
      <item>TISKARA HB jednostavno društvo s ograničenom odgovornošću za izdavačku i tiskarsku djelatnost</item>
    </derivirana_varijabla>
  </DomainObject.Predmet.ProtuStrankaListNazivFormated>
  <DomainObject.Predmet.ProtuStrankaListNazivFormatedOIB>
    <izvorni_sadrzaj>
      <item>TISKARA HB jednostavno društvo s ograničenom odgovornošću za izdavačku i tiskarsku djelatnost, OIB 51098791336</item>
    </izvorni_sadrzaj>
    <derivirana_varijabla naziv="DomainObject.Predmet.ProtuStrankaListNazivFormatedOIB_1">
      <item>TISKARA HB jednostavno društvo s ograničenom odgovornošću za izdavačku i tiskarsku djelatnost, OIB 51098791336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TISKARA HB jednostavno društvo s ograničenom odgovornošću za izdavačku i tiskarsku djelatnost</izvorni_sadrzaj>
    <derivirana_varijabla naziv="DomainObject.Predmet.ProtustrankaIDrugi_1">TISKARA HB jednostavno društvo s ograničenom odgovornošću za izdavačku i tiskarsku djelatnost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TISKARA HB jednostavno društvo s ograničenom odgovornošću za izdavačku i tiskarsku djelatnost, OIB 51098791336, Vlaška 70 B, 10000 Zagreb</izvorni_sadrzaj>
    <derivirana_varijabla naziv="DomainObject.Predmet.ProtustrankaIDrugiAdressOIB_1">TISKARA HB jednostavno društvo s ograničenom odgovornošću za izdavačku i tiskarsku djelatnost, OIB 51098791336, Vlaška 70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TISKARA HB jednostavno društvo s ograničenom odgovornošću za izdavačku i tiskarsku djelatnost</item>
      <item>FINA Regionalni centar Zagreb</item>
    </izvorni_sadrzaj>
    <derivirana_varijabla naziv="DomainObject.Predmet.SudioniciListNaziv_1">
      <item>TISKARA HB jednostavno društvo s ograničenom odgovornošću za izdavačku i tiskarsku djelatnost</item>
      <item>FINA Regionalni centar Zagreb</item>
    </derivirana_varijabla>
  </DomainObject.Predmet.SudioniciListNaziv>
  <DomainObject.Predmet.SudioniciListAdressOIB>
    <izvorni_sadrzaj>
      <item>TISKARA HB jednostavno društvo s ograničenom odgovornošću za izdavačku i tiskarsku djelatnost, OIB 51098791336, Vlaška 70 B,10000 Zagreb</item>
      <item>FINA Regionalni centar Zagreb, OIB 85821130368, Trg svibanjskih žrtava 1995. br. 1,10000 Zagreb</item>
    </izvorni_sadrzaj>
    <derivirana_varijabla naziv="DomainObject.Predmet.SudioniciListAdressOIB_1">
      <item>TISKARA HB jednostavno društvo s ograničenom odgovornošću za izdavačku i tiskarsku djelatnost, OIB 51098791336, Vlaška 70 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51098791336</item>
      <item>, OIB 85821130368</item>
    </izvorni_sadrzaj>
    <derivirana_varijabla naziv="DomainObject.Predmet.SudioniciListNazivOIB_1">
      <item>, OIB 51098791336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0A3438-72EF-44D7-B64E-974CDE0903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567</properties:Words>
  <properties:Characters>2997</properties:Characters>
  <properties:Lines>99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2017-03-31T12:43:00Z</dcterms:created>
  <dc:creator>wsadmin</dc:creator>
  <cp:lastModifiedBy>Marija Galić</cp:lastModifiedBy>
  <cp:lastPrinted>2017-04-03T06:17:00Z</cp:lastPrinted>
  <dcterms:modified xmlns:xsi="http://www.w3.org/2001/XMLSchema-instance" xsi:type="dcterms:W3CDTF">2017-04-03T06:41:00Z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