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4eee55c" w14:paraId="4eee55c" w:rsidRDefault="007E13E1" w:rsidP="007E13E1" w:rsidR="007E13E1">
      <w:pPr>
        <w:jc w:val="right"/>
        <w15:collapsed w:val="false"/>
      </w:pPr>
      <w:r>
        <w:br w:clear="all" w:type="textWrapping"/>
        <w:t>Poslovni broj: 4. St-</w:t>
      </w:r>
      <w:r w:rsidR="00B8094F">
        <w:t>19/2018</w:t>
      </w:r>
      <w:r>
        <w:t>-</w:t>
      </w:r>
      <w:r w:rsidR="002A0F7A">
        <w:t>16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B8094F" w:rsidP="00B8094F" w:rsidR="00B8094F">
      <w:pPr>
        <w:ind w:firstLine="708"/>
        <w:jc w:val="both"/>
      </w:pPr>
      <w:r w:rsidRPr="00417D75">
        <w:t xml:space="preserve">Trgovački sud u Splitu, po stečajnom sucu tog suda Katarini Mikulić kao sucu pojedincu, odlučujući o prijedlogu predlagatelja LEA PETRIĆA iz Splita, Ivana Rendića 26, OIB: 72235141450, zastupan po punomoćniku Darku Medaku, odvjetniku u Splitu, Kneza Ljudevita Posavskog 12, za otvaranje stečajnog postupka nad dužnikom SPEKTAR TOURS d.o.o., Gundulićeva 26, Split, OIB: 54185199484, </w:t>
      </w:r>
      <w:r w:rsidR="002A0F7A">
        <w:t>29. svibnja</w:t>
      </w:r>
      <w:r w:rsidRPr="00417D75">
        <w:t xml:space="preserv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B8094F" w:rsidRPr="00417D75">
        <w:t>SPEKTAR TOURS d.o.o., Gundulićeva 26, Split, OIB: 54185199484</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2A0F7A">
        <w:rPr>
          <w:szCs w:val="20"/>
          <w:lang w:eastAsia="hr-HR" w:val="en-AU"/>
        </w:rPr>
        <w:t>29. svibnja 2018.</w:t>
      </w:r>
      <w:r w:rsidR="002D3D3D" w:rsidRPr="00C81C12">
        <w:rPr>
          <w:szCs w:val="20"/>
          <w:lang w:eastAsia="hr-HR" w:val="en-AU"/>
        </w:rPr>
        <w:t xml:space="preserve"> u </w:t>
      </w:r>
      <w:r w:rsidR="002A0F7A">
        <w:rPr>
          <w:szCs w:val="20"/>
          <w:lang w:eastAsia="hr-HR" w:val="en-AU"/>
        </w:rPr>
        <w:t>14:00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2A0F7A">
        <w:t>Berislav Bušelić, Mravince, A. Starčevića 21, OIB: 93274685765.</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B8094F" w:rsidRPr="00417D75">
        <w:t>SPEKTAR TOURS d.o.o., Gundulićeva 26, Split, OIB: 54185199484</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B8094F" w:rsidP="00B8094F" w:rsidR="00B8094F">
      <w:pPr>
        <w:ind w:firstLine="708"/>
        <w:jc w:val="both"/>
      </w:pPr>
      <w:r>
        <w:t>Predlagatelj Leo Petrić iz Splita, Ivana Rendića 26 je prijedlogom zaprimljenim na Trgovačkom sudu u Splitu, dana 9. siječnja 2018. predložio otvaranje stečajnog postupka nad dužnikom SPEKTAR TOURS d.o.o., Gundulićeva 26, Split, OIB: 54185199484.</w:t>
      </w:r>
    </w:p>
    <w:p w:rsidRDefault="00B8094F" w:rsidP="00B8094F" w:rsidR="00B8094F">
      <w:pPr>
        <w:jc w:val="both"/>
      </w:pPr>
    </w:p>
    <w:p w:rsidRDefault="00B8094F" w:rsidP="00B8094F" w:rsidR="00B8094F">
      <w:pPr>
        <w:ind w:firstLine="708"/>
        <w:jc w:val="both"/>
      </w:pPr>
      <w:r>
        <w:t xml:space="preserve">U prijedlogu se u bitnome navodi da on kao zakonski zastupnik dužnika SPEKTAR TOURS d.o.o. podnosi na temelju čl. 109. st. 1. i 4. i čl. 110. st. 2. Stečajnog zakona prijedlog za otvaranje stečajnog postupka iz razloga što na strani dužnika postoje stečajni razlozi i to stečajni razlog nesposobnosti za plaćanje koja se ogleda u činjenici da dužnik na dan izdavanja potvrde FINE od 4. siječnja 2018. na računima i novčanim sredstvima ima evidentirano 44 dana neprekidne blokade u iznosu od 6.873,43 kuna. Ministarstvo rada i mirovinskog sustava, Inspektorat rada, Područni ured Split, zbog neisplate plaća donio je Rješenje o privremenom osiguranju naplate utvrđene obveze pljenidbom i zabranom raspolaganja novčanim sredstvima koje poslodavac ima na bilo kojem računa kod banke Klasa:UP/I-116-01/17-04/1700, Urbroj:524-10-04-01/4-17-1 od 20. studenog 2017., kao i </w:t>
      </w:r>
      <w:r>
        <w:lastRenderedPageBreak/>
        <w:t xml:space="preserve">Rješenje o privremenom osiguranju naplate utvrđene obveze pljenidbom i zabranom raspolaganja novčanim sredstvima koje poslodavac ima na bilo kojem računu kod banke Klasa:UP/I-116-01/17-04/1789, Urbroj:524-10-04-01/12-17-1 od 20. prosinca 2017.  Navodi da postoji prezaduženost koja se ogleda u činjenici da dužnik ima dospjele obveze prema dobavljačima koje ne može namiriti niti iz svoje imovine niti iz drugih sredstava te da u svojim poslovnim knjigama ima dospjelih nepodmirenih obveza u iznosu od 14.507,21 kuna. </w:t>
      </w:r>
    </w:p>
    <w:p w:rsidRDefault="00B8094F" w:rsidP="00B8094F" w:rsidR="00B8094F">
      <w:pPr>
        <w:jc w:val="both"/>
      </w:pPr>
    </w:p>
    <w:p w:rsidRDefault="00B8094F" w:rsidP="00B8094F" w:rsidR="00B8094F">
      <w:pPr>
        <w:ind w:firstLine="708"/>
        <w:jc w:val="both"/>
      </w:pPr>
      <w:r>
        <w:t>Uz prijedlog dostavlja: 1) Potvrdu FINE od 4. siječnja 2018. o blokadi računa i novčanih sredstava ovršenika (dužnika) u kojoj je navedeno da je na računima i novčanim sredstvima ovršenika (dužnika) na dan izdavanje potvrde evidentirano 44 dana neprekidne blokade odnosno ukupno 44 dana blokade u prethodnih 6 mjeseci zbog nepodmirenih osnova za plaćanje evidentiranih u Očevidniku redoslijeda osnova za plaćanje. Nepodmirene obveze na dan izdavanja potvrde iznose 6.873,43 kuna; 2) Rješenja u kojima se osim gore navedenog, utvrđuje obveza poslodavca (ovdje stečajnog dužnika) dostaviti Fini zahtjev za prisilnu naplatu uz obračun neisplaćene plaće odnosno naknade plaće za mjesec za mjesec rujan 2017. i mjesec listopad 2017. kojim se zahtjeva provedba ovrhe na svojim novčanim sredstvima za iznos obračuna neisplate plaće u korist radnika; 3) Izvod otvorenih stavki.</w:t>
      </w:r>
    </w:p>
    <w:p w:rsidRDefault="00B8094F" w:rsidP="00B8094F" w:rsidR="00B8094F">
      <w:pPr>
        <w:ind w:firstLine="708"/>
        <w:jc w:val="both"/>
      </w:pPr>
    </w:p>
    <w:p w:rsidRDefault="00B8094F" w:rsidP="00B8094F" w:rsidR="00B8094F">
      <w:pPr>
        <w:ind w:firstLine="708"/>
        <w:jc w:val="both"/>
      </w:pPr>
      <w:r>
        <w:t xml:space="preserve">Kako je predlagatelj učinio vjerojatnim postojanje stečajnog razloga, to je rješenjem ovog suda gornji poslovni broj od 19. veljače 2018. određeno ročište radi rasprave o uvjetima za otvaranje stečajnog postupka za dan 21. ožujka 2018. </w:t>
      </w:r>
    </w:p>
    <w:p w:rsidRDefault="00B8094F" w:rsidP="00B8094F" w:rsidR="00B8094F">
      <w:pPr>
        <w:jc w:val="both"/>
      </w:pPr>
    </w:p>
    <w:p w:rsidRDefault="00B8094F" w:rsidP="00B8094F" w:rsidR="00B8094F">
      <w:pPr>
        <w:ind w:firstLine="708"/>
        <w:jc w:val="both"/>
      </w:pPr>
      <w:r>
        <w:t xml:space="preserve">Centar za vozila Hrvatske d.d. je u spis </w:t>
      </w:r>
      <w:r w:rsidRPr="007221AC">
        <w:t xml:space="preserve"> </w:t>
      </w:r>
      <w:r>
        <w:t xml:space="preserve">dana 28. veljače 2018. dostavio </w:t>
      </w:r>
      <w:r w:rsidRPr="007221AC">
        <w:t>uvjerenje iz koje</w:t>
      </w:r>
      <w:r>
        <w:t>g</w:t>
      </w:r>
      <w:r w:rsidRPr="007221AC">
        <w:t xml:space="preserve"> je razvidno da dužnik </w:t>
      </w:r>
      <w:r>
        <w:t>SPEKTAR TOURS d.o.o., Gundulićeva 26, Split, OIB: 54185199484 nije evidentiran kao vlasnik vozila.</w:t>
      </w:r>
    </w:p>
    <w:p w:rsidRDefault="00B8094F" w:rsidP="00B8094F" w:rsidR="00B8094F">
      <w:pPr>
        <w:jc w:val="both"/>
      </w:pPr>
    </w:p>
    <w:p w:rsidRDefault="00B8094F" w:rsidP="00B8094F" w:rsidR="00B8094F">
      <w:pPr>
        <w:ind w:firstLine="708"/>
        <w:jc w:val="both"/>
      </w:pPr>
      <w:r>
        <w:t xml:space="preserve">Financijska agencija je dana 20. ožujka 2018.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20. ožujka 2018. </w:t>
      </w:r>
      <w:r w:rsidRPr="00271D1E">
        <w:t xml:space="preserve">evidentirano </w:t>
      </w:r>
      <w:r>
        <w:t>119</w:t>
      </w:r>
      <w:r w:rsidRPr="00271D1E">
        <w:t xml:space="preserve"> dan</w:t>
      </w:r>
      <w:r>
        <w:t>a</w:t>
      </w:r>
      <w:r w:rsidRPr="00271D1E">
        <w:t xml:space="preserve"> neprekidne blokade</w:t>
      </w:r>
      <w:r>
        <w:t>.</w:t>
      </w:r>
    </w:p>
    <w:p w:rsidRDefault="00B8094F" w:rsidP="00B8094F" w:rsidR="00B8094F">
      <w:pPr>
        <w:ind w:firstLine="708"/>
        <w:jc w:val="both"/>
      </w:pPr>
    </w:p>
    <w:p w:rsidRDefault="00B8094F" w:rsidP="00B8094F" w:rsidR="00B8094F">
      <w:pPr>
        <w:ind w:firstLine="708"/>
        <w:jc w:val="both"/>
      </w:pPr>
      <w:r>
        <w:t xml:space="preserve">Na ročištu održanom dana 21. ožujka 2018. zz dužnika Leo Petrić se izjasnio o prijedlogu za otvaranjem stečajnog postupka nad dužnikom te je naveo da je društvo </w:t>
      </w:r>
      <w:r w:rsidRPr="00417D75">
        <w:t xml:space="preserve">SPEKTAR TOURS </w:t>
      </w:r>
      <w:r>
        <w:t xml:space="preserve"> d.o.o. bilo turistička agencija specijalizirana za organizaciju i realizaciju izleta i ekskurzija polaznika dječjih vrtića te učenika osnovnih i srednjih škola uglavnom s područja Splitsko-dalmatinske županije. Društvo je osnovano krajem 2009. Do 2015. je bilo troje zaposlenih. Do kraja 2017. on da je bio zaposlen u društvu. Danas da je zaposlen u jednom knjigovodstvenom servisu. Danas društvo više nema zaposlenih. Problemi su poslovanju započeli su već 2014. Posljednje poslovne aktivnosti društva bile su tijekom lipnja 2017. kada su odrađeni zadnji ugovoreni izleti sa školama. Nakon lipnja 2017. nije bilo daljnjih poslovnih aktivnosti iz razloga nemogućnosti osiguranja novih poslova, kao i nepostojanja mogućih novih financijskih i kadrovskih rješenja. Tekuće obveze prema državi (PDV i druga davanja), režijski troškovi te plaće zaposlenika su podmireni zahvaljujući pozajmicama vlasnika društva. Dana 21. studenog 2017. došlo je do blokade žiro računa zbog neisplate plaće zaposleniku. Danas društvo nema zaposlenih. Društvo nema nikakvu pokretnu niti nepokretnu imovinu. Svoju djelatnost društvo je obavljalo u unajmljenom prostoru. Društvo osim prema zaposleniku ima dugovanje prema dobavljačima u iznosu od 22.731,00 kuna, prema državi za poreze, doprinose i slična davanja u iznosu od 16.028,00 kuna te prema osnivaču za pozajmice za iznos od 243.488,00 kuna. Društvo sudjeluje kao tužena strana u postupku </w:t>
      </w:r>
      <w:r w:rsidRPr="00E832EA">
        <w:t xml:space="preserve">pred ovim sudom </w:t>
      </w:r>
      <w:r>
        <w:t xml:space="preserve">u pravnoj stvari tužitelja Romulić d.o.o., Osijek, Mario Romulić i </w:t>
      </w:r>
      <w:r>
        <w:lastRenderedPageBreak/>
        <w:t xml:space="preserve">Dražen Stojčić radi naknade zbog povrede imovinskih autorskih prava koji tužbeni zahtjev je osporen od strane dužnika u cijelosti. Istaknuo je da je suglasan s otvaranjem stečajnog postupka nad društvom.   </w:t>
      </w:r>
    </w:p>
    <w:p w:rsidRDefault="00211C0E" w:rsidP="00211C0E" w:rsidR="00211C0E">
      <w:pPr>
        <w:ind w:firstLine="708"/>
        <w:jc w:val="both"/>
      </w:pPr>
    </w:p>
    <w:p w:rsidRDefault="00211C0E" w:rsidP="00B8094F" w:rsidR="000A254F">
      <w:pPr>
        <w:ind w:firstLine="708"/>
        <w:jc w:val="both"/>
      </w:pPr>
      <w:r>
        <w:t xml:space="preserve">Sud je elektronskim putem zatražio od FINE potvrdu da je li dužnik u blokadi, te je ista dana </w:t>
      </w:r>
      <w:r w:rsidR="00B8094F">
        <w:t>20. ožujka</w:t>
      </w:r>
      <w:r>
        <w:t xml:space="preserve"> 2018. dostavila potvrdu o neizvršenim osnovama za plaćanje iz koje je razvidno da dužnik na dan </w:t>
      </w:r>
      <w:r w:rsidR="00B8094F">
        <w:t>20. ožujka</w:t>
      </w:r>
      <w:r>
        <w:t xml:space="preserve"> 2018. ima evidentirane neizvršene osnove za plaćanje u neprekinutom razdoblju od </w:t>
      </w:r>
      <w:r w:rsidR="00B8094F">
        <w:t>119</w:t>
      </w:r>
      <w:r>
        <w:t xml:space="preserve"> dana. </w:t>
      </w:r>
    </w:p>
    <w:p w:rsidRDefault="00B8094F" w:rsidP="00B8094F" w:rsidR="00B8094F">
      <w:pPr>
        <w:ind w:firstLine="708"/>
        <w:jc w:val="both"/>
      </w:pPr>
    </w:p>
    <w:p w:rsidRDefault="00B8094F" w:rsidP="00B8094F" w:rsidR="00B8094F">
      <w:pPr>
        <w:ind w:firstLine="708"/>
        <w:jc w:val="both"/>
      </w:pPr>
      <w:r>
        <w:t xml:space="preserve">Dana 23. ožujka 2018. u spis je zaprimljena potvrda zemljšnoknjižnog odjela Općinskog suda u Splitu iz koje je razvidno da SPEKTAR TOURS d.o.o., Gundulićeva 26, Split, OIB: 54185199484 nije upisan kao vlasnik nekretnina na području nadležnosti navedenog zemljišnoknjižnog odjela (list spisa 58). </w:t>
      </w:r>
    </w:p>
    <w:p w:rsidRDefault="00B8094F" w:rsidP="002A0F7A" w:rsidR="00C06CC3">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4.St-19/2018</w:t>
      </w:r>
      <w:r w:rsidRPr="00B9502C">
        <w:rPr>
          <w:rFonts w:cs="Times New Roman" w:hAnsi="Times New Roman" w:ascii="Times New Roman"/>
          <w:sz w:val="24"/>
          <w:szCs w:val="24"/>
        </w:rPr>
        <w:t xml:space="preserve"> od </w:t>
      </w:r>
      <w:r>
        <w:rPr>
          <w:rFonts w:cs="Times New Roman" w:hAnsi="Times New Roman" w:ascii="Times New Roman"/>
          <w:sz w:val="24"/>
          <w:szCs w:val="24"/>
        </w:rPr>
        <w:t>22. ožujka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Pr="00B8094F">
        <w:rPr>
          <w:rFonts w:cs="Times New Roman" w:hAnsi="Times New Roman" w:ascii="Times New Roman"/>
          <w:sz w:val="24"/>
          <w:szCs w:val="24"/>
        </w:rPr>
        <w:t>SPEKTAR TOURS d.o.o., Gundulićeva 26, Split, OIB: 54185199484</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Pr>
          <w:rFonts w:cs="Times New Roman" w:hAnsi="Times New Roman" w:ascii="Times New Roman"/>
          <w:sz w:val="24"/>
          <w:szCs w:val="24"/>
        </w:rPr>
        <w:t>22. ožujka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2A0F7A" w:rsidP="002A0F7A" w:rsidR="002A0F7A" w:rsidRPr="002A0F7A">
      <w:pPr>
        <w:pStyle w:val="Bezproreda"/>
        <w:spacing w:before="200"/>
        <w:ind w:firstLine="709"/>
        <w:jc w:val="both"/>
        <w:rPr>
          <w:rFonts w:cs="Times New Roman" w:hAnsi="Times New Roman" w:ascii="Times New Roman"/>
          <w:sz w:val="16"/>
          <w:szCs w:val="16"/>
        </w:rPr>
      </w:pPr>
    </w:p>
    <w:p w:rsidRDefault="00C06CC3" w:rsidP="00C06CC3" w:rsidR="00C06CC3" w:rsidRPr="002A0F7A">
      <w:pPr>
        <w:ind w:firstLine="708"/>
        <w:jc w:val="both"/>
        <w:rPr>
          <w:lang w:val="hr-HR"/>
        </w:rPr>
      </w:pPr>
      <w:r w:rsidRPr="002A0F7A">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sidR="002A0F7A" w:rsidRPr="002A0F7A">
        <w:rPr>
          <w:lang w:val="hr-HR"/>
        </w:rPr>
        <w:t>25. svibnja</w:t>
      </w:r>
      <w:r w:rsidRPr="002A0F7A">
        <w:rPr>
          <w:lang w:val="hr-HR"/>
        </w:rPr>
        <w:t xml:space="preserve"> 2018. evidentirano </w:t>
      </w:r>
      <w:r w:rsidR="002A0F7A" w:rsidRPr="002A0F7A">
        <w:rPr>
          <w:lang w:val="hr-HR"/>
        </w:rPr>
        <w:t>185</w:t>
      </w:r>
      <w:r w:rsidRPr="002A0F7A">
        <w:rPr>
          <w:lang w:val="hr-HR"/>
        </w:rPr>
        <w:t xml:space="preserve"> dana neprekidne blokade (list </w:t>
      </w:r>
      <w:r w:rsidR="002A0F7A" w:rsidRPr="002A0F7A">
        <w:rPr>
          <w:lang w:val="hr-HR"/>
        </w:rPr>
        <w:t>59</w:t>
      </w:r>
      <w:r w:rsidRPr="002A0F7A">
        <w:rPr>
          <w:lang w:val="hr-HR"/>
        </w:rPr>
        <w:t xml:space="preserve"> spisa). </w:t>
      </w:r>
    </w:p>
    <w:p w:rsidRDefault="00C06CC3" w:rsidP="00C06CC3" w:rsidR="00C06CC3" w:rsidRPr="002A0F7A">
      <w:pPr>
        <w:ind w:firstLine="708"/>
        <w:jc w:val="both"/>
        <w:rPr>
          <w:lang w:val="hr-HR"/>
        </w:rPr>
      </w:pPr>
    </w:p>
    <w:p w:rsidRDefault="00C06CC3" w:rsidP="00C06CC3" w:rsidR="00C06CC3" w:rsidRPr="002A0F7A">
      <w:pPr>
        <w:ind w:firstLine="708"/>
        <w:jc w:val="both"/>
        <w:rPr>
          <w:lang w:val="hr-HR"/>
        </w:rPr>
      </w:pPr>
      <w:r w:rsidRPr="002A0F7A">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sidR="002A0F7A" w:rsidRPr="002A0F7A">
        <w:rPr>
          <w:lang w:val="hr-HR"/>
        </w:rPr>
        <w:t>25. svibnja</w:t>
      </w:r>
      <w:r w:rsidRPr="002A0F7A">
        <w:rPr>
          <w:lang w:val="hr-HR"/>
        </w:rPr>
        <w:t xml:space="preserve"> 2018. (list </w:t>
      </w:r>
      <w:r w:rsidR="002A0F7A" w:rsidRPr="002A0F7A">
        <w:rPr>
          <w:lang w:val="hr-HR"/>
        </w:rPr>
        <w:t>60</w:t>
      </w:r>
      <w:r w:rsidRPr="002A0F7A">
        <w:rPr>
          <w:lang w:val="hr-HR"/>
        </w:rPr>
        <w:t xml:space="preserve"> spisa).</w:t>
      </w:r>
    </w:p>
    <w:p w:rsidRDefault="00B8094F" w:rsidP="00B8094F" w:rsidR="00B8094F">
      <w:pPr>
        <w:spacing w:before="200"/>
        <w:ind w:firstLine="708"/>
        <w:jc w:val="both"/>
      </w:pPr>
      <w:r>
        <w:t>Odredbom članka</w:t>
      </w:r>
      <w:r w:rsidRPr="00B9502C">
        <w:t xml:space="preserve"> 132. st</w:t>
      </w:r>
      <w:r>
        <w:t>avak 1. SZ</w:t>
      </w:r>
      <w:r w:rsidRPr="00B9502C">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w:t>
      </w:r>
      <w:r>
        <w:t>anka</w:t>
      </w:r>
      <w:r w:rsidRPr="00B9502C">
        <w:t xml:space="preserve"> 286. do 292. tog Zakona. Postupak se neće zaključiti, ako se u roku koji rješenjem odredi stečajni sudac predujmi dostatan iznos novca za pokriće troškova kako prethodnog, tako i otvorenog stečajnog postupka. </w:t>
      </w:r>
    </w:p>
    <w:p w:rsidRDefault="00A865FE" w:rsidP="00A865FE" w:rsidR="00A865FE">
      <w:pPr>
        <w:ind w:firstLine="708"/>
        <w:jc w:val="both"/>
      </w:pPr>
    </w:p>
    <w:p w:rsidRDefault="00A865FE" w:rsidP="00A865FE" w:rsidR="00A865FE" w:rsidRPr="00B9502C">
      <w:pPr>
        <w:ind w:firstLine="708"/>
        <w:jc w:val="both"/>
      </w:pPr>
      <w:r>
        <w:t xml:space="preserve">Zatraženi iznos od 20.000,00 kuna na ime pokrića troškova kako prethodnog tako i otvorenog stečajnog postupka odnosi se na troškove privremenog i stečajnog upravitelja, </w:t>
      </w:r>
      <w:r>
        <w:lastRenderedPageBreak/>
        <w:t>materijalne troškove koji nastaju otvaranjem stečajnog postupka i to izrade žiga, statističkog broja, otvaranja novog žiro računa i dr.</w:t>
      </w:r>
    </w:p>
    <w:p w:rsidRDefault="00A865FE" w:rsidP="00A865FE" w:rsidR="00A865FE">
      <w:pPr>
        <w:jc w:val="both"/>
        <w:rPr>
          <w:lang w:val="hr-HR"/>
        </w:rPr>
      </w:pPr>
    </w:p>
    <w:p w:rsidRDefault="00A865FE" w:rsidP="00A865FE" w:rsidR="00A865FE" w:rsidRPr="0097630A">
      <w:pPr>
        <w:ind w:firstLine="708"/>
        <w:jc w:val="both"/>
      </w:pPr>
      <w:r w:rsidRPr="0097630A">
        <w:t xml:space="preserve">Kako u ostavljenom roku nije bilo uplata, a sud je o posljedicama neuplate upozorio već u rješenju od </w:t>
      </w:r>
      <w:r>
        <w:t>22. ožujka 2018</w:t>
      </w:r>
      <w:r w:rsidRPr="0097630A">
        <w:t>., to je temeljem ko</w:t>
      </w:r>
      <w:r>
        <w:t>gentne odredbe članka 132. stavak 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t>,</w:t>
      </w:r>
      <w:r w:rsidRPr="0097630A">
        <w:t xml:space="preserve"> a da imovina koja bi ušla u stečajnu masu nije dovoljna ni za namirenje troškova ovog postupka, odnosno uopće je nema.</w:t>
      </w:r>
    </w:p>
    <w:p w:rsidRDefault="00A865FE" w:rsidP="00A865FE" w:rsidR="00A865FE" w:rsidRPr="0097630A">
      <w:pPr>
        <w:ind w:firstLine="708"/>
        <w:jc w:val="both"/>
      </w:pPr>
    </w:p>
    <w:p w:rsidRDefault="00A865FE" w:rsidP="00A865FE" w:rsidR="00A865FE" w:rsidRPr="0097630A">
      <w:pPr>
        <w:ind w:firstLine="708"/>
        <w:jc w:val="both"/>
      </w:pPr>
      <w:r>
        <w:t>Temeljem članka 132. stavak 3. SZ</w:t>
      </w:r>
      <w:r w:rsidRPr="0097630A">
        <w:t xml:space="preserve"> ovo će se rješenje objaviti na e-oglasnoj ploči suda, a dužnik će se po pravomoćnosti istog brisati iz sudskog registra.</w:t>
      </w:r>
    </w:p>
    <w:p w:rsidRDefault="00A865FE" w:rsidP="00A865FE" w:rsidR="00A865FE" w:rsidRPr="0097630A">
      <w:pPr>
        <w:ind w:firstLine="708"/>
        <w:jc w:val="both"/>
      </w:pPr>
    </w:p>
    <w:p w:rsidRDefault="00A865FE" w:rsidP="00A865FE" w:rsidR="00A865FE"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t>g postupka, sukladno članka 133. SZ</w:t>
      </w:r>
      <w:r w:rsidRPr="0097630A">
        <w:t>.</w:t>
      </w:r>
    </w:p>
    <w:p w:rsidRDefault="00A865FE" w:rsidP="00A865FE" w:rsidR="00A865FE" w:rsidRPr="0097630A">
      <w:pPr>
        <w:ind w:firstLine="708"/>
        <w:jc w:val="both"/>
      </w:pPr>
    </w:p>
    <w:p w:rsidRDefault="00A865FE" w:rsidP="00A865FE" w:rsidR="00A865FE" w:rsidRPr="0097630A">
      <w:pPr>
        <w:ind w:firstLine="708"/>
        <w:jc w:val="both"/>
      </w:pPr>
      <w:r w:rsidRPr="0097630A">
        <w:t>Ukoliko se is</w:t>
      </w:r>
      <w:r>
        <w:t>pune uvjeti iz članka 289. stavak 1. SZ</w:t>
      </w:r>
      <w:r w:rsidRPr="0097630A">
        <w:t xml:space="preserve"> stečajni sudac određuje posebnim rješenjem nastavak postupka radi naknadne diobe, su</w:t>
      </w:r>
      <w:r>
        <w:t>kladno odredbi članka 133. stavak 5. SZ</w:t>
      </w:r>
      <w:r w:rsidRPr="0097630A">
        <w:t>.</w:t>
      </w:r>
    </w:p>
    <w:p w:rsidRDefault="007E13E1" w:rsidP="00417F47" w:rsidR="007E13E1">
      <w:pPr>
        <w:ind w:firstLine="708"/>
        <w:jc w:val="both"/>
      </w:pP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2A0F7A">
        <w:t>29. svibnja</w:t>
      </w:r>
      <w:r>
        <w:t xml:space="preserve"> 2018. </w:t>
      </w:r>
    </w:p>
    <w:tbl>
      <w:tblPr>
        <w:tblStyle w:val="Reetkatablice"/>
        <w:tblW w:type="dxa" w:w="4554"/>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54"/>
      </w:tblGrid>
      <w:tr w:rsidTr="001D3DEC" w:rsidR="007E13E1">
        <w:trPr>
          <w:trHeight w:val="190"/>
        </w:trPr>
        <w:tc>
          <w:tcPr>
            <w:tcW w:type="dxa" w:w="4554"/>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1D3DEC" w:rsidR="007E13E1">
        <w:trPr>
          <w:trHeight w:val="91"/>
        </w:trPr>
        <w:tc>
          <w:tcPr>
            <w:tcW w:type="dxa" w:w="4554"/>
          </w:tcPr>
          <w:p w:rsidRDefault="007E13E1" w:rsidP="00356D61" w:rsidR="001D3DEC">
            <w:pPr>
              <w:jc w:val="center"/>
              <w:rPr>
                <w:bCs/>
              </w:rPr>
            </w:pPr>
            <w:r w:rsidRPr="00140E54">
              <w:rPr>
                <w:bCs/>
              </w:rPr>
              <w:t>Katarina Mikulić</w:t>
            </w:r>
            <w:r w:rsidR="001D3DEC">
              <w:rPr>
                <w:bCs/>
              </w:rPr>
              <w:t>,v.r.</w:t>
            </w:r>
          </w:p>
          <w:p w:rsidRDefault="001D3DEC" w:rsidP="0071700F" w:rsidR="001D3DEC">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1D3DEC" w:rsidP="001D3DEC" w:rsidR="001D3DEC"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E13E1" w:rsidP="00356D61" w:rsidR="007E13E1" w:rsidRPr="00140E54">
            <w:pPr>
              <w:jc w:val="center"/>
              <w:rPr>
                <w:bCs/>
              </w:rPr>
            </w:pPr>
            <w:r w:rsidRPr="00140E54">
              <w:rPr>
                <w:bCs/>
              </w:rPr>
              <w:t xml:space="preserve">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1D3DEC" w:rsidRPr="001D3DEC">
          <w:rPr>
            <w:noProof/>
            <w:lang w:val="hr-HR"/>
          </w:rPr>
          <w:t>4</w:t>
        </w:r>
        <w:r>
          <w:fldChar w:fldCharType="end"/>
        </w:r>
        <w:r w:rsidRPr="00F6688D">
          <w:t xml:space="preserve"> </w:t>
        </w:r>
        <w:r>
          <w:tab/>
        </w:r>
        <w:r>
          <w:tab/>
          <w:t>Poslovni broj: 4. St-</w:t>
        </w:r>
        <w:r w:rsidR="002A0F7A">
          <w:t>19/2018</w:t>
        </w:r>
        <w:r>
          <w:t>-</w:t>
        </w:r>
        <w:r w:rsidR="002A0F7A">
          <w:t>16</w:t>
        </w:r>
      </w:p>
      <w:p w:rsidRDefault="001D3DEC"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318C"/>
    <w:rsid w:val="00110325"/>
    <w:rsid w:val="00133015"/>
    <w:rsid w:val="001428EE"/>
    <w:rsid w:val="00160774"/>
    <w:rsid w:val="001761EE"/>
    <w:rsid w:val="00193F49"/>
    <w:rsid w:val="001B427D"/>
    <w:rsid w:val="001C219C"/>
    <w:rsid w:val="001C5DD3"/>
    <w:rsid w:val="001D3DEC"/>
    <w:rsid w:val="001E0DA6"/>
    <w:rsid w:val="001E4E14"/>
    <w:rsid w:val="001F5654"/>
    <w:rsid w:val="00200E29"/>
    <w:rsid w:val="00206410"/>
    <w:rsid w:val="00211C0E"/>
    <w:rsid w:val="00215B55"/>
    <w:rsid w:val="00217DD3"/>
    <w:rsid w:val="002702A4"/>
    <w:rsid w:val="00270F73"/>
    <w:rsid w:val="002A0F7A"/>
    <w:rsid w:val="002C3EEF"/>
    <w:rsid w:val="002C465F"/>
    <w:rsid w:val="002D048F"/>
    <w:rsid w:val="002D3D3D"/>
    <w:rsid w:val="003148C7"/>
    <w:rsid w:val="0032488A"/>
    <w:rsid w:val="00327698"/>
    <w:rsid w:val="00331032"/>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27C20"/>
    <w:rsid w:val="00736EF6"/>
    <w:rsid w:val="00743750"/>
    <w:rsid w:val="007457E4"/>
    <w:rsid w:val="00753802"/>
    <w:rsid w:val="00762E17"/>
    <w:rsid w:val="007725FF"/>
    <w:rsid w:val="007A51CD"/>
    <w:rsid w:val="007A74B6"/>
    <w:rsid w:val="007D524C"/>
    <w:rsid w:val="007E13E1"/>
    <w:rsid w:val="00805481"/>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865FE"/>
    <w:rsid w:val="00A90D05"/>
    <w:rsid w:val="00A97762"/>
    <w:rsid w:val="00AA1815"/>
    <w:rsid w:val="00AC31CB"/>
    <w:rsid w:val="00AC4892"/>
    <w:rsid w:val="00B22527"/>
    <w:rsid w:val="00B25EAD"/>
    <w:rsid w:val="00B32A5D"/>
    <w:rsid w:val="00B347F0"/>
    <w:rsid w:val="00B42426"/>
    <w:rsid w:val="00B4382F"/>
    <w:rsid w:val="00B54D39"/>
    <w:rsid w:val="00B6615F"/>
    <w:rsid w:val="00B8094F"/>
    <w:rsid w:val="00BD03FF"/>
    <w:rsid w:val="00BF6161"/>
    <w:rsid w:val="00C06CC3"/>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E0346D"/>
    <w:rsid w:val="00E10CCE"/>
    <w:rsid w:val="00E1245B"/>
    <w:rsid w:val="00E13011"/>
    <w:rsid w:val="00E14AE2"/>
    <w:rsid w:val="00E17251"/>
    <w:rsid w:val="00E323EA"/>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B8094F"/>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B8094F"/>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2018.</izvorni_sadrzaj>
    <derivirana_varijabla naziv="DomainObject.Predmet.DatumOsnivanja_1">10.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St-19/2018</izvorni_sadrzaj>
    <derivirana_varijabla naziv="DomainObject.Predmet.OznakaBroj_1">St-19/2018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Predlagatelja dužnik</izvorni_sadrzaj>
    <derivirana_varijabla naziv="DomainObject.Predmet.PrimjedbaSuca_1">Predlagatelja dužnik</derivirana_varijabla>
  </DomainObject.Predmet.PrimjedbaSuca>
  <DomainObject.Predmet.PrimjedbaUpisnicara>
    <izvorni_sadrzaj/>
    <derivirana_varijabla naziv="DomainObject.Predmet.PrimjedbaUpisnicara_1"/>
  </DomainObject.Predmet.PrimjedbaUpisnicara>
  <DomainObject.Predmet.ProtustrankaFormated>
    <izvorni_sadrzaj>  SPEKTAR TOURS d.o.o. turistička agencija</izvorni_sadrzaj>
    <derivirana_varijabla naziv="DomainObject.Predmet.ProtustrankaFormated_1">  SPEKTAR TOURS d.o.o. turistička agencija</derivirana_varijabla>
  </DomainObject.Predmet.ProtustrankaFormated>
  <DomainObject.Predmet.ProtustrankaFormatedOIB>
    <izvorni_sadrzaj>  SPEKTAR TOURS d.o.o. turistička agencija, OIB 54185199484</izvorni_sadrzaj>
    <derivirana_varijabla naziv="DomainObject.Predmet.ProtustrankaFormatedOIB_1">  SPEKTAR TOURS d.o.o. turistička agencija, OIB 54185199484</derivirana_varijabla>
  </DomainObject.Predmet.ProtustrankaFormatedOIB>
  <DomainObject.Predmet.ProtustrankaFormatedWithAdress>
    <izvorni_sadrzaj> SPEKTAR TOURS d.o.o. turistička agencija, Gundulićeva 26, 21000 Split</izvorni_sadrzaj>
    <derivirana_varijabla naziv="DomainObject.Predmet.ProtustrankaFormatedWithAdress_1"> SPEKTAR TOURS d.o.o. turistička agencija, Gundulićeva 26, 21000 Split</derivirana_varijabla>
  </DomainObject.Predmet.ProtustrankaFormatedWithAdress>
  <DomainObject.Predmet.ProtustrankaFormatedWithAdressOIB>
    <izvorni_sadrzaj> SPEKTAR TOURS d.o.o. turistička agencija, OIB 54185199484, Gundulićeva 26, 21000 Split</izvorni_sadrzaj>
    <derivirana_varijabla naziv="DomainObject.Predmet.ProtustrankaFormatedWithAdressOIB_1"> SPEKTAR TOURS d.o.o. turistička agencija, OIB 54185199484, Gundulićeva 26, 21000 Split</derivirana_varijabla>
  </DomainObject.Predmet.ProtustrankaFormatedWithAdressOIB>
  <DomainObject.Predmet.ProtustrankaWithAdress>
    <izvorni_sadrzaj>SPEKTAR TOURS d.o.o. turistička agencija Gundulićeva 26, 21000 Split</izvorni_sadrzaj>
    <derivirana_varijabla naziv="DomainObject.Predmet.ProtustrankaWithAdress_1">SPEKTAR TOURS d.o.o. turistička agencija Gundulićeva 26, 21000 Split</derivirana_varijabla>
  </DomainObject.Predmet.ProtustrankaWithAdress>
  <DomainObject.Predmet.ProtustrankaWithAdressOIB>
    <izvorni_sadrzaj>SPEKTAR TOURS d.o.o. turistička agencija, OIB 54185199484, Gundulićeva 26, 21000 Split</izvorni_sadrzaj>
    <derivirana_varijabla naziv="DomainObject.Predmet.ProtustrankaWithAdressOIB_1">SPEKTAR TOURS d.o.o. turistička agencija, OIB 54185199484, Gundulićeva 26, 21000 Split</derivirana_varijabla>
  </DomainObject.Predmet.ProtustrankaWithAdressOIB>
  <DomainObject.Predmet.ProtustrankaNazivFormated>
    <izvorni_sadrzaj>SPEKTAR TOURS d.o.o. turistička agencija</izvorni_sadrzaj>
    <derivirana_varijabla naziv="DomainObject.Predmet.ProtustrankaNazivFormated_1">SPEKTAR TOURS d.o.o. turistička agencija</derivirana_varijabla>
  </DomainObject.Predmet.ProtustrankaNazivFormated>
  <DomainObject.Predmet.ProtustrankaNazivFormatedOIB>
    <izvorni_sadrzaj>SPEKTAR TOURS d.o.o. turistička agencija, OIB 54185199484</izvorni_sadrzaj>
    <derivirana_varijabla naziv="DomainObject.Predmet.ProtustrankaNazivFormatedOIB_1">SPEKTAR TOURS d.o.o. turistička agencija, OIB 54185199484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Leo Petrić</izvorni_sadrzaj>
    <derivirana_varijabla naziv="DomainObject.Predmet.StrankaFormated_1">  Leo Petrić</derivirana_varijabla>
  </DomainObject.Predmet.StrankaFormated>
  <DomainObject.Predmet.StrankaFormatedOIB>
    <izvorni_sadrzaj>  Leo Petrić, OIB 72235141450</izvorni_sadrzaj>
    <derivirana_varijabla naziv="DomainObject.Predmet.StrankaFormatedOIB_1">  Leo Petrić, OIB 72235141450</derivirana_varijabla>
  </DomainObject.Predmet.StrankaFormatedOIB>
  <DomainObject.Predmet.StrankaFormatedWithAdress>
    <izvorni_sadrzaj> Leo Petrić, Ivana Rendića 26, 21000 Split</izvorni_sadrzaj>
    <derivirana_varijabla naziv="DomainObject.Predmet.StrankaFormatedWithAdress_1"> Leo Petrić, Ivana Rendića 26, 21000 Split</derivirana_varijabla>
  </DomainObject.Predmet.StrankaFormatedWithAdress>
  <DomainObject.Predmet.StrankaFormatedWithAdressOIB>
    <izvorni_sadrzaj> Leo Petrić, OIB 72235141450, Ivana Rendića 26, 21000 Split</izvorni_sadrzaj>
    <derivirana_varijabla naziv="DomainObject.Predmet.StrankaFormatedWithAdressOIB_1"> Leo Petrić, OIB 72235141450, Ivana Rendića 26, 21000 Split</derivirana_varijabla>
  </DomainObject.Predmet.StrankaFormatedWithAdressOIB>
  <DomainObject.Predmet.StrankaWithAdress>
    <izvorni_sadrzaj>Leo Petrić Ivana Rendića 26,21000 Split</izvorni_sadrzaj>
    <derivirana_varijabla naziv="DomainObject.Predmet.StrankaWithAdress_1">Leo Petrić Ivana Rendića 26,21000 Split</derivirana_varijabla>
  </DomainObject.Predmet.StrankaWithAdress>
  <DomainObject.Predmet.StrankaWithAdressOIB>
    <izvorni_sadrzaj>Leo Petrić, OIB 72235141450, Ivana Rendića 26,21000 Split</izvorni_sadrzaj>
    <derivirana_varijabla naziv="DomainObject.Predmet.StrankaWithAdressOIB_1">Leo Petrić, OIB 72235141450, Ivana Rendića 26,21000 Split</derivirana_varijabla>
  </DomainObject.Predmet.StrankaWithAdressOIB>
  <DomainObject.Predmet.StrankaNazivFormated>
    <izvorni_sadrzaj>Leo Petrić</izvorni_sadrzaj>
    <derivirana_varijabla naziv="DomainObject.Predmet.StrankaNazivFormated_1">Leo Petrić</derivirana_varijabla>
  </DomainObject.Predmet.StrankaNazivFormated>
  <DomainObject.Predmet.StrankaNazivFormatedOIB>
    <izvorni_sadrzaj>Leo Petrić, OIB 72235141450</izvorni_sadrzaj>
    <derivirana_varijabla naziv="DomainObject.Predmet.StrankaNazivFormatedOIB_1">Leo Petrić, OIB 72235141450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Leo Petrić</item>
    </izvorni_sadrzaj>
    <derivirana_varijabla naziv="DomainObject.Predmet.StrankaListFormated_1">
      <item>Leo Petrić</item>
    </derivirana_varijabla>
  </DomainObject.Predmet.StrankaListFormated>
  <DomainObject.Predmet.StrankaListFormatedOIB>
    <izvorni_sadrzaj>
      <item>Leo Petrić, OIB 72235141450</item>
    </izvorni_sadrzaj>
    <derivirana_varijabla naziv="DomainObject.Predmet.StrankaListFormatedOIB_1">
      <item>Leo Petrić, OIB 72235141450</item>
    </derivirana_varijabla>
  </DomainObject.Predmet.StrankaListFormatedOIB>
  <DomainObject.Predmet.StrankaListFormatedWithAdress>
    <izvorni_sadrzaj>
      <item>Leo Petrić, Ivana Rendića 26, 21000 Split</item>
    </izvorni_sadrzaj>
    <derivirana_varijabla naziv="DomainObject.Predmet.StrankaListFormatedWithAdress_1">
      <item>Leo Petrić, Ivana Rendića 26, 21000 Split</item>
    </derivirana_varijabla>
  </DomainObject.Predmet.StrankaListFormatedWithAdress>
  <DomainObject.Predmet.StrankaListFormatedWithAdressOIB>
    <izvorni_sadrzaj>
      <item>Leo Petrić, OIB 72235141450, Ivana Rendića 26, 21000 Split</item>
    </izvorni_sadrzaj>
    <derivirana_varijabla naziv="DomainObject.Predmet.StrankaListFormatedWithAdressOIB_1">
      <item>Leo Petrić, OIB 72235141450, Ivana Rendića 26, 21000 Split</item>
    </derivirana_varijabla>
  </DomainObject.Predmet.StrankaListFormatedWithAdressOIB>
  <DomainObject.Predmet.StrankaListNazivFormated>
    <izvorni_sadrzaj>
      <item>Leo Petrić</item>
    </izvorni_sadrzaj>
    <derivirana_varijabla naziv="DomainObject.Predmet.StrankaListNazivFormated_1">
      <item>Leo Petrić</item>
    </derivirana_varijabla>
  </DomainObject.Predmet.StrankaListNazivFormated>
  <DomainObject.Predmet.StrankaListNazivFormatedOIB>
    <izvorni_sadrzaj>
      <item>Leo Petrić, OIB 72235141450</item>
    </izvorni_sadrzaj>
    <derivirana_varijabla naziv="DomainObject.Predmet.StrankaListNazivFormatedOIB_1">
      <item>Leo Petrić, OIB 72235141450</item>
    </derivirana_varijabla>
  </DomainObject.Predmet.StrankaListNazivFormatedOIB>
  <DomainObject.Predmet.ProtuStrankaListFormated>
    <izvorni_sadrzaj>
      <item>SPEKTAR TOURS d.o.o. turistička agencija</item>
    </izvorni_sadrzaj>
    <derivirana_varijabla naziv="DomainObject.Predmet.ProtuStrankaListFormated_1">
      <item>SPEKTAR TOURS d.o.o. turistička agencija</item>
    </derivirana_varijabla>
  </DomainObject.Predmet.ProtuStrankaListFormated>
  <DomainObject.Predmet.ProtuStrankaListFormatedOIB>
    <izvorni_sadrzaj>
      <item>SPEKTAR TOURS d.o.o. turistička agencija, OIB 54185199484</item>
    </izvorni_sadrzaj>
    <derivirana_varijabla naziv="DomainObject.Predmet.ProtuStrankaListFormatedOIB_1">
      <item>SPEKTAR TOURS d.o.o. turistička agencija, OIB 54185199484</item>
    </derivirana_varijabla>
  </DomainObject.Predmet.ProtuStrankaListFormatedOIB>
  <DomainObject.Predmet.ProtuStrankaListFormatedWithAdress>
    <izvorni_sadrzaj>
      <item>SPEKTAR TOURS d.o.o. turistička agencija, Gundulićeva 26, 21000 Split</item>
    </izvorni_sadrzaj>
    <derivirana_varijabla naziv="DomainObject.Predmet.ProtuStrankaListFormatedWithAdress_1">
      <item>SPEKTAR TOURS d.o.o. turistička agencija, Gundulićeva 26, 21000 Split</item>
    </derivirana_varijabla>
  </DomainObject.Predmet.ProtuStrankaListFormatedWithAdress>
  <DomainObject.Predmet.ProtuStrankaListFormatedWithAdressOIB>
    <izvorni_sadrzaj>
      <item>SPEKTAR TOURS d.o.o. turistička agencija, OIB 54185199484, Gundulićeva 26, 21000 Split</item>
    </izvorni_sadrzaj>
    <derivirana_varijabla naziv="DomainObject.Predmet.ProtuStrankaListFormatedWithAdressOIB_1">
      <item>SPEKTAR TOURS d.o.o. turistička agencija, OIB 54185199484, Gundulićeva 26, 21000 Split</item>
    </derivirana_varijabla>
  </DomainObject.Predmet.ProtuStrankaListFormatedWithAdressOIB>
  <DomainObject.Predmet.ProtuStrankaListNazivFormated>
    <izvorni_sadrzaj>
      <item>SPEKTAR TOURS d.o.o. turistička agencija</item>
    </izvorni_sadrzaj>
    <derivirana_varijabla naziv="DomainObject.Predmet.ProtuStrankaListNazivFormated_1">
      <item>SPEKTAR TOURS d.o.o. turistička agencija</item>
    </derivirana_varijabla>
  </DomainObject.Predmet.ProtuStrankaListNazivFormated>
  <DomainObject.Predmet.ProtuStrankaListNazivFormatedOIB>
    <izvorni_sadrzaj>
      <item>SPEKTAR TOURS d.o.o. turistička agencija, OIB 54185199484</item>
    </izvorni_sadrzaj>
    <derivirana_varijabla naziv="DomainObject.Predmet.ProtuStrankaListNazivFormatedOIB_1">
      <item>SPEKTAR TOURS d.o.o. turistička agencija, OIB 54185199484</item>
    </derivirana_varijabla>
  </DomainObject.Predmet.ProtuStrankaListNazivFormatedOIB>
  <DomainObject.Predmet.OstaliListFormated>
    <izvorni_sadrzaj>
      <item>Darko Medak</item>
    </izvorni_sadrzaj>
    <derivirana_varijabla naziv="DomainObject.Predmet.OstaliListFormated_1">
      <item>Darko Medak</item>
    </derivirana_varijabla>
  </DomainObject.Predmet.OstaliListFormated>
  <DomainObject.Predmet.OstaliListFormatedOIB>
    <izvorni_sadrzaj>
      <item>Darko Medak</item>
    </izvorni_sadrzaj>
    <derivirana_varijabla naziv="DomainObject.Predmet.OstaliListFormatedOIB_1">
      <item>Darko Medak</item>
    </derivirana_varijabla>
  </DomainObject.Predmet.OstaliListFormatedOIB>
  <DomainObject.Predmet.OstaliListFormatedWithAdress>
    <izvorni_sadrzaj>
      <item>Darko Medak, Ljudevita Posavskog 12, 21000 Split</item>
    </izvorni_sadrzaj>
    <derivirana_varijabla naziv="DomainObject.Predmet.OstaliListFormatedWithAdress_1">
      <item>Darko Medak, Ljudevita Posavskog 12, 21000 Split</item>
    </derivirana_varijabla>
  </DomainObject.Predmet.OstaliListFormatedWithAdress>
  <DomainObject.Predmet.OstaliListFormatedWithAdressOIB>
    <izvorni_sadrzaj>
      <item>Darko Medak, Ljudevita Posavskog 12, 21000 Split</item>
    </izvorni_sadrzaj>
    <derivirana_varijabla naziv="DomainObject.Predmet.OstaliListFormatedWithAdressOIB_1">
      <item>Darko Medak, Ljudevita Posavskog 12, 21000 Split</item>
    </derivirana_varijabla>
  </DomainObject.Predmet.OstaliListFormatedWithAdressOIB>
  <DomainObject.Predmet.OstaliListNazivFormated>
    <izvorni_sadrzaj>
      <item>Darko Medak</item>
    </izvorni_sadrzaj>
    <derivirana_varijabla naziv="DomainObject.Predmet.OstaliListNazivFormated_1">
      <item>Darko Medak</item>
    </derivirana_varijabla>
  </DomainObject.Predmet.OstaliListNazivFormated>
  <DomainObject.Predmet.OstaliListNazivFormatedOIB>
    <izvorni_sadrzaj>
      <item>Darko Medak</item>
    </izvorni_sadrzaj>
    <derivirana_varijabla naziv="DomainObject.Predmet.OstaliListNazivFormatedOIB_1">
      <item>Darko Medak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Leo Petrić</izvorni_sadrzaj>
    <derivirana_varijabla naziv="DomainObject.Predmet.StrankaIDrugi_1">Leo Petrić</derivirana_varijabla>
  </DomainObject.Predmet.StrankaIDrugi>
  <DomainObject.Predmet.ProtustrankaIDrugi>
    <izvorni_sadrzaj>SPEKTAR TOURS d.o.o. turistička agencija</izvorni_sadrzaj>
    <derivirana_varijabla naziv="DomainObject.Predmet.ProtustrankaIDrugi_1">SPEKTAR TOURS d.o.o. turistička agencija</derivirana_varijabla>
  </DomainObject.Predmet.ProtustrankaIDrugi>
  <DomainObject.Predmet.StrankaIDrugiAdressOIB>
    <izvorni_sadrzaj>Leo Petrić, OIB 72235141450, Ivana Rendića 26, 21000 Split</izvorni_sadrzaj>
    <derivirana_varijabla naziv="DomainObject.Predmet.StrankaIDrugiAdressOIB_1">Leo Petrić, OIB 72235141450, Ivana Rendića 26, 21000 Split</derivirana_varijabla>
  </DomainObject.Predmet.StrankaIDrugiAdressOIB>
  <DomainObject.Predmet.ProtustrankaIDrugiAdressOIB>
    <izvorni_sadrzaj>SPEKTAR TOURS d.o.o. turistička agencija, OIB 54185199484, Gundulićeva 26, 21000 Split</izvorni_sadrzaj>
    <derivirana_varijabla naziv="DomainObject.Predmet.ProtustrankaIDrugiAdressOIB_1">SPEKTAR TOURS d.o.o. turistička agencija, OIB 54185199484, Gundulićeva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SPEKTAR TOURS d.o.o. turistička agencija</item>
      <item>Leo Petrić</item>
      <item>Darko Medak</item>
    </izvorni_sadrzaj>
    <derivirana_varijabla naziv="DomainObject.Predmet.SudioniciListNaziv_1">
      <item>SPEKTAR TOURS d.o.o. turistička agencija</item>
      <item>Leo Petrić</item>
      <item>Darko Medak</item>
    </derivirana_varijabla>
  </DomainObject.Predmet.SudioniciListNaziv>
  <DomainObject.Predmet.SudioniciListAdressOIB>
    <izvorni_sadrzaj>
      <item>SPEKTAR TOURS d.o.o. turistička agencija, OIB 54185199484, Gundulićeva 26,21000 Split</item>
      <item>Leo Petrić, OIB 72235141450, Ivana Rendića 26,21000 Split</item>
      <item>Darko Medak, Ljudevita Posavskog 12,21000 Split</item>
    </izvorni_sadrzaj>
    <derivirana_varijabla naziv="DomainObject.Predmet.SudioniciListAdressOIB_1">
      <item>SPEKTAR TOURS d.o.o. turistička agencija, OIB 54185199484, Gundulićeva 26,21000 Split</item>
      <item>Leo Petrić, OIB 72235141450, Ivana Rendića 26,21000 Split</item>
      <item>Darko Medak, Ljudevita Posavskog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54185199484</item>
      <item>, OIB 72235141450</item>
      <item>, OIB null</item>
    </izvorni_sadrzaj>
    <derivirana_varijabla naziv="DomainObject.Predmet.SudioniciListNazivOIB_1">
      <item>, OIB 54185199484</item>
      <item>, OIB 72235141450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960522-3996-49BC-8910-0D2C35786C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1688</properties:Words>
  <properties:Characters>9534</properties:Characters>
  <properties:Lines>185</properties:Lines>
  <properties:Paragraphs>37</properties:Paragraphs>
  <properties:TotalTime>118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2018-05-29T11:43:00Z</cp:lastPrinted>
  <dcterms:modified xmlns:xsi="http://www.w3.org/2001/XMLSchema-instance" xsi:type="dcterms:W3CDTF">2018-05-29T11:43:00Z</dcterms:modified>
  <cp:revision>117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