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d747" w14:paraId="f8ad747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7B0DE2" w:rsidP="004635D5" w:rsidR="007B0DE2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7B0DE2">
        <w:t>, po</w:t>
      </w:r>
      <w:r w:rsidR="004635D5">
        <w:t xml:space="preserve"> prijedlog</w:t>
      </w:r>
      <w:r w:rsidR="0090216E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7153AF" w:rsidRPr="007153AF">
        <w:t>MARIBELLA j.d.o.o., Neviđane, Neviđane 8, OIB: 94388425569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7153AF">
        <w:t>21</w:t>
      </w:r>
      <w:r>
        <w:t xml:space="preserve">. </w:t>
      </w:r>
      <w:r w:rsidR="007153AF">
        <w:t>listopada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3C1CEB">
        <w:t>14</w:t>
      </w:r>
      <w:r>
        <w:t xml:space="preserve">. </w:t>
      </w:r>
      <w:r w:rsidR="004635D5">
        <w:t xml:space="preserve">prosinca </w:t>
      </w:r>
      <w:r>
        <w:t xml:space="preserve">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7153AF" w:rsidRPr="007153AF">
        <w:t>MARIBELLA j.d.o.o., Neviđane, Neviđane 8, OIB: 94388425569</w:t>
      </w:r>
      <w:r w:rsidR="003C1CEB">
        <w:t xml:space="preserve">, </w:t>
      </w:r>
      <w:r>
        <w:t xml:space="preserve">na temelju neizvršenih osnova za plaćanje iznosi </w:t>
      </w:r>
      <w:r w:rsidR="007153AF">
        <w:t>35.608,62</w:t>
      </w:r>
      <w:r w:rsidR="003C1CEB">
        <w:t xml:space="preserve"> </w:t>
      </w:r>
      <w:r>
        <w:t xml:space="preserve">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7153AF" w:rsidRPr="007153AF">
        <w:t>Marin Lerga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3C1CEB">
        <w:t>14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R="004635D5">
    <w:pPr>
      <w:pStyle w:val="Podnoje"/>
      <w:jc w:val="center"/>
    </w:pPr>
  </w:p>
  <w:p w:rsidRDefault="004635D5" w:rsidR="004635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A74A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3C1CEB">
      <w:t>Poslovni broj: 5 St-</w:t>
    </w:r>
    <w:r w:rsidR="00F56051">
      <w:t>1094</w:t>
    </w:r>
    <w:r w:rsidR="003C1CEB">
      <w:t>/16-</w:t>
    </w:r>
    <w:r w:rsidR="00F56051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3C1CEB">
      <w:t>-</w:t>
    </w:r>
    <w:r w:rsidR="00F56051">
      <w:t>1094</w:t>
    </w:r>
    <w:r w:rsidR="003C1CEB">
      <w:t>/16-</w:t>
    </w:r>
    <w:r w:rsidR="00F56051">
      <w:t>7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87712"/>
    <w:rsid w:val="003C1CEB"/>
    <w:rsid w:val="00447958"/>
    <w:rsid w:val="004635D5"/>
    <w:rsid w:val="006A66B9"/>
    <w:rsid w:val="006E6B12"/>
    <w:rsid w:val="007153AF"/>
    <w:rsid w:val="007B0DE2"/>
    <w:rsid w:val="008337B7"/>
    <w:rsid w:val="0090216E"/>
    <w:rsid w:val="00990A98"/>
    <w:rsid w:val="009A7EB8"/>
    <w:rsid w:val="009E2467"/>
    <w:rsid w:val="00A32F79"/>
    <w:rsid w:val="00E6461B"/>
    <w:rsid w:val="00F56051"/>
    <w:rsid w:val="00FA74A6"/>
    <w:rsid w:val="00FE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7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2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2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2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2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7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2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2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2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2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MARIBELLA j.d.o.o. za prijevoz, turistička agencija i usluge</izvorni_sadrzaj>
    <derivirana_varijabla naziv="DomainObject.Predmet.ProtustrankaFormated_1">  MARIBELLA j.d.o.o. za prijevoz, turistička agencija i usluge</derivirana_varijabla>
  </DomainObject.Predmet.ProtustrankaFormated>
  <DomainObject.Predmet.ProtustrankaFormatedOIB>
    <izvorni_sadrzaj>  MARIBELLA j.d.o.o. za prijevoz, turistička agencija i usluge, OIB 94388425569</izvorni_sadrzaj>
    <derivirana_varijabla naziv="DomainObject.Predmet.ProtustrankaFormatedOIB_1">  MARIBELLA j.d.o.o. za prijevoz, turistička agencija i usluge, OIB 94388425569</derivirana_varijabla>
  </DomainObject.Predmet.ProtustrankaFormatedOIB>
  <DomainObject.Predmet.ProtustrankaFormatedWithAdress>
    <izvorni_sadrzaj> MARIBELLA j.d.o.o. za prijevoz, turistička agencija i usluge, Neviđane 8, 23262 Neviđane</izvorni_sadrzaj>
    <derivirana_varijabla naziv="DomainObject.Predmet.ProtustrankaFormatedWithAdress_1"> MARIBELLA j.d.o.o. za prijevoz, turistička agencija i usluge, Neviđane 8, 23262 Neviđane</derivirana_varijabla>
  </DomainObject.Predmet.ProtustrankaFormatedWithAdress>
  <DomainObject.Predmet.ProtustrankaFormatedWithAdressOIB>
    <izvorni_sadrzaj> MARIBELLA j.d.o.o. za prijevoz, turistička agencija i usluge, OIB 94388425569, Neviđane 8, 23262 Neviđane</izvorni_sadrzaj>
    <derivirana_varijabla naziv="DomainObject.Predmet.ProtustrankaFormatedWithAdressOIB_1"> MARIBELLA j.d.o.o. za prijevoz, turistička agencija i usluge, OIB 94388425569, Neviđane 8, 23262 Neviđane</derivirana_varijabla>
  </DomainObject.Predmet.ProtustrankaFormatedWithAdressOIB>
  <DomainObject.Predmet.ProtustrankaWithAdress>
    <izvorni_sadrzaj>MARIBELLA j.d.o.o. za prijevoz, turistička agencija i usluge Neviđane 8, 23262 Neviđane</izvorni_sadrzaj>
    <derivirana_varijabla naziv="DomainObject.Predmet.ProtustrankaWithAdress_1">MARIBELLA j.d.o.o. za prijevoz, turistička agencija i usluge Neviđane 8, 23262 Neviđane</derivirana_varijabla>
  </DomainObject.Predmet.ProtustrankaWithAdress>
  <DomainObject.Predmet.ProtustrankaWithAdressOIB>
    <izvorni_sadrzaj>MARIBELLA j.d.o.o. za prijevoz, turistička agencija i usluge, OIB 94388425569, Neviđane 8, 23262 Neviđane</izvorni_sadrzaj>
    <derivirana_varijabla naziv="DomainObject.Predmet.ProtustrankaWithAdressOIB_1">MARIBELLA j.d.o.o. za prijevoz, turistička agencija i usluge, OIB 94388425569, Neviđane 8, 23262 Neviđane</derivirana_varijabla>
  </DomainObject.Predmet.ProtustrankaWithAdressOIB>
  <DomainObject.Predmet.ProtustrankaNazivFormated>
    <izvorni_sadrzaj>MARIBELLA j.d.o.o. za prijevoz, turistička agencija i usluge</izvorni_sadrzaj>
    <derivirana_varijabla naziv="DomainObject.Predmet.ProtustrankaNazivFormated_1">MARIBELLA j.d.o.o. za prijevoz, turistička agencija i usluge</derivirana_varijabla>
  </DomainObject.Predmet.ProtustrankaNazivFormated>
  <DomainObject.Predmet.ProtustrankaNazivFormatedOIB>
    <izvorni_sadrzaj>MARIBELLA j.d.o.o. za prijevoz, turistička agencija i usluge, OIB 94388425569</izvorni_sadrzaj>
    <derivirana_varijabla naziv="DomainObject.Predmet.ProtustrankaNazivFormatedOIB_1">MARIBELLA j.d.o.o. za prijevoz, turistička agencija i usluge, OIB 94388425569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MARIBELLA j.d.o.o. za prijevoz, turistička agencija i usluge</item>
    </izvorni_sadrzaj>
    <derivirana_varijabla naziv="DomainObject.Predmet.ProtuStrankaListFormated_1">
      <item>MARIBELLA j.d.o.o. za prijevoz, turistička agencija i usluge</item>
    </derivirana_varijabla>
  </DomainObject.Predmet.ProtuStrankaListFormated>
  <DomainObject.Predmet.ProtuStrankaListFormatedOIB>
    <izvorni_sadrzaj>
      <item>MARIBELLA j.d.o.o. za prijevoz, turistička agencija i usluge, OIB 94388425569</item>
    </izvorni_sadrzaj>
    <derivirana_varijabla naziv="DomainObject.Predmet.ProtuStrankaListFormatedOIB_1">
      <item>MARIBELLA j.d.o.o. za prijevoz, turistička agencija i usluge, OIB 94388425569</item>
    </derivirana_varijabla>
  </DomainObject.Predmet.ProtuStrankaListFormatedOIB>
  <DomainObject.Predmet.ProtuStrankaListFormatedWithAdress>
    <izvorni_sadrzaj>
      <item>MARIBELLA j.d.o.o. za prijevoz, turistička agencija i usluge, Neviđane 8, 23262 Neviđane</item>
    </izvorni_sadrzaj>
    <derivirana_varijabla naziv="DomainObject.Predmet.ProtuStrankaListFormatedWithAdress_1">
      <item>MARIBELLA j.d.o.o. za prijevoz, turistička agencija i usluge, Neviđane 8, 23262 Neviđane</item>
    </derivirana_varijabla>
  </DomainObject.Predmet.ProtuStrankaListFormatedWithAdress>
  <DomainObject.Predmet.ProtuStrankaListFormatedWithAdressOIB>
    <izvorni_sadrzaj>
      <item>MARIBELLA j.d.o.o. za prijevoz, turistička agencija i usluge, OIB 94388425569, Neviđane 8, 23262 Neviđane</item>
    </izvorni_sadrzaj>
    <derivirana_varijabla naziv="DomainObject.Predmet.ProtuStrankaListFormatedWithAdressOIB_1">
      <item>MARIBELLA j.d.o.o. za prijevoz, turistička agencija i usluge, OIB 94388425569, Neviđane 8, 23262 Neviđane</item>
    </derivirana_varijabla>
  </DomainObject.Predmet.ProtuStrankaListFormatedWithAdressOIB>
  <DomainObject.Predmet.ProtuStrankaListNazivFormated>
    <izvorni_sadrzaj>
      <item>MARIBELLA j.d.o.o. za prijevoz, turistička agencija i usluge</item>
    </izvorni_sadrzaj>
    <derivirana_varijabla naziv="DomainObject.Predmet.ProtuStrankaListNazivFormated_1">
      <item>MARIBELLA j.d.o.o. za prijevoz, turistička agencija i usluge</item>
    </derivirana_varijabla>
  </DomainObject.Predmet.ProtuStrankaListNazivFormated>
  <DomainObject.Predmet.ProtuStrankaListNazivFormatedOIB>
    <izvorni_sadrzaj>
      <item>MARIBELLA j.d.o.o. za prijevoz, turistička agencija i usluge, OIB 94388425569</item>
    </izvorni_sadrzaj>
    <derivirana_varijabla naziv="DomainObject.Predmet.ProtuStrankaListNazivFormatedOIB_1">
      <item>MARIBELLA j.d.o.o. za prijevoz, turistička agencija i usluge, OIB 94388425569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MARIBELLA j.d.o.o. za prijevoz, turistička agencija i usluge</izvorni_sadrzaj>
    <derivirana_varijabla naziv="DomainObject.Predmet.ProtustrankaIDrugi_1">MARIBELLA j.d.o.o. za prijevoz, turistička agencija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MARIBELLA j.d.o.o. za prijevoz, turistička agencija i usluge, OIB 94388425569, Neviđane 8, 23262 Neviđane</izvorni_sadrzaj>
    <derivirana_varijabla naziv="DomainObject.Predmet.ProtustrankaIDrugiAdressOIB_1">MARIBELLA j.d.o.o. za prijevoz, turistička agencija i usluge, OIB 94388425569, Neviđane 8, 23262 Neviđane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MARIBELLA j.d.o.o. za prijevoz, turistička agencija i usluge</item>
    </izvorni_sadrzaj>
    <derivirana_varijabla naziv="DomainObject.Predmet.SudioniciListNaziv_1">
      <item>FINA</item>
      <item>MARIBELLA j.d.o.o. za prijevoz, turistička agencija i usluge</item>
    </derivirana_varijabla>
  </DomainObject.Predmet.SudioniciListNaziv>
  <DomainObject.Predmet.SudioniciListAdressOIB>
    <izvorni_sadrzaj>
      <item>FINA, OIB 85821130368</item>
      <item>MARIBELLA j.d.o.o. za prijevoz, turistička agencija i usluge, OIB 94388425569, Neviđane 8,23262 Neviđane</item>
    </izvorni_sadrzaj>
    <derivirana_varijabla naziv="DomainObject.Predmet.SudioniciListAdressOIB_1">
      <item>FINA, OIB 85821130368</item>
      <item>MARIBELLA j.d.o.o. za prijevoz, turistička agencija i usluge, OIB 94388425569, Neviđane 8,23262 Neviđane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94388425569</item>
    </izvorni_sadrzaj>
    <derivirana_varijabla naziv="DomainObject.Predmet.SudioniciListNazivOIB_1">
      <item>, OIB 85821130368</item>
      <item>, OIB 94388425569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1958</properties:Characters>
  <properties:Lines>64</properties:Lines>
  <properties:Paragraphs>17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2016-12-14T10:43:00Z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