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DCE32D" w14:paraId="23DF333D" w:rsidRDefault="00A43980" w:rsidP="00A43980" w:rsidR="00A43980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44BD75B7" w:rsidRDefault="00A43980" w:rsidP="00A43980" w:rsidR="00A43980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3359BD0E" w:rsidRDefault="00A43980" w:rsidP="00A43980" w:rsidR="00A43980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14B6982E" w:rsidRDefault="00A43980" w:rsidP="00A43980" w:rsidR="00A43980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3BF8EB3D" w:rsidRDefault="00A43980" w:rsidP="00A43980" w:rsidR="00A43980">
      <w:pPr>
        <w:tabs>
          <w:tab w:pos="709" w:val="left"/>
        </w:tabs>
        <w:jc w:val="right"/>
      </w:pPr>
      <w:r>
        <w:t xml:space="preserve">42. St-2286/2017    </w:t>
      </w:r>
    </w:p>
    <w:p w14:textId="77777777" w14:paraId="5765446C" w:rsidRDefault="00A43980" w:rsidP="00A43980" w:rsidR="00A43980">
      <w:pPr>
        <w:tabs>
          <w:tab w:pos="709" w:val="left"/>
        </w:tabs>
        <w:jc w:val="right"/>
      </w:pPr>
    </w:p>
    <w:p w14:textId="77777777" w14:paraId="62FEC517" w:rsidRDefault="00A43980" w:rsidP="00A43980" w:rsidR="00A43980">
      <w:pPr>
        <w:tabs>
          <w:tab w:pos="709" w:val="left"/>
        </w:tabs>
        <w:jc w:val="right"/>
      </w:pPr>
    </w:p>
    <w:p w14:textId="77777777" w14:paraId="62DBE5BC" w:rsidRDefault="00A43980" w:rsidP="00A43980" w:rsidR="00A43980">
      <w:pPr>
        <w:tabs>
          <w:tab w:pos="709" w:val="left"/>
        </w:tabs>
        <w:jc w:val="center"/>
      </w:pPr>
      <w:r>
        <w:t>R E P U B L I K A   H R V A T S K A</w:t>
      </w:r>
    </w:p>
    <w:p w14:textId="77777777" w14:paraId="29094A18" w:rsidRDefault="00A43980" w:rsidP="00A43980" w:rsidR="00A43980">
      <w:pPr>
        <w:tabs>
          <w:tab w:pos="709" w:val="left"/>
        </w:tabs>
        <w:jc w:val="center"/>
      </w:pPr>
    </w:p>
    <w:p w14:textId="77777777" w14:paraId="646C4AAA" w:rsidRDefault="00A43980" w:rsidP="00A43980" w:rsidR="00A43980">
      <w:pPr>
        <w:tabs>
          <w:tab w:pos="709" w:val="left"/>
        </w:tabs>
        <w:jc w:val="center"/>
      </w:pPr>
      <w:r>
        <w:t>R J E Š E N J E</w:t>
      </w:r>
    </w:p>
    <w:p w14:textId="77777777" w14:paraId="297954B2" w:rsidRDefault="00A43980" w:rsidP="00A43980" w:rsidR="00A43980">
      <w:pPr>
        <w:tabs>
          <w:tab w:pos="709" w:val="left"/>
        </w:tabs>
        <w:jc w:val="both"/>
      </w:pPr>
    </w:p>
    <w:p w14:textId="77777777" w14:paraId="2EB2EA96" w:rsidRDefault="00A43980" w:rsidP="00A43980" w:rsidR="00A43980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Regionalni centar Zagreb, Trg svibanjskih žrtava 1995 br. 1, OIB: 85821130368, za provedbu skraćenog stečajnog postupka nad dužnikom TADIĆ STOJAN d.o.o. za građevinarstvo, trgovinu i usluge, Sveti Ivan Zelina, Polonje 108, OIB: 77240620445, dana 6. prosinca 2017.g. </w:t>
      </w:r>
    </w:p>
    <w:p w14:textId="77777777" w14:paraId="20DE3FA1" w:rsidRDefault="00A43980" w:rsidP="00A43980" w:rsidR="00A43980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093BD3BD" w:rsidRDefault="00A43980" w:rsidP="00A43980" w:rsidR="00A43980">
      <w:pPr>
        <w:tabs>
          <w:tab w:pos="709" w:val="left"/>
        </w:tabs>
        <w:jc w:val="center"/>
      </w:pPr>
      <w:r>
        <w:t>r i j e š i o   j e</w:t>
      </w:r>
    </w:p>
    <w:p w14:textId="77777777" w14:paraId="5736C1BD" w:rsidRDefault="00A43980" w:rsidP="00A43980" w:rsidR="00A43980">
      <w:pPr>
        <w:tabs>
          <w:tab w:pos="709" w:val="left"/>
        </w:tabs>
        <w:jc w:val="center"/>
      </w:pPr>
    </w:p>
    <w:p w14:textId="77777777" w14:paraId="6AB365D2" w:rsidRDefault="00A43980" w:rsidP="00A43980" w:rsidR="00A43980">
      <w:pPr>
        <w:tabs>
          <w:tab w:pos="709" w:val="left"/>
        </w:tabs>
        <w:jc w:val="both"/>
      </w:pPr>
    </w:p>
    <w:p w14:textId="77777777" w14:paraId="7F561448" w:rsidRDefault="00A43980" w:rsidP="00A43980" w:rsidR="00A43980">
      <w:pPr>
        <w:ind w:firstLine="708"/>
        <w:jc w:val="both"/>
      </w:pPr>
      <w:r>
        <w:t xml:space="preserve">I   Otvara se stečajni postupak nad dužnikom TADIĆ STOJAN d.o.o. za građevinarstvo, trgovinu i usluge, Sveti Ivan Zelina, Polonje 108, OIB: 77240620445. </w:t>
      </w:r>
    </w:p>
    <w:p w14:textId="77777777" w14:paraId="24551D0C" w:rsidRDefault="00A43980" w:rsidP="00A43980" w:rsidR="00A43980">
      <w:pPr>
        <w:ind w:firstLine="708"/>
        <w:jc w:val="both"/>
      </w:pPr>
      <w:r>
        <w:t xml:space="preserve">Stečajni postupak otvoren je 6. prosinca 2017.g. u 15,00 sati kada je ovo rješenje objavljeno na mrežnoj stanici e-oglasne ploče ovog suda.    </w:t>
      </w:r>
    </w:p>
    <w:p w14:textId="77777777" w14:paraId="704817D1" w:rsidRDefault="00A43980" w:rsidP="00A43980" w:rsidR="00A43980">
      <w:pPr>
        <w:ind w:firstLine="708"/>
        <w:jc w:val="both"/>
      </w:pPr>
      <w:r>
        <w:t xml:space="preserve">  </w:t>
      </w:r>
    </w:p>
    <w:p w14:textId="77777777" w14:paraId="18C6B18D" w:rsidRDefault="00A43980" w:rsidP="00A43980" w:rsidR="00A43980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>II   Za stečajnog upravitelja imenuje se Marina Mamić, Zagreb, Kruge 9, OIB: 12021589075.</w:t>
      </w:r>
    </w:p>
    <w:p w14:textId="77777777" w14:paraId="19963508" w:rsidRDefault="00A43980" w:rsidP="00A43980" w:rsidR="00A43980">
      <w:pPr>
        <w:ind w:firstLine="708"/>
        <w:jc w:val="both"/>
      </w:pPr>
    </w:p>
    <w:p w14:textId="77777777" w14:paraId="327D4056" w:rsidRDefault="00A43980" w:rsidP="00A43980" w:rsidR="00A43980">
      <w:pPr>
        <w:ind w:firstLine="708"/>
        <w:jc w:val="both"/>
      </w:pPr>
      <w:r>
        <w:t>III  Zaključuje se stečajni postupak nad dužnikom TADIĆ STOJAN d.o.o. za građevinarstvo, trgovinu i usluge, Sveti Ivan Zelina, Polonje 108, OIB: 77240620445.</w:t>
      </w:r>
    </w:p>
    <w:p w14:textId="77777777" w14:paraId="0A19E136" w:rsidRDefault="00A43980" w:rsidP="00A43980" w:rsidR="00A43980">
      <w:pPr>
        <w:ind w:firstLine="708"/>
        <w:jc w:val="both"/>
      </w:pPr>
      <w:r>
        <w:tab/>
      </w:r>
    </w:p>
    <w:p w14:textId="77777777" w14:paraId="1DE1906A" w:rsidRDefault="00A43980" w:rsidP="00A43980" w:rsidR="00A43980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716DE408" w:rsidRDefault="00A43980" w:rsidP="00A43980" w:rsidR="00A43980">
      <w:pPr>
        <w:ind w:firstLine="708"/>
        <w:jc w:val="both"/>
      </w:pPr>
    </w:p>
    <w:p w14:textId="77777777" w14:paraId="1FD20995" w:rsidRDefault="00A43980" w:rsidP="00A43980" w:rsidR="00A43980">
      <w:pPr>
        <w:ind w:firstLine="708"/>
        <w:jc w:val="both"/>
      </w:pPr>
    </w:p>
    <w:p w14:textId="77777777" w14:paraId="57C66A93" w:rsidRDefault="00A43980" w:rsidP="00A43980" w:rsidR="00A43980">
      <w:pPr>
        <w:jc w:val="center"/>
      </w:pPr>
      <w:r>
        <w:t>Obrazloženje</w:t>
      </w:r>
    </w:p>
    <w:p w14:textId="77777777" w14:paraId="71F3743F" w:rsidRDefault="00A43980" w:rsidP="00A43980" w:rsidR="00A43980">
      <w:pPr>
        <w:jc w:val="center"/>
      </w:pPr>
    </w:p>
    <w:p w14:textId="77777777" w14:paraId="23BF95D7" w:rsidRDefault="00A43980" w:rsidP="00A43980" w:rsidR="00A43980">
      <w:pPr>
        <w:jc w:val="center"/>
      </w:pPr>
    </w:p>
    <w:p w14:textId="77777777" w14:paraId="07E423D0" w:rsidRDefault="00A43980" w:rsidP="00A43980" w:rsidR="00A43980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563E99B5" w:rsidRDefault="00A43980" w:rsidP="00A43980" w:rsidR="00A43980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3A9BA8F8" w:rsidRDefault="00A43980" w:rsidP="00A43980" w:rsidR="00A43980">
      <w:pPr>
        <w:tabs>
          <w:tab w:pos="709" w:val="left"/>
          <w:tab w:pos="1080" w:val="left"/>
          <w:tab w:pos="5940" w:val="left"/>
        </w:tabs>
      </w:pPr>
      <w:r>
        <w:tab/>
        <w:t>Zastupnik po zakonu dužnika nije postupio po zaključku suda.</w:t>
      </w:r>
    </w:p>
    <w:p w14:textId="77777777" w14:paraId="00AE015F" w:rsidRDefault="00A43980" w:rsidP="00A43980" w:rsidR="00A43980">
      <w:pPr>
        <w:tabs>
          <w:tab w:pos="1080" w:val="left"/>
          <w:tab w:pos="5940" w:val="left"/>
        </w:tabs>
        <w:jc w:val="center"/>
      </w:pPr>
      <w:r>
        <w:t>-   /   -</w:t>
      </w:r>
    </w:p>
    <w:p w14:textId="77777777" w14:paraId="2E7753BB" w:rsidRDefault="00A43980" w:rsidP="00A43980" w:rsidR="00A43980">
      <w:pPr>
        <w:tabs>
          <w:tab w:pos="1080" w:val="left"/>
          <w:tab w:pos="5940" w:val="left"/>
        </w:tabs>
        <w:jc w:val="center"/>
      </w:pPr>
    </w:p>
    <w:p w14:textId="77777777" w14:paraId="32D40BF2" w:rsidRDefault="00A43980" w:rsidP="00A43980" w:rsidR="00A43980">
      <w:pPr>
        <w:tabs>
          <w:tab w:pos="1080" w:val="left"/>
          <w:tab w:pos="5940" w:val="left"/>
        </w:tabs>
        <w:jc w:val="center"/>
      </w:pPr>
    </w:p>
    <w:p w14:textId="77777777" w14:paraId="0BDB0E2F" w:rsidRDefault="00A43980" w:rsidP="00A43980" w:rsidR="00A43980">
      <w:pPr>
        <w:tabs>
          <w:tab w:pos="1080" w:val="left"/>
          <w:tab w:pos="5940" w:val="left"/>
        </w:tabs>
      </w:pPr>
    </w:p>
    <w:p w14:textId="77777777" w14:paraId="6DBBD2F0" w:rsidRDefault="00A43980" w:rsidP="00A43980" w:rsidR="00A43980">
      <w:pPr>
        <w:tabs>
          <w:tab w:pos="1080" w:val="left"/>
          <w:tab w:pos="5940" w:val="left"/>
        </w:tabs>
        <w:jc w:val="center"/>
      </w:pPr>
      <w:r>
        <w:t>-   2   -</w:t>
      </w:r>
    </w:p>
    <w:p w14:textId="77777777" w14:paraId="599829AC" w:rsidRDefault="00A43980" w:rsidP="00A43980" w:rsidR="00A43980">
      <w:pPr>
        <w:tabs>
          <w:tab w:pos="1080" w:val="left"/>
          <w:tab w:pos="5940" w:val="left"/>
        </w:tabs>
      </w:pPr>
    </w:p>
    <w:p w14:textId="77777777" w14:paraId="3D83A3E5" w:rsidRDefault="00A43980" w:rsidP="00A43980" w:rsidR="00A43980">
      <w:pPr>
        <w:tabs>
          <w:tab w:pos="1080" w:val="left"/>
          <w:tab w:pos="5940" w:val="left"/>
        </w:tabs>
        <w:jc w:val="both"/>
      </w:pPr>
      <w: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52F08106" w:rsidTr="00A43980" w:rsidR="00A43980">
        <w:tc>
          <w:tcPr>
            <w:tcW w:type="dxa" w:w="2346"/>
          </w:tcPr>
          <w:p w14:textId="77777777" w14:paraId="7E335E0E" w:rsidRDefault="00A43980" w:rsidR="00A43980">
            <w:pPr>
              <w:tabs>
                <w:tab w:pos="709" w:val="left"/>
              </w:tabs>
              <w:jc w:val="right"/>
            </w:pPr>
            <w:r>
              <w:t>42. St-2286/2017</w:t>
            </w:r>
          </w:p>
          <w:p w14:textId="77777777" w14:paraId="13AC456F" w:rsidRDefault="00A43980" w:rsidR="00A43980">
            <w:pPr>
              <w:tabs>
                <w:tab w:pos="1080" w:val="left"/>
                <w:tab w:pos="5940" w:val="left"/>
              </w:tabs>
              <w:jc w:val="right"/>
            </w:pPr>
          </w:p>
        </w:tc>
      </w:tr>
    </w:tbl>
    <w:p w14:textId="77777777" w14:paraId="6F92AAE1" w:rsidRDefault="00A43980" w:rsidP="00A43980" w:rsidR="00A43980">
      <w:pPr>
        <w:jc w:val="both"/>
      </w:pPr>
    </w:p>
    <w:p w14:textId="77777777" w14:paraId="68B26290" w:rsidRDefault="00A43980" w:rsidP="00A43980" w:rsidR="00A43980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1E7C0CA6" w:rsidRDefault="00A43980" w:rsidP="00A43980" w:rsidR="00A43980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17FE0A15" w:rsidRDefault="00A43980" w:rsidP="00A43980" w:rsidR="00A43980">
      <w:pPr>
        <w:jc w:val="both"/>
      </w:pPr>
      <w:r>
        <w:tab/>
        <w:t>Stoga je odlučeno kao u izreci ovog rješenja sukladno odredbi čl. 431 SZ.</w:t>
      </w:r>
    </w:p>
    <w:p w14:textId="77777777" w14:paraId="07D58FF0" w:rsidRDefault="00A43980" w:rsidP="00A43980" w:rsidR="00A43980">
      <w:pPr>
        <w:jc w:val="both"/>
      </w:pPr>
      <w:r>
        <w:tab/>
        <w:t>Izbor stečajnog upravitelja odabran je primjenom odredbe čl. 432 SZ.</w:t>
      </w:r>
    </w:p>
    <w:p w14:textId="77777777" w14:paraId="26FFA888" w:rsidRDefault="00A43980" w:rsidP="00A43980" w:rsidR="00A43980">
      <w:pPr>
        <w:jc w:val="both"/>
      </w:pPr>
      <w:r>
        <w:tab/>
      </w:r>
    </w:p>
    <w:p w14:textId="77777777" w14:paraId="38F121AE" w:rsidRDefault="00A43980" w:rsidP="00A43980" w:rsidR="00A43980">
      <w:pPr>
        <w:tabs>
          <w:tab w:pos="709" w:val="left"/>
        </w:tabs>
        <w:jc w:val="center"/>
      </w:pPr>
      <w:r>
        <w:t xml:space="preserve">U Zagrebu,  6. prosinca 2017.g. </w:t>
      </w:r>
    </w:p>
    <w:p w14:textId="77777777" w14:paraId="15A5D380" w:rsidRDefault="00A43980" w:rsidP="00A43980" w:rsidR="00A43980">
      <w:pPr>
        <w:tabs>
          <w:tab w:pos="709" w:val="left"/>
        </w:tabs>
        <w:jc w:val="center"/>
      </w:pPr>
    </w:p>
    <w:p w14:textId="77777777" w14:paraId="15AF8D53" w:rsidRDefault="00A43980" w:rsidP="00A43980" w:rsidR="00A43980">
      <w:pPr>
        <w:tabs>
          <w:tab w:pos="709" w:val="left"/>
        </w:tabs>
      </w:pPr>
    </w:p>
    <w:p w14:textId="77777777" w14:paraId="0ACD68FF" w:rsidRDefault="00A43980" w:rsidP="00A43980" w:rsidR="00A4398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0541A8D3" w:rsidRDefault="00A43980" w:rsidP="00A43980" w:rsidR="00A43980">
      <w:pPr>
        <w:tabs>
          <w:tab w:pos="709" w:val="left"/>
        </w:tabs>
      </w:pPr>
    </w:p>
    <w:p w14:textId="77777777" w14:paraId="42F6643E" w:rsidRDefault="00A43980" w:rsidP="00A43980" w:rsidR="00A4398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01708435" w:rsidRDefault="00A43980" w:rsidP="00A43980" w:rsidR="00A43980">
      <w:pPr>
        <w:tabs>
          <w:tab w:pos="709" w:val="left"/>
        </w:tabs>
      </w:pPr>
    </w:p>
    <w:p w14:textId="77777777" w14:paraId="548C8506" w:rsidRDefault="00A43980" w:rsidP="00A43980" w:rsidR="00A43980">
      <w:pPr>
        <w:tabs>
          <w:tab w:pos="720" w:val="left"/>
        </w:tabs>
        <w:ind w:right="-422"/>
      </w:pPr>
      <w:r>
        <w:t>UPUTA O PRAVNOM LIJEKU:</w:t>
      </w:r>
    </w:p>
    <w:p w14:textId="77777777" w14:paraId="2DD8119F" w:rsidRDefault="00A43980" w:rsidP="00A43980" w:rsidR="00A43980">
      <w:pPr>
        <w:tabs>
          <w:tab w:pos="720" w:val="left"/>
        </w:tabs>
        <w:ind w:right="-422"/>
        <w:jc w:val="both"/>
      </w:pPr>
      <w:r>
        <w:t xml:space="preserve">Protiv ovog rješenja nezadovoljna stranka može uložiti žalbu Visokom trgovačkom sudu </w:t>
      </w:r>
    </w:p>
    <w:p w14:textId="77777777" w14:paraId="5528C8EB" w:rsidRDefault="00A43980" w:rsidP="00A43980" w:rsidR="00A43980">
      <w:pPr>
        <w:tabs>
          <w:tab w:pos="720" w:val="left"/>
        </w:tabs>
        <w:ind w:right="-422"/>
        <w:jc w:val="both"/>
      </w:pPr>
      <w:r>
        <w:t xml:space="preserve">RH u roku od 8 dana od primitka ovog rješenja, a žalba se ulaže putem ovog Suda u 3 primjerka. </w:t>
      </w:r>
    </w:p>
    <w:p w14:textId="77777777" w14:paraId="18B0B624" w:rsidRDefault="00A43980" w:rsidP="00A43980" w:rsidR="00A43980">
      <w:pPr>
        <w:tabs>
          <w:tab w:pos="720" w:val="left"/>
        </w:tabs>
        <w:ind w:right="-422"/>
        <w:jc w:val="both"/>
      </w:pPr>
    </w:p>
    <w:p w14:textId="77777777" w14:paraId="4E484397" w:rsidRDefault="00A43980" w:rsidP="00A43980" w:rsidR="00A43980">
      <w:pPr>
        <w:tabs>
          <w:tab w:pos="720" w:val="left"/>
        </w:tabs>
        <w:ind w:right="-422"/>
        <w:jc w:val="both"/>
      </w:pPr>
      <w:r>
        <w:tab/>
      </w:r>
      <w:r>
        <w:tab/>
      </w:r>
      <w:r>
        <w:tab/>
      </w:r>
    </w:p>
    <w:p w14:textId="77777777" w14:paraId="4555E0C1" w:rsidRDefault="00A43980" w:rsidP="00A43980" w:rsidR="00A43980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14:textId="77777777" w14:paraId="0A9C3158" w:rsidRDefault="00A43980" w:rsidP="00A43980" w:rsidR="00A43980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251DBFA8" w:rsidRDefault="00A43980" w:rsidP="00A43980" w:rsidR="00A43980">
      <w:pPr>
        <w:tabs>
          <w:tab w:pos="720" w:val="left"/>
        </w:tabs>
        <w:ind w:right="-422"/>
        <w:jc w:val="both"/>
      </w:pPr>
    </w:p>
    <w:p w14:textId="77777777" w14:paraId="014E5CD6" w:rsidRDefault="00A43980" w:rsidP="00A43980" w:rsidR="00A43980">
      <w:pPr>
        <w:pStyle w:val="Odlomakpopisa"/>
        <w:jc w:val="both"/>
      </w:pPr>
    </w:p>
    <w:p w14:textId="77777777" w14:paraId="364C3830" w:rsidRDefault="00A43980" w:rsidP="00A43980" w:rsidR="00A43980">
      <w:pPr>
        <w:pStyle w:val="Odlomakpopisa"/>
        <w:jc w:val="both"/>
      </w:pPr>
    </w:p>
    <w:p w14:textId="09A20969" w14:paraId="09A20969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43980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439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9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9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9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9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43980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A43980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A43980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A43980"/>
    <w:pPr>
      <w:ind w:left="720"/>
      <w:contextualSpacing/>
    </w:pPr>
  </w:style>
  <w:style w:styleId="Reetkatablice" w:type="table">
    <w:name w:val="Table Grid"/>
    <w:basedOn w:val="Obinatablica"/>
    <w:rsid w:val="00A4398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439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398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439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9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9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9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9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43980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A43980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A43980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A43980"/>
    <w:pPr>
      <w:ind w:left="720"/>
      <w:contextualSpacing/>
    </w:pPr>
  </w:style>
  <w:style w:styleId="Reetkatablice" w:type="table">
    <w:name w:val="Table Grid"/>
    <w:basedOn w:val="Obinatablica"/>
    <w:rsid w:val="00A4398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439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398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950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2286</izvorni_sadrzaj>
    <derivirana_varijabla naziv="DomainObject.Predmet.Broj_1">2286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St-2286/2017</izvorni_sadrzaj>
    <derivirana_varijabla naziv="DomainObject.Predmet.OznakaBroj_1">St-2286/2017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TADIĆ STOJAN društvo s ograničenom odgovornošću za građevinarstvo, trgovinu i usluge</izvorni_sadrzaj>
    <derivirana_varijabla naziv="DomainObject.Predmet.ProtustrankaFormated_1">  TADIĆ STOJAN društvo s ograničenom odgovornošću za građevinarstvo, trgovinu i usluge</derivirana_varijabla>
  </DomainObject.Predmet.ProtustrankaFormated>
  <DomainObject.Predmet.ProtustrankaFormatedOIB>
    <izvorni_sadrzaj>  TADIĆ STOJAN društvo s ograničenom odgovornošću za građevinarstvo, trgovinu i usluge, OIB 77240620445</izvorni_sadrzaj>
    <derivirana_varijabla naziv="DomainObject.Predmet.ProtustrankaFormatedOIB_1">  TADIĆ STOJAN društvo s ograničenom odgovornošću za građevinarstvo, trgovinu i usluge, OIB 77240620445</derivirana_varijabla>
  </DomainObject.Predmet.ProtustrankaFormatedOIB>
  <DomainObject.Predmet.ProtustrankaFormatedWithAdress>
    <izvorni_sadrzaj> TADIĆ STOJAN društvo s ograničenom odgovornošću za građevinarstvo, trgovinu i usluge, Polonje 108, 10380 Sveti Ivan Zelina</izvorni_sadrzaj>
    <derivirana_varijabla naziv="DomainObject.Predmet.ProtustrankaFormatedWithAdress_1"> TADIĆ STOJAN društvo s ograničenom odgovornošću za građevinarstvo, trgovinu i usluge, Polonje 108, 10380 Sveti Ivan Zelina</derivirana_varijabla>
  </DomainObject.Predmet.ProtustrankaFormatedWithAdress>
  <DomainObject.Predmet.ProtustrankaFormatedWithAdressOIB>
    <izvorni_sadrzaj> TADIĆ STOJAN društvo s ograničenom odgovornošću za građevinarstvo, trgovinu i usluge, OIB 77240620445, Polonje 108, 10380 Sveti Ivan Zelina</izvorni_sadrzaj>
    <derivirana_varijabla naziv="DomainObject.Predmet.ProtustrankaFormatedWithAdressOIB_1"> TADIĆ STOJAN društvo s ograničenom odgovornošću za građevinarstvo, trgovinu i usluge, OIB 77240620445, Polonje 108, 10380 Sveti Ivan Zelina</derivirana_varijabla>
  </DomainObject.Predmet.ProtustrankaFormatedWithAdressOIB>
  <DomainObject.Predmet.ProtustrankaWithAdress>
    <izvorni_sadrzaj>TADIĆ STOJAN društvo s ograničenom odgovornošću za građevinarstvo, trgovinu i usluge Polonje 108, 10380 Sveti Ivan Zelina</izvorni_sadrzaj>
    <derivirana_varijabla naziv="DomainObject.Predmet.ProtustrankaWithAdress_1">TADIĆ STOJAN društvo s ograničenom odgovornošću za građevinarstvo, trgovinu i usluge Polonje 108, 10380 Sveti Ivan Zelina</derivirana_varijabla>
  </DomainObject.Predmet.ProtustrankaWithAdress>
  <DomainObject.Predmet.ProtustrankaWithAdressOIB>
    <izvorni_sadrzaj>TADIĆ STOJAN društvo s ograničenom odgovornošću za građevinarstvo, trgovinu i usluge, OIB 77240620445, Polonje 108, 10380 Sveti Ivan Zelina</izvorni_sadrzaj>
    <derivirana_varijabla naziv="DomainObject.Predmet.ProtustrankaWithAdressOIB_1">TADIĆ STOJAN društvo s ograničenom odgovornošću za građevinarstvo, trgovinu i usluge, OIB 77240620445, Polonje 108, 10380 Sveti Ivan Zelina</derivirana_varijabla>
  </DomainObject.Predmet.ProtustrankaWithAdressOIB>
  <DomainObject.Predmet.ProtustrankaNazivFormated>
    <izvorni_sadrzaj>TADIĆ STOJAN društvo s ograničenom odgovornošću za građevinarstvo, trgovinu i usluge</izvorni_sadrzaj>
    <derivirana_varijabla naziv="DomainObject.Predmet.ProtustrankaNazivFormated_1">TADIĆ STOJAN društvo s ograničenom odgovornošću za građevinarstvo, trgovinu i usluge</derivirana_varijabla>
  </DomainObject.Predmet.ProtustrankaNazivFormated>
  <DomainObject.Predmet.ProtustrankaNazivFormatedOIB>
    <izvorni_sadrzaj>TADIĆ STOJAN društvo s ograničenom odgovornošću za građevinarstvo, trgovinu i usluge, OIB 77240620445</izvorni_sadrzaj>
    <derivirana_varijabla naziv="DomainObject.Predmet.ProtustrankaNazivFormatedOIB_1">TADIĆ STOJAN društvo s ograničenom odgovornošću za građevinarstvo, trgovinu i usluge, OIB 77240620445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TADIĆ STOJAN društvo s ograničenom odgovornošću za građevinarstvo, trgovinu i usluge</item>
    </izvorni_sadrzaj>
    <derivirana_varijabla naziv="DomainObject.Predmet.ProtuStrankaListFormated_1">
      <item>TADIĆ STOJAN društvo s ograničenom odgovornošću za građevinarstvo, trgovinu i usluge</item>
    </derivirana_varijabla>
  </DomainObject.Predmet.ProtuStrankaListFormated>
  <DomainObject.Predmet.ProtuStrankaListFormatedOIB>
    <izvorni_sadrzaj>
      <item>TADIĆ STOJAN društvo s ograničenom odgovornošću za građevinarstvo, trgovinu i usluge, OIB 77240620445</item>
    </izvorni_sadrzaj>
    <derivirana_varijabla naziv="DomainObject.Predmet.ProtuStrankaListFormatedOIB_1">
      <item>TADIĆ STOJAN društvo s ograničenom odgovornošću za građevinarstvo, trgovinu i usluge, OIB 77240620445</item>
    </derivirana_varijabla>
  </DomainObject.Predmet.ProtuStrankaListFormatedOIB>
  <DomainObject.Predmet.ProtuStrankaListFormatedWithAdress>
    <izvorni_sadrzaj>
      <item>TADIĆ STOJAN društvo s ograničenom odgovornošću za građevinarstvo, trgovinu i usluge, Polonje 108, 10380 Sveti Ivan Zelina</item>
    </izvorni_sadrzaj>
    <derivirana_varijabla naziv="DomainObject.Predmet.ProtuStrankaListFormatedWithAdress_1">
      <item>TADIĆ STOJAN društvo s ograničenom odgovornošću za građevinarstvo, trgovinu i usluge, Polonje 108, 10380 Sveti Ivan Zelina</item>
    </derivirana_varijabla>
  </DomainObject.Predmet.ProtuStrankaListFormatedWithAdress>
  <DomainObject.Predmet.ProtuStrankaListFormatedWithAdressOIB>
    <izvorni_sadrzaj>
      <item>TADIĆ STOJAN društvo s ograničenom odgovornošću za građevinarstvo, trgovinu i usluge, OIB 77240620445, Polonje 108, 10380 Sveti Ivan Zelina</item>
    </izvorni_sadrzaj>
    <derivirana_varijabla naziv="DomainObject.Predmet.ProtuStrankaListFormatedWithAdressOIB_1">
      <item>TADIĆ STOJAN društvo s ograničenom odgovornošću za građevinarstvo, trgovinu i usluge, OIB 77240620445, Polonje 108, 10380 Sveti Ivan Zelina</item>
    </derivirana_varijabla>
  </DomainObject.Predmet.ProtuStrankaListFormatedWithAdressOIB>
  <DomainObject.Predmet.ProtuStrankaListNazivFormated>
    <izvorni_sadrzaj>
      <item>TADIĆ STOJAN društvo s ograničenom odgovornošću za građevinarstvo, trgovinu i usluge</item>
    </izvorni_sadrzaj>
    <derivirana_varijabla naziv="DomainObject.Predmet.ProtuStrankaListNazivFormated_1">
      <item>TADIĆ STOJAN društvo s ograničenom odgovornošću za građevinarstvo, trgovinu i usluge</item>
    </derivirana_varijabla>
  </DomainObject.Predmet.ProtuStrankaListNazivFormated>
  <DomainObject.Predmet.ProtuStrankaListNazivFormatedOIB>
    <izvorni_sadrzaj>
      <item>TADIĆ STOJAN društvo s ograničenom odgovornošću za građevinarstvo, trgovinu i usluge, OIB 77240620445</item>
    </izvorni_sadrzaj>
    <derivirana_varijabla naziv="DomainObject.Predmet.ProtuStrankaListNazivFormatedOIB_1">
      <item>TADIĆ STOJAN društvo s ograničenom odgovornošću za građevinarstvo, trgovinu i usluge, OIB 77240620445</item>
    </derivirana_varijabla>
  </DomainObject.Predmet.ProtuStrankaListNazivFormatedOIB>
  <DomainObject.Predmet.OstaliListFormated>
    <izvorni_sadrzaj>
      <item>Stojan Tadić</item>
      <item>HRVATSKI ZAVOD ZA MIROVINSKO OSIGURANJE</item>
      <item>ŽUPANIJSKO DRŽAVNO ODVJETNIŠTVO U ZAGREBU</item>
    </izvorni_sadrzaj>
    <derivirana_varijabla naziv="DomainObject.Predmet.OstaliListFormated_1">
      <item>Stojan Tadić</item>
      <item>HRVATSKI ZAVOD ZA MIROVINSKO OSIGURANJE</item>
      <item>ŽUPANIJSKO DRŽAVNO ODVJETNIŠTVO U ZAGREBU</item>
    </derivirana_varijabla>
  </DomainObject.Predmet.OstaliListFormated>
  <DomainObject.Predmet.OstaliListFormatedOIB>
    <izvorni_sadrzaj>
      <item>Stojan Tadić, OIB 36721362071</item>
      <item>HRVATSKI ZAVOD ZA MIROVINSKO OSIGURANJE, OIB 84397956623</item>
      <item>ŽUPANIJSKO DRŽAVNO ODVJETNIŠTVO U ZAGREBU, OIB 16488001145</item>
    </izvorni_sadrzaj>
    <derivirana_varijabla naziv="DomainObject.Predmet.OstaliListFormatedOIB_1">
      <item>Stojan Tadić, OIB 36721362071</item>
      <item>HRVATSKI ZAVOD ZA MIROVINSKO OSIGURANJE, OIB 84397956623</item>
      <item>ŽUPANIJSKO DRŽAVNO ODVJETNIŠTVO U ZAGREBU, OIB 16488001145</item>
    </derivirana_varijabla>
  </DomainObject.Predmet.OstaliListFormatedOIB>
  <DomainObject.Predmet.OstaliListFormatedWithAdress>
    <izvorni_sadrzaj>
      <item>Stojan Tadić, Polonje 108, 10380 Polonje</item>
      <item>HRVATSKI ZAVOD ZA MIROVINSKO OSIGURANJE, Trpimirova 4, 10000 Zagreb</item>
      <item>ŽUPANIJSKO DRŽAVNO ODVJETNIŠTVO U ZAGREBU, Savska Cesta 41, 10000 Zagreb</item>
    </izvorni_sadrzaj>
    <derivirana_varijabla naziv="DomainObject.Predmet.OstaliListFormatedWithAdress_1">
      <item>Stojan Tadić, Polonje 108, 10380 Polonje</item>
      <item>HRVATSKI ZAVOD ZA MIROVINSKO OSIGURANJE, Trpimirova 4,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Stojan Tadić, OIB 36721362071, Polonje 108, 10380 Polonje</item>
      <item>HRVATSKI ZAVOD ZA MIROVINSKO OSIGURANJE, OIB 84397956623, Trpimirova 4, 10000 Zagreb</item>
      <item>ŽUPANIJSKO DRŽAVNO ODVJETNIŠTVO U ZAGREBU, OIB 16488001145, Savska Cesta 41, 10000 Zagreb</item>
    </izvorni_sadrzaj>
    <derivirana_varijabla naziv="DomainObject.Predmet.OstaliListFormatedWithAdressOIB_1">
      <item>Stojan Tadić, OIB 36721362071, Polonje 108, 10380 Polonje</item>
      <item>HRVATSKI ZAVOD ZA MIROVINSKO OSIGURANJE, OIB 84397956623, Trpimirova 4,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Stojan Tadić</item>
      <item>HRVATSKI ZAVOD ZA MIROVINSKO OSIGURANJE</item>
      <item>ŽUPANIJSKO DRŽAVNO ODVJETNIŠTVO U ZAGREBU</item>
    </izvorni_sadrzaj>
    <derivirana_varijabla naziv="DomainObject.Predmet.OstaliListNazivFormated_1">
      <item>Stojan Tadić</item>
      <item>HRVATSKI ZAVOD ZA MIROVINSKO OSIGURANJE</item>
      <item>ŽUPANIJSKO DRŽAVNO ODVJETNIŠTVO U ZAGREBU</item>
    </derivirana_varijabla>
  </DomainObject.Predmet.OstaliListNazivFormated>
  <DomainObject.Predmet.OstaliListNazivFormatedOIB>
    <izvorni_sadrzaj>
      <item>Stojan Tadić, OIB 36721362071</item>
      <item>HRVATSKI ZAVOD ZA MIROVINSKO OSIGURANJE, OIB 84397956623</item>
      <item>ŽUPANIJSKO DRŽAVNO ODVJETNIŠTVO U ZAGREBU, OIB 16488001145</item>
    </izvorni_sadrzaj>
    <derivirana_varijabla naziv="DomainObject.Predmet.OstaliListNazivFormatedOIB_1">
      <item>Stojan Tadić, OIB 36721362071</item>
      <item>HRVATSKI ZAVOD ZA MIROVINSKO OSIGURANJE, OIB 84397956623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TADIĆ STOJAN društvo s ograničenom odgovornošću za građevinarstvo, trgovinu i usluge</izvorni_sadrzaj>
    <derivirana_varijabla naziv="DomainObject.Predmet.ProtustrankaIDrugi_1">TADIĆ STOJAN društvo s ograničenom odgovornošću za građevinarstvo,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TADIĆ STOJAN društvo s ograničenom odgovornošću za građevinarstvo, trgovinu i usluge, OIB 77240620445, Polonje 108, 10380 Sveti Ivan Zelina</izvorni_sadrzaj>
    <derivirana_varijabla naziv="DomainObject.Predmet.ProtustrankaIDrugiAdressOIB_1">TADIĆ STOJAN društvo s ograničenom odgovornošću za građevinarstvo, trgovinu i usluge, OIB 77240620445, Polonje 108,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TADIĆ STOJAN društvo s ograničenom odgovornošću za građevinarstvo, trgovinu i usluge</item>
      <item>Stojan Tadić</item>
      <item>HRVATSKI ZAVOD ZA MIROVINSKO OSIGURANJE</item>
      <item>ŽUPANIJSKO DRŽAVNO ODVJETNIŠTVO U ZAGREBU</item>
    </izvorni_sadrzaj>
    <derivirana_varijabla naziv="DomainObject.Predmet.SudioniciListNaziv_1">
      <item>FINA Regionalni centar Zagreb</item>
      <item>TADIĆ STOJAN društvo s ograničenom odgovornošću za građevinarstvo, trgovinu i usluge</item>
      <item>Stojan Tadić</item>
      <item>HRVATSKI ZAVOD ZA MIROVINSKO OSIGURANJE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TADIĆ STOJAN društvo s ograničenom odgovornošću za građevinarstvo, trgovinu i usluge, OIB 77240620445, Polonje 108,10380 Sveti Ivan Zelina</item>
      <item>Stojan Tadić, OIB 36721362071, Polonje 108,10380 Polonje</item>
      <item>HRVATSKI ZAVOD ZA MIROVINSKO OSIGURANJE, OIB 84397956623, Trpimirova 4,10000 Zagreb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TADIĆ STOJAN društvo s ograničenom odgovornošću za građevinarstvo, trgovinu i usluge, OIB 77240620445, Polonje 108,10380 Sveti Ivan Zelina</item>
      <item>Stojan Tadić, OIB 36721362071, Polonje 108,10380 Polonje</item>
      <item>HRVATSKI ZAVOD ZA MIROVINSKO OSIGURANJE, OIB 84397956623, Trpimirova 4,10000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77240620445</item>
      <item>, OIB 36721362071</item>
      <item>, OIB 84397956623</item>
      <item>, OIB 16488001145</item>
    </izvorni_sadrzaj>
    <derivirana_varijabla naziv="DomainObject.Predmet.SudioniciListNazivOIB_1">
      <item>, OIB 85821130368</item>
      <item>, OIB 77240620445</item>
      <item>, OIB 36721362071</item>
      <item>, OIB 84397956623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2040</properties:Characters>
  <properties:Lines>80</properties:Lines>
  <properties:Paragraphs>32</properties:Paragraphs>
  <properties:TotalTime>1</properties:TotalTime>
  <properties:ScaleCrop>false</properties:ScaleCrop>
  <properties:LinksUpToDate>false</properties:LinksUpToDate>
  <properties:CharactersWithSpaces>2827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2017-12-06T08:43:00Z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