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26f8" w14:paraId="d1b26f8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E4B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CF7E4B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KLESARSTVO KUKEC jednostavno društvo s ograničenom odgovornošću za klesarstvo, graditeljstvo i usluge</izvorni_sadrzaj>
    <derivirana_varijabla naziv="DomainObject.Predmet.ProtustrankaFormated_1">  KLESARSTVO KUKEC jednostavno društvo s ograničenom odgovornošću za klesarstvo, graditeljstvo i usluge</derivirana_varijabla>
  </DomainObject.Predmet.ProtustrankaFormated>
  <DomainObject.Predmet.ProtustrankaFormatedOIB>
    <izvorni_sadrzaj>  KLESARSTVO KUKEC jednostavno društvo s ograničenom odgovornošću za klesarstvo, graditeljstvo i usluge, OIB 19758498015</izvorni_sadrzaj>
    <derivirana_varijabla naziv="DomainObject.Predmet.ProtustrankaFormatedOIB_1">  KLESARSTVO KUKEC jednostavno društvo s ograničenom odgovornošću za klesarstvo, graditeljstvo i usluge, OIB 19758498015</derivirana_varijabla>
  </DomainObject.Predmet.ProtustrankaFormatedOIB>
  <DomainObject.Predmet.ProtustrankaFormatedWithAdress>
    <izvorni_sadrzaj> KLESARSTVO KUKEC jednostavno društvo s ograničenom odgovornošću za klesarstvo, graditeljstvo i usluge, Malo Gradišće 18, 42208 Malo Gradišće</izvorni_sadrzaj>
    <derivirana_varijabla naziv="DomainObject.Predmet.ProtustrankaFormatedWithAdress_1"> KLESARSTVO KUKEC jednostavno društvo s ograničenom odgovornošću za klesarstvo, graditeljstvo i usluge, Malo Gradišće 18, 42208 Malo Gradišće</derivirana_varijabla>
  </DomainObject.Predmet.ProtustrankaFormatedWithAdress>
  <DomainObject.Predmet.ProtustrankaFormatedWithAdressOIB>
    <izvorni_sadrzaj> KLESARSTVO KUKEC jednostavno društvo s ograničenom odgovornošću za klesarstvo, graditeljstvo i usluge, OIB 19758498015, Malo Gradišće 18, 42208 Malo Gradišće</izvorni_sadrzaj>
    <derivirana_varijabla naziv="DomainObject.Predmet.ProtustrankaFormatedWithAdressOIB_1"> KLESARSTVO KUKEC jednostavno društvo s ograničenom odgovornošću za klesarstvo, graditeljstvo i usluge, OIB 19758498015, Malo Gradišće 18, 42208 Malo Gradišće</derivirana_varijabla>
  </DomainObject.Predmet.ProtustrankaFormatedWithAdressOIB>
  <DomainObject.Predmet.ProtustrankaWithAdress>
    <izvorni_sadrzaj>KLESARSTVO KUKEC jednostavno društvo s ograničenom odgovornošću za klesarstvo, graditeljstvo i usluge Malo Gradišće 18, 42208 Malo Gradišće</izvorni_sadrzaj>
    <derivirana_varijabla naziv="DomainObject.Predmet.ProtustrankaWithAdress_1">KLESARSTVO KUKEC jednostavno društvo s ograničenom odgovornošću za klesarstvo, graditeljstvo i usluge Malo Gradišće 18, 42208 Malo Gradišće</derivirana_varijabla>
  </DomainObject.Predmet.ProtustrankaWithAdress>
  <DomainObject.Predmet.ProtustrankaWith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WithAdressOIB_1">KLESARSTVO KUKEC jednostavno društvo s ograničenom odgovornošću za klesarstvo, graditeljstvo i usluge, OIB 19758498015, Malo Gradišće 18, 42208 Malo Gradišće</derivirana_varijabla>
  </DomainObject.Predmet.ProtustrankaWithAdressOIB>
  <DomainObject.Predmet.ProtustrankaNazivFormated>
    <izvorni_sadrzaj>KLESARSTVO KUKEC jednostavno društvo s ograničenom odgovornošću za klesarstvo, graditeljstvo i usluge</izvorni_sadrzaj>
    <derivirana_varijabla naziv="DomainObject.Predmet.ProtustrankaNazivFormated_1">KLESARSTVO KUKEC jednostavno društvo s ograničenom odgovornošću za klesarstvo, graditeljstvo i usluge</derivirana_varijabla>
  </DomainObject.Predmet.ProtustrankaNazivFormated>
  <DomainObject.Predmet.ProtustrankaNazivFormatedOIB>
    <izvorni_sadrzaj>KLESARSTVO KUKEC jednostavno društvo s ograničenom odgovornošću za klesarstvo, graditeljstvo i usluge, OIB 19758498015</izvorni_sadrzaj>
    <derivirana_varijabla naziv="DomainObject.Predmet.ProtustrankaNazivFormatedOIB_1">KLESARSTVO KUKEC jednostavno društvo s ograničenom odgovornošću za klesarstvo, graditeljstvo i usluge, OIB 19758498015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30023.87</izvorni_sadrzaj>
    <derivirana_varijabla naziv="DomainObject.Predmet.TrenutnaVrijednost_1">30023.87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KLESARSTVO KUKEC jednostavno društvo s ograničenom odgovornošću za klesarstvo, graditeljstvo i usluge</item>
    </izvorni_sadrzaj>
    <derivirana_varijabla naziv="DomainObject.Predmet.ProtuStrankaListFormated_1">
      <item>KLESARSTVO KUKEC jednostavno društvo s ograničenom odgovornošću za klesarstvo, graditeljstvo i usluge</item>
    </derivirana_varijabla>
  </DomainObject.Predmet.ProtuStrankaListFormated>
  <DomainObject.Predmet.ProtuStrankaListFormatedOIB>
    <izvorni_sadrzaj>
      <item>KLESARSTVO KUKEC jednostavno društvo s ograničenom odgovornošću za klesarstvo, graditeljstvo i usluge, OIB 19758498015</item>
    </izvorni_sadrzaj>
    <derivirana_varijabla naziv="DomainObject.Predmet.ProtuStrankaListFormatedOIB_1">
      <item>KLESARSTVO KUKEC jednostavno društvo s ograničenom odgovornošću za klesarstvo, graditeljstvo i usluge, OIB 19758498015</item>
    </derivirana_varijabla>
  </DomainObject.Predmet.ProtuStrankaListFormatedOIB>
  <DomainObject.Predmet.ProtuStrankaListFormatedWithAdress>
    <izvorni_sadrzaj>
      <item>KLESARSTVO KUKEC jednostavno društvo s ograničenom odgovornošću za klesarstvo, graditeljstvo i usluge, Malo Gradišće 18, 42208 Malo Gradišće</item>
    </izvorni_sadrzaj>
    <derivirana_varijabla naziv="DomainObject.Predmet.ProtuStrankaListFormatedWithAdress_1">
      <item>KLESARSTVO KUKEC jednostavno društvo s ograničenom odgovornošću za klesarstvo, graditeljstvo i usluge, Malo Gradišće 18, 42208 Malo Gradišće</item>
    </derivirana_varijabla>
  </DomainObject.Predmet.ProtuStrankaListFormatedWithAdress>
  <DomainObject.Predmet.ProtuStrankaListFormatedWithAdressOIB>
    <izvorni_sadrzaj>
      <item>KLESARSTVO KUKEC jednostavno društvo s ograničenom odgovornošću za klesarstvo, graditeljstvo i usluge, OIB 19758498015, Malo Gradišće 18, 42208 Malo Gradišće</item>
    </izvorni_sadrzaj>
    <derivirana_varijabla naziv="DomainObject.Predmet.ProtuStrankaListFormatedWithAdressOIB_1">
      <item>KLESARSTVO KUKEC jednostavno društvo s ograničenom odgovornošću za klesarstvo, graditeljstvo i usluge, OIB 19758498015, Malo Gradišće 18, 42208 Malo Gradišće</item>
    </derivirana_varijabla>
  </DomainObject.Predmet.ProtuStrankaListFormatedWithAdressOIB>
  <DomainObject.Predmet.ProtuStrankaListNazivFormated>
    <izvorni_sadrzaj>
      <item>KLESARSTVO KUKEC jednostavno društvo s ograničenom odgovornošću za klesarstvo, graditeljstvo i usluge</item>
    </izvorni_sadrzaj>
    <derivirana_varijabla naziv="DomainObject.Predmet.ProtuStrankaListNazivFormated_1">
      <item>KLESARSTVO KUKEC jednostavno društvo s ograničenom odgovornošću za klesarstvo, graditeljstvo i usluge</item>
    </derivirana_varijabla>
  </DomainObject.Predmet.ProtuStrankaListNazivFormated>
  <DomainObject.Predmet.ProtuStrankaListNazivFormatedOIB>
    <izvorni_sadrzaj>
      <item>KLESARSTVO KUKEC jednostavno društvo s ograničenom odgovornošću za klesarstvo, graditeljstvo i usluge, OIB 19758498015</item>
    </izvorni_sadrzaj>
    <derivirana_varijabla naziv="DomainObject.Predmet.ProtuStrankaListNazivFormatedOIB_1">
      <item>KLESARSTVO KUKEC jednostavno društvo s ograničenom odgovornošću za klesarstvo, graditeljstvo i usluge, OIB 19758498015</item>
    </derivirana_varijabla>
  </DomainObject.Predmet.ProtuStrankaListNazivFormatedOIB>
  <DomainObject.Predmet.OstaliListFormated>
    <izvorni_sadrzaj>
      <item>E-oglasna ploča</item>
      <item>Sudski registar</item>
      <item>Martin Kukec</item>
      <item>Županijsko državno odvjetništvo</item>
    </izvorni_sadrzaj>
    <derivirana_varijabla naziv="DomainObject.Predmet.OstaliListFormated_1">
      <item>E-oglasna ploča</item>
      <item>Sudski registar</item>
      <item>Martin Kukec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Martin Kukec, OIB 37409273128</item>
      <item>Županijsko državno odvjetništvo</item>
    </izvorni_sadrzaj>
    <derivirana_varijabla naziv="DomainObject.Predmet.OstaliListFormatedOIB_1">
      <item>E-oglasna ploča</item>
      <item>Sudski registar</item>
      <item>Martin Kukec, OIB 37409273128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Martin Kukec, Malo Gradišće 18, 42208 Malo Gradišće</item>
      <item>Županijsko državno odvjetništvo</item>
    </izvorni_sadrzaj>
    <derivirana_varijabla naziv="DomainObject.Predmet.OstaliListFormatedWithAdress_1">
      <item>E-oglasna ploča</item>
      <item>Sudski registar</item>
      <item>Martin Kukec, Malo Gradišće 18, 42208 Malo Gradišće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Martin Kukec, OIB 37409273128, Malo Gradišće 18, 42208 Malo Gradišće</item>
      <item>Županijsko državno odvjetništvo</item>
    </izvorni_sadrzaj>
    <derivirana_varijabla naziv="DomainObject.Predmet.OstaliListFormatedWithAdressOIB_1">
      <item>E-oglasna ploča</item>
      <item>Sudski registar</item>
      <item>Martin Kukec, OIB 37409273128, Malo Gradišće 18, 42208 Malo Gradišće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Martin Kukec</item>
      <item>Županijsko državno odvjetništvo</item>
    </izvorni_sadrzaj>
    <derivirana_varijabla naziv="DomainObject.Predmet.OstaliListNazivFormated_1">
      <item>E-oglasna ploča</item>
      <item>Sudski registar</item>
      <item>Martin Kukec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Martin Kukec, OIB 37409273128</item>
      <item>Županijsko državno odvjetništvo</item>
    </izvorni_sadrzaj>
    <derivirana_varijabla naziv="DomainObject.Predmet.OstaliListNazivFormatedOIB_1">
      <item>E-oglasna ploča</item>
      <item>Sudski registar</item>
      <item>Martin Kukec, OIB 37409273128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KLESARSTVO KUKEC jednostavno društvo s ograničenom odgovornošću za klesarstvo, graditeljstvo i usluge</izvorni_sadrzaj>
    <derivirana_varijabla naziv="DomainObject.Predmet.ProtustrankaIDrugi_1">KLESARSTVO KUKEC jednostavno društvo s ograničenom odgovornošću za klesarstvo,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IDrugiAdressOIB_1">KLESARSTVO KUKEC jednostavno društvo s ograničenom odgovornošću za klesarstvo, graditeljstvo i usluge, OIB 19758498015, Malo Gradišće 18, 42208 Malo Gradišće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KLESARSTVO KUKEC jednostavno društvo s ograničenom odgovornošću za klesarstvo, graditeljstvo i usluge</item>
      <item>E-oglasna ploča</item>
      <item>Sudski registar</item>
      <item>Martin Kukec</item>
      <item>Županijsko državno odvjetništvo</item>
    </izvorni_sadrzaj>
    <derivirana_varijabla naziv="DomainObject.Predmet.SudioniciListNaziv_1">
      <item>Financijska agencija</item>
      <item>KLESARSTVO KUKEC jednostavno društvo s ograničenom odgovornošću za klesarstvo, graditeljstvo i usluge</item>
      <item>E-oglasna ploča</item>
      <item>Sudski registar</item>
      <item>Martin Kukec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KLESARSTVO KUKEC jednostavno društvo s ograničenom odgovornošću za klesarstvo, graditeljstvo i usluge, OIB 19758498015, Malo Gradišće 18,42208 Malo Gradišće</item>
      <item>E-oglasna ploča</item>
      <item>Sudski registar</item>
      <item>Martin Kukec, OIB 37409273128, Malo Gradišće 18,42208 Malo Gradišće</item>
      <item>Županijsko državno odvjetništvo</item>
    </izvorni_sadrzaj>
    <derivirana_varijabla naziv="DomainObject.Predmet.SudioniciListAdressOIB_1">
      <item>Financijska agencija, OIB 85821130368, A. Cesarca 2,42000 Varaždin</item>
      <item>KLESARSTVO KUKEC jednostavno društvo s ograničenom odgovornošću za klesarstvo, graditeljstvo i usluge, OIB 19758498015, Malo Gradišće 18,42208 Malo Gradišće</item>
      <item>E-oglasna ploča</item>
      <item>Sudski registar</item>
      <item>Martin Kukec, OIB 37409273128, Malo Gradišće 18,42208 Malo Gradišće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19758498015</item>
      <item>, OIB null</item>
      <item>, OIB 37409273128</item>
      <item>, OIB null</item>
    </izvorni_sadrzaj>
    <derivirana_varijabla naziv="DomainObject.Predmet.SudioniciListNazivOIB_1">
      <item>, OIB null</item>
      <item>, OIB 85821130368</item>
      <item>, OIB 19758498015</item>
      <item>, OIB null</item>
      <item>, OIB 37409273128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