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42d9" w14:paraId="bf642d9" w:rsidRDefault="00425D33" w:rsidP="00425D33" w:rsidR="00425D33">
      <w:pPr>
        <w:spacing w:after="0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>
        <w:rPr>
          <w:rFonts w:cs="Arial" w:hAnsi="Arial" w:ascii="Arial"/>
          <w:sz w:val="20"/>
          <w:szCs w:val="20"/>
        </w:rPr>
        <w:tab/>
      </w:r>
    </w:p>
    <w:p w:rsidRDefault="00D115B8" w:rsidP="00D115B8" w:rsidR="00D115B8" w:rsidRPr="00D115B8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D115B8">
        <w:rPr>
          <w:rFonts w:cs="Arial" w:hAnsi="Arial" w:ascii="Arial"/>
          <w:sz w:val="20"/>
          <w:szCs w:val="20"/>
          <w:lang w:val="pl-PL"/>
        </w:rPr>
        <w:t xml:space="preserve">ŠPILJAR M&amp;B  d.o.o. u stečaju </w:t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</w:r>
      <w:r w:rsidRPr="00D115B8">
        <w:rPr>
          <w:rFonts w:cs="Arial" w:hAnsi="Arial" w:ascii="Arial"/>
          <w:sz w:val="20"/>
          <w:szCs w:val="20"/>
          <w:lang w:val="pl-PL"/>
        </w:rPr>
        <w:tab/>
        <w:t xml:space="preserve">Na broj:4 St-2378/17 </w:t>
      </w:r>
    </w:p>
    <w:p w:rsidRDefault="00D115B8" w:rsidP="00D115B8" w:rsidR="00D115B8" w:rsidRPr="00D115B8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D115B8">
        <w:rPr>
          <w:rFonts w:cs="Arial" w:hAnsi="Arial" w:ascii="Arial"/>
          <w:sz w:val="20"/>
          <w:szCs w:val="20"/>
          <w:lang w:val="pl-PL"/>
        </w:rPr>
        <w:t xml:space="preserve"> Zagreb, Slavka Batušića 11</w:t>
      </w:r>
    </w:p>
    <w:p w:rsidRDefault="00D115B8" w:rsidP="00D115B8" w:rsidR="00425D33">
      <w:pPr>
        <w:spacing w:after="0"/>
        <w:rPr>
          <w:rFonts w:cs="Arial" w:hAnsi="Arial" w:ascii="Arial"/>
          <w:sz w:val="20"/>
          <w:szCs w:val="20"/>
        </w:rPr>
      </w:pPr>
      <w:r w:rsidRPr="00D115B8">
        <w:rPr>
          <w:rFonts w:cs="Arial" w:hAnsi="Arial" w:ascii="Arial"/>
          <w:sz w:val="20"/>
          <w:szCs w:val="20"/>
          <w:lang w:val="pl-PL"/>
        </w:rPr>
        <w:t xml:space="preserve"> OIB:58864923846</w:t>
      </w:r>
      <w:r w:rsidR="00425D33">
        <w:rPr>
          <w:rFonts w:cs="Arial" w:hAnsi="Arial" w:ascii="Arial"/>
          <w:sz w:val="20"/>
          <w:szCs w:val="20"/>
        </w:rPr>
        <w:tab/>
        <w:t xml:space="preserve">       </w:t>
      </w:r>
      <w:r w:rsidR="00425D33">
        <w:rPr>
          <w:rFonts w:cs="Arial" w:hAnsi="Arial" w:ascii="Arial"/>
          <w:sz w:val="20"/>
          <w:szCs w:val="20"/>
        </w:rPr>
        <w:tab/>
        <w:t xml:space="preserve">                   </w:t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         </w:t>
      </w:r>
      <w:r w:rsidR="00425D33">
        <w:rPr>
          <w:rFonts w:cs="Arial" w:hAnsi="Arial" w:ascii="Arial"/>
          <w:sz w:val="20"/>
          <w:szCs w:val="20"/>
        </w:rPr>
        <w:t xml:space="preserve"> </w:t>
      </w:r>
      <w:r w:rsidR="00487A38">
        <w:rPr>
          <w:rFonts w:cs="Arial" w:hAnsi="Arial" w:ascii="Arial"/>
          <w:sz w:val="20"/>
          <w:szCs w:val="20"/>
        </w:rPr>
        <w:t xml:space="preserve">    </w:t>
      </w:r>
      <w:r w:rsidR="00425D33">
        <w:rPr>
          <w:rFonts w:cs="Arial" w:hAnsi="Arial" w:ascii="Arial"/>
          <w:sz w:val="20"/>
          <w:szCs w:val="20"/>
        </w:rPr>
        <w:t xml:space="preserve">Stečajni sudac </w:t>
      </w:r>
    </w:p>
    <w:p w:rsidRDefault="00425D33" w:rsidP="00425D33" w:rsidR="00425D33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</w:t>
      </w:r>
      <w:r>
        <w:rPr>
          <w:rFonts w:cs="Arial" w:hAnsi="Arial" w:ascii="Arial"/>
          <w:sz w:val="20"/>
          <w:szCs w:val="20"/>
        </w:rPr>
        <w:tab/>
      </w:r>
    </w:p>
    <w:p w:rsidRDefault="00425D33" w:rsidP="00425D33" w:rsidR="00425D33">
      <w:pPr>
        <w:spacing w:after="0"/>
        <w:ind w:left="4248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Popis vjerovnika koji su dostavili  tražbine za ispitno ročište </w:t>
      </w:r>
    </w:p>
    <w:p w:rsidRDefault="00425D33" w:rsidP="00425D33" w:rsidR="00425D33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                                                                               određeno za dan </w:t>
      </w:r>
      <w:r w:rsidR="00D115B8">
        <w:rPr>
          <w:rFonts w:cs="Arial" w:hAnsi="Arial" w:ascii="Arial"/>
          <w:b/>
          <w:sz w:val="20"/>
          <w:szCs w:val="20"/>
        </w:rPr>
        <w:t>12.srpanj  2018. u 12</w:t>
      </w:r>
      <w:r>
        <w:rPr>
          <w:rFonts w:cs="Arial" w:hAnsi="Arial" w:ascii="Arial"/>
          <w:b/>
          <w:sz w:val="20"/>
          <w:szCs w:val="20"/>
        </w:rPr>
        <w:t>,00 sati</w:t>
      </w:r>
    </w:p>
    <w:p w:rsidRDefault="00425D33" w:rsidP="00425D33" w:rsidR="00425D33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</w:t>
      </w:r>
    </w:p>
    <w:tbl>
      <w:tblPr>
        <w:tblW w:type="dxa" w:w="15310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851"/>
        <w:gridCol w:w="2780"/>
        <w:gridCol w:w="1842"/>
        <w:gridCol w:w="4166"/>
        <w:gridCol w:w="1560"/>
        <w:gridCol w:w="1134"/>
        <w:gridCol w:w="1134"/>
        <w:gridCol w:w="1275"/>
      </w:tblGrid>
      <w:tr w:rsidTr="00BF0F7E" w:rsidR="00425D33">
        <w:trPr>
          <w:trHeight w:val="59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type="dxa" w:w="27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1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 w:rsidRPr="00F716EA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Tr="00BF0F7E" w:rsidR="00993CD3" w:rsidRPr="006F706E">
        <w:trPr>
          <w:trHeight w:val="544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3CD3" w:rsidP="00487A38" w:rsidR="00993CD3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93CD3" w:rsidP="00993CD3" w:rsidR="00993CD3" w:rsidRPr="00527FD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27FD4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7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993CD3" w:rsidP="00993CD3" w:rsidR="00993CD3" w:rsidRPr="00527FD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527FD4">
              <w:rPr>
                <w:rFonts w:cs="Arial" w:hAnsi="Arial" w:ascii="Arial"/>
                <w:sz w:val="20"/>
                <w:szCs w:val="20"/>
              </w:rPr>
              <w:t xml:space="preserve">ADDIKO BANK d.d. </w:t>
            </w:r>
            <w:r w:rsidR="000B1C0E">
              <w:rPr>
                <w:rFonts w:cs="Arial" w:hAnsi="Arial" w:ascii="Arial"/>
                <w:sz w:val="20"/>
                <w:szCs w:val="20"/>
              </w:rPr>
              <w:t>(ranije Hypo Alpe Adria Bank d.d.)</w:t>
            </w:r>
          </w:p>
          <w:p w:rsidRDefault="00993CD3" w:rsidP="00402F7E" w:rsidR="00993CD3" w:rsidRPr="00527FD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527FD4">
              <w:rPr>
                <w:rFonts w:cs="Arial" w:hAnsi="Arial" w:ascii="Arial"/>
                <w:sz w:val="20"/>
                <w:szCs w:val="20"/>
              </w:rPr>
              <w:t>OIB:14036333877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CD3" w:rsidP="00993CD3" w:rsidR="00993CD3" w:rsidRPr="00993CD3">
            <w:pPr>
              <w:rPr>
                <w:rFonts w:cs="Arial" w:hAnsi="Arial" w:ascii="Arial"/>
                <w:sz w:val="20"/>
                <w:szCs w:val="20"/>
              </w:rPr>
            </w:pPr>
            <w:r w:rsidRPr="00993CD3">
              <w:rPr>
                <w:rFonts w:cs="Arial" w:hAnsi="Arial" w:ascii="Arial"/>
                <w:sz w:val="20"/>
                <w:szCs w:val="20"/>
              </w:rPr>
              <w:t>Zagreb, Slavonska avenija 6</w:t>
            </w:r>
          </w:p>
        </w:tc>
        <w:tc>
          <w:tcPr>
            <w:tcW w:type="dxa" w:w="41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E33B8" w:rsidP="000B1C0E" w:rsidR="00993CD3" w:rsidRPr="00993CD3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Naknada za platni promet po računu od 2008.-2018.godine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147972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93CD3">
              <w:rPr>
                <w:rFonts w:cs="Arial" w:hAnsi="Arial" w:ascii="Arial"/>
                <w:sz w:val="18"/>
                <w:szCs w:val="18"/>
              </w:rPr>
              <w:t>11.588,86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993CD3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993CD3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993CD3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93CD3">
              <w:rPr>
                <w:rFonts w:cs="Arial" w:hAnsi="Arial" w:ascii="Arial"/>
                <w:sz w:val="18"/>
                <w:szCs w:val="18"/>
              </w:rPr>
              <w:t>23.04.2018</w:t>
            </w:r>
          </w:p>
        </w:tc>
      </w:tr>
      <w:tr w:rsidTr="00BF0F7E" w:rsidR="00993CD3" w:rsidRPr="006F706E">
        <w:trPr>
          <w:trHeight w:val="1177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CD3" w:rsidP="00487A38" w:rsidR="00993CD3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93CD3" w:rsidP="00993CD3" w:rsidR="00993CD3" w:rsidRPr="00527FD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27FD4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52699C" w:rsidP="00D937EF" w:rsidR="00993CD3" w:rsidRPr="00527FD4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VIPnet</w:t>
            </w:r>
            <w:r w:rsidR="00993CD3" w:rsidRPr="00527FD4">
              <w:rPr>
                <w:rFonts w:cs="Arial" w:hAnsi="Arial" w:ascii="Arial"/>
                <w:sz w:val="20"/>
                <w:szCs w:val="20"/>
              </w:rPr>
              <w:t xml:space="preserve"> d.o.o. </w:t>
            </w:r>
          </w:p>
          <w:p w:rsidRDefault="00993CD3" w:rsidP="00D937EF" w:rsidR="00993CD3" w:rsidRPr="00527FD4">
            <w:pPr>
              <w:spacing w:lineRule="auto" w:line="240" w:after="0"/>
              <w:rPr>
                <w:rFonts w:cs="Arial" w:hAnsi="Arial" w:ascii="Arial"/>
                <w:sz w:val="20"/>
                <w:szCs w:val="20"/>
              </w:rPr>
            </w:pPr>
            <w:r w:rsidRPr="00527FD4">
              <w:rPr>
                <w:rFonts w:cs="Arial" w:hAnsi="Arial" w:ascii="Arial"/>
                <w:sz w:val="20"/>
                <w:szCs w:val="20"/>
              </w:rPr>
              <w:t>OIB:29524210204</w:t>
            </w:r>
          </w:p>
        </w:tc>
        <w:tc>
          <w:tcPr>
            <w:tcW w:type="dxa" w:w="1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CD3" w:rsidP="00D937EF" w:rsidR="00993CD3" w:rsidRPr="00993CD3">
            <w:pPr>
              <w:rPr>
                <w:rFonts w:cs="Arial" w:hAnsi="Arial" w:ascii="Arial"/>
                <w:sz w:val="20"/>
                <w:szCs w:val="20"/>
              </w:rPr>
            </w:pPr>
            <w:r w:rsidRPr="00993CD3">
              <w:rPr>
                <w:rFonts w:cs="Arial" w:hAnsi="Arial" w:ascii="Arial"/>
                <w:sz w:val="20"/>
                <w:szCs w:val="20"/>
              </w:rPr>
              <w:t xml:space="preserve">Zagreb, Vrtni put </w:t>
            </w:r>
            <w:r w:rsidR="00D937EF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4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3D8A" w:rsidP="00692A34" w:rsidR="00D937EF" w:rsidRPr="00993CD3">
            <w:pPr>
              <w:spacing w:lineRule="auto" w:line="24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telekom usluge,  rješenje </w:t>
            </w:r>
            <w:r w:rsidR="00993CD3" w:rsidRPr="00993CD3">
              <w:rPr>
                <w:rFonts w:cs="Arial" w:hAnsi="Arial" w:ascii="Arial"/>
                <w:sz w:val="20"/>
                <w:szCs w:val="20"/>
              </w:rPr>
              <w:t>Ovrv-777</w:t>
            </w:r>
            <w:r>
              <w:rPr>
                <w:rFonts w:cs="Arial" w:hAnsi="Arial" w:ascii="Arial"/>
                <w:sz w:val="20"/>
                <w:szCs w:val="20"/>
              </w:rPr>
              <w:t>3</w:t>
            </w:r>
            <w:r w:rsidR="00C53AD8">
              <w:rPr>
                <w:rFonts w:cs="Arial" w:hAnsi="Arial" w:ascii="Arial"/>
                <w:sz w:val="20"/>
                <w:szCs w:val="20"/>
              </w:rPr>
              <w:t>/</w:t>
            </w:r>
            <w:r>
              <w:rPr>
                <w:rFonts w:cs="Arial" w:hAnsi="Arial" w:ascii="Arial"/>
                <w:sz w:val="20"/>
                <w:szCs w:val="20"/>
              </w:rPr>
              <w:t xml:space="preserve">07 </w:t>
            </w:r>
            <w:r>
              <w:t xml:space="preserve">javni bilježnik </w:t>
            </w:r>
            <w:r w:rsidRPr="00AD3D8A">
              <w:rPr>
                <w:rFonts w:cs="Arial" w:hAnsi="Arial" w:ascii="Arial"/>
                <w:sz w:val="20"/>
                <w:szCs w:val="20"/>
              </w:rPr>
              <w:t xml:space="preserve"> Maleković</w:t>
            </w:r>
            <w:r>
              <w:rPr>
                <w:rFonts w:cs="Arial" w:hAnsi="Arial" w:ascii="Arial"/>
                <w:sz w:val="20"/>
                <w:szCs w:val="20"/>
              </w:rPr>
              <w:t>,</w:t>
            </w:r>
            <w:r w:rsidR="00692A34">
              <w:rPr>
                <w:rFonts w:cs="Arial" w:hAnsi="Arial" w:ascii="Arial"/>
                <w:sz w:val="20"/>
                <w:szCs w:val="20"/>
              </w:rPr>
              <w:t>Vel. Gorica,</w:t>
            </w:r>
            <w:r>
              <w:rPr>
                <w:rFonts w:cs="Arial" w:hAnsi="Arial" w:ascii="Arial"/>
                <w:sz w:val="20"/>
                <w:szCs w:val="20"/>
              </w:rPr>
              <w:t xml:space="preserve"> pravomoćno </w:t>
            </w:r>
            <w:r w:rsidR="00D937EF">
              <w:rPr>
                <w:rFonts w:cs="Arial" w:hAnsi="Arial" w:ascii="Arial"/>
                <w:sz w:val="20"/>
                <w:szCs w:val="20"/>
              </w:rPr>
              <w:t>9</w:t>
            </w:r>
            <w:r>
              <w:rPr>
                <w:rFonts w:cs="Arial" w:hAnsi="Arial" w:ascii="Arial"/>
                <w:sz w:val="20"/>
                <w:szCs w:val="20"/>
              </w:rPr>
              <w:t>.11.2007.</w:t>
            </w:r>
            <w:r w:rsidR="002B071B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147972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93CD3">
              <w:rPr>
                <w:rFonts w:cs="Arial" w:hAnsi="Arial" w:ascii="Arial"/>
                <w:sz w:val="18"/>
                <w:szCs w:val="18"/>
              </w:rPr>
              <w:t>130.527,24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993CD3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93CD3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993CD3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993CD3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93CD3">
              <w:rPr>
                <w:rFonts w:cs="Arial" w:hAnsi="Arial" w:ascii="Arial"/>
                <w:sz w:val="18"/>
                <w:szCs w:val="18"/>
              </w:rPr>
              <w:t>02.05.2018</w:t>
            </w:r>
          </w:p>
        </w:tc>
      </w:tr>
      <w:tr w:rsidTr="00BF0F7E" w:rsidR="00993CD3" w:rsidRPr="006F706E">
        <w:trPr>
          <w:trHeight w:val="72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CD3" w:rsidP="00487A38" w:rsidR="00993CD3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93CD3" w:rsidP="00993CD3" w:rsidR="00993CD3" w:rsidRPr="00527FD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27FD4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993CD3" w:rsidP="004F41FF" w:rsidR="00993CD3" w:rsidRPr="00527FD4">
            <w:pPr>
              <w:spacing w:lineRule="auto" w:line="240"/>
              <w:rPr>
                <w:rFonts w:cs="Arial" w:hAnsi="Arial" w:ascii="Arial"/>
                <w:sz w:val="20"/>
                <w:szCs w:val="20"/>
              </w:rPr>
            </w:pPr>
            <w:r w:rsidRPr="00527FD4">
              <w:rPr>
                <w:rFonts w:cs="Arial" w:hAnsi="Arial" w:ascii="Arial"/>
                <w:sz w:val="20"/>
                <w:szCs w:val="20"/>
              </w:rPr>
              <w:t xml:space="preserve">HRVATSKI TELEKOM d.d. </w:t>
            </w:r>
          </w:p>
          <w:p w:rsidRDefault="00993CD3" w:rsidP="004F41FF" w:rsidR="00993CD3" w:rsidRPr="00527FD4">
            <w:pPr>
              <w:spacing w:lineRule="auto" w:line="240"/>
              <w:rPr>
                <w:rFonts w:cs="Arial" w:hAnsi="Arial" w:ascii="Arial"/>
                <w:sz w:val="20"/>
                <w:szCs w:val="20"/>
              </w:rPr>
            </w:pPr>
            <w:r w:rsidRPr="00527FD4">
              <w:rPr>
                <w:rFonts w:cs="Arial" w:hAnsi="Arial" w:ascii="Arial"/>
                <w:sz w:val="20"/>
                <w:szCs w:val="20"/>
              </w:rPr>
              <w:t>OIB: 81793146560</w:t>
            </w:r>
          </w:p>
        </w:tc>
        <w:tc>
          <w:tcPr>
            <w:tcW w:type="dxa" w:w="1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93CD3" w:rsidP="00993CD3" w:rsidR="00993CD3" w:rsidRPr="00993CD3">
            <w:pPr>
              <w:rPr>
                <w:rFonts w:cs="Arial" w:hAnsi="Arial" w:ascii="Arial"/>
                <w:sz w:val="20"/>
                <w:szCs w:val="20"/>
              </w:rPr>
            </w:pPr>
            <w:r w:rsidRPr="00993CD3">
              <w:rPr>
                <w:rFonts w:cs="Arial" w:hAnsi="Arial" w:ascii="Arial"/>
                <w:sz w:val="20"/>
                <w:szCs w:val="20"/>
              </w:rPr>
              <w:t>Zagreb, R.F. Mihanovića 9</w:t>
            </w:r>
          </w:p>
        </w:tc>
        <w:tc>
          <w:tcPr>
            <w:tcW w:type="dxa" w:w="4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1B65" w:rsidP="004A1B65" w:rsidR="004A1B65" w:rsidRPr="004A1B6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A1B65">
              <w:rPr>
                <w:rFonts w:cs="Arial" w:hAnsi="Arial" w:ascii="Arial"/>
                <w:sz w:val="18"/>
                <w:szCs w:val="18"/>
              </w:rPr>
              <w:t xml:space="preserve">telekom usluge, </w:t>
            </w:r>
          </w:p>
          <w:p w:rsidRDefault="004A1B65" w:rsidP="004A1B65" w:rsidR="004A1B65" w:rsidRPr="004A1B6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A1B65">
              <w:rPr>
                <w:rFonts w:cs="Arial" w:hAnsi="Arial" w:ascii="Arial"/>
                <w:sz w:val="18"/>
                <w:szCs w:val="18"/>
              </w:rPr>
              <w:t xml:space="preserve">rješenje  Ovrv-2178/15 javni bilježnik I.Lisonek, Zagreb, pravomoćno 7.9.2015.; </w:t>
            </w:r>
          </w:p>
          <w:p w:rsidRDefault="004A1B65" w:rsidP="004A1B65" w:rsidR="004A1B65" w:rsidRPr="004A1B6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A1B65">
              <w:rPr>
                <w:rFonts w:cs="Arial" w:hAnsi="Arial" w:ascii="Arial"/>
                <w:sz w:val="18"/>
                <w:szCs w:val="18"/>
              </w:rPr>
              <w:t>rješenje   Ovrv-6118/17 , javni bilježnik I.Lisonek, Zagreb, pravomoćno 5.6.2017;</w:t>
            </w:r>
          </w:p>
          <w:p w:rsidRDefault="004A1B65" w:rsidP="004A1B65" w:rsidR="004A1B65" w:rsidRPr="004A1B6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A1B65">
              <w:rPr>
                <w:rFonts w:cs="Arial" w:hAnsi="Arial" w:ascii="Arial"/>
                <w:sz w:val="18"/>
                <w:szCs w:val="18"/>
              </w:rPr>
              <w:t>rješenje Ovrv-3674/16, javni bilježnik I.Lisonek Zagreb,pravomoćno 16.5.2016.</w:t>
            </w:r>
          </w:p>
          <w:p w:rsidRDefault="004A1B65" w:rsidP="004A1B65" w:rsidR="004A1B65" w:rsidRPr="004A1B6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A1B65">
              <w:rPr>
                <w:rFonts w:cs="Arial" w:hAnsi="Arial" w:ascii="Arial"/>
                <w:sz w:val="18"/>
                <w:szCs w:val="18"/>
              </w:rPr>
              <w:t>rješenje Ovrv-3520/14, javni bilježnik I.Lisonek pravomoćno 29.9.2014..</w:t>
            </w:r>
          </w:p>
          <w:p w:rsidRDefault="004A1B65" w:rsidP="004A1B65" w:rsidR="004A1B65" w:rsidRPr="004A1B6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A1B65">
              <w:rPr>
                <w:rFonts w:cs="Arial" w:hAnsi="Arial" w:ascii="Arial"/>
                <w:sz w:val="18"/>
                <w:szCs w:val="18"/>
              </w:rPr>
              <w:t xml:space="preserve"> rješenje Ovrv-2837/13, , javni bilježnik Ž. Maroslavac , Zagreb, pravomoćno 31.10.2013. ;rješenje Ovrv-1067/10 javni bilježnik Ž. Picukarić , Zagreb,pravomoćno 25.11.2010. ;rješenje Ovrv-1435/12, javni bilježnik V. Ćuzela ,Rijeka, pravomoćno 25.4.2012. ;</w:t>
            </w:r>
          </w:p>
          <w:p w:rsidRDefault="004A1B65" w:rsidP="004A1B65" w:rsidR="001F33B1" w:rsidRPr="004A1B6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A1B65">
              <w:rPr>
                <w:rFonts w:cs="Arial" w:hAnsi="Arial" w:ascii="Arial"/>
                <w:sz w:val="18"/>
                <w:szCs w:val="18"/>
              </w:rPr>
              <w:t xml:space="preserve"> rješenje Ovrv-65/13 javni bilježnik V. Čerić ,  Zagreb , pravomoćno 18.03.2013. ;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147972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93CD3">
              <w:rPr>
                <w:rFonts w:cs="Arial" w:hAnsi="Arial" w:ascii="Arial"/>
                <w:sz w:val="18"/>
                <w:szCs w:val="18"/>
              </w:rPr>
              <w:t>51.341,12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993CD3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93CD3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993CD3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93CD3" w:rsidP="00993CD3" w:rsidR="00993CD3" w:rsidRPr="00993CD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93CD3">
              <w:rPr>
                <w:rFonts w:cs="Arial" w:hAnsi="Arial" w:ascii="Arial"/>
                <w:sz w:val="18"/>
                <w:szCs w:val="18"/>
              </w:rPr>
              <w:t>03.05.2018</w:t>
            </w:r>
          </w:p>
        </w:tc>
      </w:tr>
      <w:tr w:rsidTr="00BF0F7E" w:rsidR="00527FD4" w:rsidRPr="006F706E">
        <w:trPr>
          <w:trHeight w:val="784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7FD4" w:rsidP="00FC0C0F" w:rsidR="00527FD4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7FD4" w:rsidP="00FC0C0F" w:rsidR="00527FD4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type="dxa" w:w="2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7FD4" w:rsidP="00FC0C0F" w:rsidR="00527FD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7FD4" w:rsidP="00FC0C0F" w:rsidR="00527FD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1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7FD4" w:rsidP="00FC0C0F" w:rsidR="00527FD4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7FD4" w:rsidP="00FC0C0F" w:rsidR="00527FD4" w:rsidRPr="00F716EA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7FD4" w:rsidP="00FC0C0F" w:rsidR="00527FD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7FD4" w:rsidP="00FC0C0F" w:rsidR="00527FD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27FD4" w:rsidP="00FC0C0F" w:rsidR="00527FD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Tr="00BF0F7E" w:rsidR="00487A38" w:rsidRPr="006F706E">
        <w:trPr>
          <w:trHeight w:val="471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C2FBB" w:rsidP="00487A38" w:rsidR="00487A38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A38" w:rsidP="00FB5F7A" w:rsidR="00487A38" w:rsidRPr="00FB5F7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B5F7A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27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D7517E" w:rsidP="00313166" w:rsidR="00487A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HEP ELEKTRA d.o.o. </w:t>
            </w:r>
          </w:p>
          <w:p w:rsidRDefault="00D7517E" w:rsidP="00313166" w:rsidR="00D7517E" w:rsidRPr="0031316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OIB:43965974818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7517E" w:rsidP="000B1C0E" w:rsidR="00487A38" w:rsidRPr="0031316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41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47972" w:rsidP="0093421B" w:rsidR="00487A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razdoblje 16.11.17. do 13.4.18. </w:t>
            </w:r>
          </w:p>
          <w:p w:rsidRDefault="001138D3" w:rsidP="0093421B" w:rsidR="00147972" w:rsidRPr="0031316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glavnica </w:t>
            </w:r>
            <w:r w:rsidR="0045170F">
              <w:rPr>
                <w:rFonts w:cs="Arial" w:hAnsi="Arial" w:ascii="Arial"/>
                <w:sz w:val="18"/>
                <w:szCs w:val="18"/>
              </w:rPr>
              <w:t>u</w:t>
            </w:r>
            <w:r>
              <w:rPr>
                <w:rFonts w:cs="Arial" w:hAnsi="Arial" w:ascii="Arial"/>
                <w:sz w:val="18"/>
                <w:szCs w:val="18"/>
              </w:rPr>
              <w:t>većana</w:t>
            </w:r>
            <w:r w:rsidR="00147972">
              <w:rPr>
                <w:rFonts w:cs="Arial" w:hAnsi="Arial" w:ascii="Arial"/>
                <w:sz w:val="18"/>
                <w:szCs w:val="18"/>
              </w:rPr>
              <w:t xml:space="preserve"> za kamatu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7517E" w:rsidP="0033445B" w:rsidR="00487A38" w:rsidRPr="009D37D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4.313,56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7517E" w:rsidR="00487A38" w:rsidRPr="0031316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A38" w:rsidR="00487A38" w:rsidRPr="0031316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7517E" w:rsidR="00487A38" w:rsidRPr="0031316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15.05.2018.</w:t>
            </w:r>
          </w:p>
        </w:tc>
      </w:tr>
      <w:tr w:rsidTr="00BF0F7E" w:rsidR="00487A38" w:rsidRPr="00C954E9">
        <w:trPr>
          <w:trHeight w:val="1487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C2FBB" w:rsidP="00487A38" w:rsidR="00487A38" w:rsidRPr="00C954E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A38" w:rsidP="00FB5F7A" w:rsidR="00487A38" w:rsidRPr="00FB5F7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B5F7A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CA0938" w:rsidP="00C954E9" w:rsidR="00487A38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HRVATSKE VODE pravna osoba za upravljanje vodama </w:t>
            </w:r>
          </w:p>
          <w:p w:rsidRDefault="00CA0938" w:rsidP="00565919" w:rsidR="00CA0938" w:rsidRPr="00C954E9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OIB:28921383001</w:t>
            </w:r>
          </w:p>
        </w:tc>
        <w:tc>
          <w:tcPr>
            <w:tcW w:type="dxa" w:w="1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0938" w:rsidP="000B1C0E" w:rsidR="00487A38" w:rsidRPr="00C954E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</w:t>
            </w:r>
            <w:r w:rsidR="002A003E">
              <w:rPr>
                <w:rFonts w:cs="Arial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Ulica grada Vukovara 220</w:t>
            </w:r>
          </w:p>
        </w:tc>
        <w:tc>
          <w:tcPr>
            <w:tcW w:type="dxa" w:w="4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A7405" w:rsidP="0052699C" w:rsidR="00BA7AE6" w:rsidRPr="00DA740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A7405">
              <w:rPr>
                <w:rFonts w:cs="Arial" w:hAnsi="Arial" w:ascii="Arial"/>
                <w:sz w:val="18"/>
                <w:szCs w:val="18"/>
              </w:rPr>
              <w:t>Rješenje o ovrsi:UP/I363-03/2014-12/04387 od 18.7.14.; UP/I363-03/2014-12/04388 od 18.7.14.;Rješenje o obvezi:UP/I-325-08/2011-14/5517 od 3.1.11. i UP/I-325-08/2011-14/5518 od 3.1.11.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0938" w:rsidP="0033445B" w:rsidR="00487A38" w:rsidRPr="009D37D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3.909,24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A38" w:rsidR="00487A38" w:rsidRPr="00C954E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A38" w:rsidR="00487A38" w:rsidRPr="00C954E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A0938" w:rsidR="00487A38" w:rsidRPr="00C954E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18.05.2018.</w:t>
            </w:r>
          </w:p>
        </w:tc>
      </w:tr>
      <w:tr w:rsidTr="00BF0F7E" w:rsidR="00CA0938" w:rsidRPr="006F706E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CC098B" w:rsidP="005C2FBB" w:rsidR="00CA0938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851"/>
            <w:vAlign w:val="center"/>
          </w:tcPr>
          <w:p w:rsidRDefault="00CC098B" w:rsidP="00FB5F7A" w:rsidR="00CA0938" w:rsidRPr="00FB5F7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B5F7A"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2780"/>
            <w:vAlign w:val="center"/>
          </w:tcPr>
          <w:p w:rsidRDefault="00CC098B" w:rsidP="005C2FBB" w:rsidR="00CA0938" w:rsidRPr="00BC30C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C30C6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D47AC7" w:rsidP="005C2FBB" w:rsidR="00CC098B" w:rsidRPr="00BC30C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C30C6">
              <w:rPr>
                <w:rFonts w:cs="Arial" w:hAnsi="Arial" w:ascii="Arial"/>
                <w:sz w:val="18"/>
                <w:szCs w:val="18"/>
              </w:rPr>
              <w:t>OIB:</w:t>
            </w:r>
            <w:r w:rsidR="00CC098B" w:rsidRPr="00BC30C6">
              <w:rPr>
                <w:rFonts w:cs="Arial" w:hAnsi="Arial" w:ascii="Arial"/>
                <w:sz w:val="18"/>
                <w:szCs w:val="18"/>
              </w:rPr>
              <w:t>52634238587</w:t>
            </w:r>
          </w:p>
          <w:p w:rsidRDefault="00CC098B" w:rsidP="005C2FBB" w:rsidR="00CC098B" w:rsidRPr="00BC30C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C30C6">
              <w:rPr>
                <w:rFonts w:cs="Arial" w:hAnsi="Arial" w:ascii="Arial"/>
                <w:sz w:val="18"/>
                <w:szCs w:val="18"/>
              </w:rPr>
              <w:t xml:space="preserve">Zastupa RH Županijsko državno odvjetništvo u Zagrebu </w:t>
            </w:r>
          </w:p>
        </w:tc>
        <w:tc>
          <w:tcPr>
            <w:tcW w:type="dxa" w:w="1842"/>
            <w:vAlign w:val="center"/>
          </w:tcPr>
          <w:p w:rsidRDefault="00CC098B" w:rsidP="000B1C0E" w:rsidR="00CA0938" w:rsidRPr="006F706E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Zagreb,Savska cesta 41</w:t>
            </w:r>
          </w:p>
        </w:tc>
        <w:tc>
          <w:tcPr>
            <w:tcW w:type="dxa" w:w="4166"/>
            <w:vAlign w:val="center"/>
          </w:tcPr>
          <w:p w:rsidRDefault="00CC098B" w:rsidP="00CC098B" w:rsidR="00CA0938" w:rsidRPr="00CC098B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C098B">
              <w:rPr>
                <w:rFonts w:cs="Arial" w:hAnsi="Arial" w:ascii="Arial"/>
                <w:sz w:val="18"/>
                <w:szCs w:val="18"/>
              </w:rPr>
              <w:t>Troškovi postupka osiguranja temeljem rješenja o osiguranju Općinskog građanskog suda u Z</w:t>
            </w:r>
            <w:r w:rsidR="00657EAB">
              <w:rPr>
                <w:rFonts w:cs="Arial" w:hAnsi="Arial" w:ascii="Arial"/>
                <w:sz w:val="18"/>
                <w:szCs w:val="18"/>
              </w:rPr>
              <w:t>agrebu broj Ovr-2964/12 od 26.10</w:t>
            </w:r>
            <w:r w:rsidRPr="00CC098B">
              <w:rPr>
                <w:rFonts w:cs="Arial" w:hAnsi="Arial" w:ascii="Arial"/>
                <w:sz w:val="18"/>
                <w:szCs w:val="18"/>
              </w:rPr>
              <w:t xml:space="preserve">.2012. </w:t>
            </w:r>
            <w:r w:rsidR="00657EAB">
              <w:rPr>
                <w:rFonts w:cs="Arial" w:hAnsi="Arial" w:ascii="Arial"/>
                <w:sz w:val="18"/>
                <w:szCs w:val="18"/>
              </w:rPr>
              <w:t>pravomoćno 13.11.2012.</w:t>
            </w:r>
          </w:p>
        </w:tc>
        <w:tc>
          <w:tcPr>
            <w:tcW w:type="dxa" w:w="1560"/>
            <w:vAlign w:val="center"/>
          </w:tcPr>
          <w:p w:rsidRDefault="00CC098B" w:rsidP="0033445B" w:rsidR="00CA0938" w:rsidRPr="00CC098B">
            <w:pPr>
              <w:spacing w:lineRule="auto" w:line="24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CC098B">
              <w:rPr>
                <w:rFonts w:cs="Arial" w:hAnsi="Arial" w:ascii="Arial"/>
                <w:sz w:val="20"/>
                <w:szCs w:val="20"/>
              </w:rPr>
              <w:t>15.836,86</w:t>
            </w:r>
          </w:p>
        </w:tc>
        <w:tc>
          <w:tcPr>
            <w:tcW w:type="dxa" w:w="1134"/>
            <w:vAlign w:val="center"/>
          </w:tcPr>
          <w:p w:rsidRDefault="00CA0938" w:rsidP="005C2FBB" w:rsidR="00CA0938" w:rsidRPr="0095009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134"/>
            <w:vAlign w:val="center"/>
          </w:tcPr>
          <w:p w:rsidRDefault="00CA0938" w:rsidP="005C2FBB" w:rsidR="00CA0938" w:rsidRPr="0095009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275"/>
            <w:noWrap/>
            <w:vAlign w:val="center"/>
          </w:tcPr>
          <w:p w:rsidRDefault="00CC098B" w:rsidP="005C2FBB" w:rsidR="00CA0938" w:rsidRPr="00CC0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C098B">
              <w:rPr>
                <w:rFonts w:cs="Arial" w:hAnsi="Arial" w:ascii="Arial"/>
                <w:sz w:val="20"/>
                <w:szCs w:val="20"/>
              </w:rPr>
              <w:t>25.5.2018.</w:t>
            </w:r>
          </w:p>
        </w:tc>
      </w:tr>
      <w:tr w:rsidTr="00BF0F7E" w:rsidR="00FB5F7A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FB5F7A" w:rsidP="005C2FBB" w:rsidR="00FB5F7A" w:rsidRPr="003C4F4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3C4F4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851"/>
            <w:vAlign w:val="center"/>
          </w:tcPr>
          <w:p w:rsidRDefault="00FB5F7A" w:rsidP="00FB5F7A" w:rsidR="00FB5F7A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C4F4B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2780"/>
            <w:vAlign w:val="center"/>
          </w:tcPr>
          <w:p w:rsidRDefault="003C4F4B" w:rsidP="005C2FBB" w:rsidR="00FB5F7A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3C4F4B">
              <w:rPr>
                <w:rFonts w:cs="Arial" w:hAnsi="Arial" w:ascii="Arial"/>
                <w:sz w:val="18"/>
                <w:szCs w:val="18"/>
              </w:rPr>
              <w:t>ZAGEBAČKI HOLDING d.o.o.</w:t>
            </w:r>
          </w:p>
          <w:p w:rsidRDefault="003C4F4B" w:rsidP="005C2FBB" w:rsidR="003C4F4B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3C4F4B">
              <w:rPr>
                <w:rFonts w:cs="Arial" w:hAnsi="Arial" w:ascii="Arial"/>
                <w:sz w:val="18"/>
                <w:szCs w:val="18"/>
              </w:rPr>
              <w:t>OIB:</w:t>
            </w:r>
            <w:r>
              <w:rPr>
                <w:rFonts w:cs="Arial" w:hAnsi="Arial" w:ascii="Arial"/>
                <w:sz w:val="18"/>
                <w:szCs w:val="18"/>
              </w:rPr>
              <w:t>85584865987</w:t>
            </w:r>
          </w:p>
        </w:tc>
        <w:tc>
          <w:tcPr>
            <w:tcW w:type="dxa" w:w="1842"/>
            <w:vAlign w:val="center"/>
          </w:tcPr>
          <w:p w:rsidRDefault="003C4F4B" w:rsidP="000B1C0E" w:rsidR="00FB5F7A" w:rsidRPr="003C4F4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41</w:t>
            </w:r>
          </w:p>
        </w:tc>
        <w:tc>
          <w:tcPr>
            <w:tcW w:type="dxa" w:w="4166"/>
            <w:vAlign w:val="center"/>
          </w:tcPr>
          <w:p w:rsidRDefault="001C3E87" w:rsidP="001C3E87" w:rsidR="001C3E87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="00D430E2" w:rsidRPr="00D430E2">
              <w:rPr>
                <w:rFonts w:cs="Arial" w:hAnsi="Arial" w:ascii="Arial"/>
                <w:sz w:val="18"/>
                <w:szCs w:val="18"/>
              </w:rPr>
              <w:t xml:space="preserve">Podružnica Zagrebparking </w:t>
            </w:r>
            <w:r w:rsidR="00D430E2">
              <w:rPr>
                <w:rFonts w:cs="Arial" w:hAnsi="Arial" w:ascii="Arial"/>
                <w:sz w:val="18"/>
                <w:szCs w:val="18"/>
              </w:rPr>
              <w:t>–rješenje o ovrsi Ovrv-09758/0</w:t>
            </w:r>
            <w:r w:rsidR="007E358E">
              <w:rPr>
                <w:rFonts w:cs="Arial" w:hAnsi="Arial" w:ascii="Arial"/>
                <w:sz w:val="18"/>
                <w:szCs w:val="18"/>
              </w:rPr>
              <w:t>7</w:t>
            </w:r>
            <w:r>
              <w:t xml:space="preserve"> </w:t>
            </w:r>
            <w:r w:rsidRPr="001C3E87">
              <w:rPr>
                <w:rFonts w:cs="Arial" w:hAnsi="Arial" w:ascii="Arial"/>
                <w:sz w:val="18"/>
                <w:szCs w:val="18"/>
              </w:rPr>
              <w:t xml:space="preserve">od 19.6.17. </w:t>
            </w:r>
            <w:r w:rsidR="007E358E">
              <w:rPr>
                <w:rFonts w:cs="Arial" w:hAnsi="Arial" w:ascii="Arial"/>
                <w:sz w:val="18"/>
                <w:szCs w:val="18"/>
              </w:rPr>
              <w:t>pravomoćno dana 21.12.2011.</w:t>
            </w:r>
            <w:r w:rsidRPr="001C3E87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D430E2">
              <w:rPr>
                <w:rFonts w:cs="Arial" w:hAnsi="Arial" w:ascii="Arial"/>
                <w:sz w:val="18"/>
                <w:szCs w:val="18"/>
              </w:rPr>
              <w:t>i Ovrv-12201/08</w:t>
            </w:r>
            <w:r>
              <w:rPr>
                <w:rFonts w:cs="Arial" w:hAnsi="Arial" w:ascii="Arial"/>
                <w:sz w:val="18"/>
                <w:szCs w:val="18"/>
              </w:rPr>
              <w:t xml:space="preserve"> od 19.9.2008.</w:t>
            </w:r>
            <w:r w:rsidR="001C14E7">
              <w:rPr>
                <w:rFonts w:cs="Arial" w:hAnsi="Arial" w:ascii="Arial"/>
                <w:sz w:val="18"/>
                <w:szCs w:val="18"/>
              </w:rPr>
              <w:t xml:space="preserve">pravomoćno 8.3.2010. </w:t>
            </w:r>
          </w:p>
          <w:p w:rsidRDefault="00D430E2" w:rsidP="001C3E87" w:rsidR="001C3E87" w:rsidRPr="00D430E2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1C3E87">
              <w:rPr>
                <w:rFonts w:cs="Arial" w:hAnsi="Arial" w:ascii="Arial"/>
                <w:sz w:val="18"/>
                <w:szCs w:val="18"/>
              </w:rPr>
              <w:t>-Podružnica Čistoća –rješenja o ovrsi od 2010 godine do 2017 godine, objekt 09461256</w:t>
            </w:r>
            <w:r w:rsidR="00C447CF">
              <w:rPr>
                <w:rFonts w:cs="Arial" w:hAnsi="Arial" w:ascii="Arial"/>
                <w:sz w:val="18"/>
                <w:szCs w:val="18"/>
              </w:rPr>
              <w:t>, 09461272</w:t>
            </w:r>
          </w:p>
        </w:tc>
        <w:tc>
          <w:tcPr>
            <w:tcW w:type="dxa" w:w="1560"/>
            <w:vAlign w:val="center"/>
          </w:tcPr>
          <w:p w:rsidRDefault="003C4F4B" w:rsidP="0033445B" w:rsidR="00FB5F7A" w:rsidRPr="003C4F4B">
            <w:pPr>
              <w:spacing w:lineRule="auto" w:line="24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C4F4B">
              <w:rPr>
                <w:rFonts w:cs="Arial" w:hAnsi="Arial" w:ascii="Arial"/>
                <w:sz w:val="18"/>
                <w:szCs w:val="18"/>
              </w:rPr>
              <w:t>41.679,51</w:t>
            </w:r>
          </w:p>
        </w:tc>
        <w:tc>
          <w:tcPr>
            <w:tcW w:type="dxa" w:w="1134"/>
            <w:vAlign w:val="center"/>
          </w:tcPr>
          <w:p w:rsidRDefault="003C4F4B" w:rsidP="005C2FBB" w:rsidR="00FB5F7A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vAlign w:val="center"/>
          </w:tcPr>
          <w:p w:rsidRDefault="00FB5F7A" w:rsidP="005C2FBB" w:rsidR="00FB5F7A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5"/>
            <w:noWrap/>
            <w:vAlign w:val="center"/>
          </w:tcPr>
          <w:p w:rsidRDefault="003C4F4B" w:rsidP="005C2FBB" w:rsidR="00FB5F7A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C4F4B">
              <w:rPr>
                <w:rFonts w:cs="Arial" w:hAnsi="Arial" w:ascii="Arial"/>
                <w:sz w:val="18"/>
                <w:szCs w:val="18"/>
              </w:rPr>
              <w:t>25.05.2018.</w:t>
            </w:r>
          </w:p>
        </w:tc>
      </w:tr>
      <w:tr w:rsidTr="00BF0F7E" w:rsidR="00FB5F7A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FB5F7A" w:rsidP="005C2FBB" w:rsidR="00FB5F7A" w:rsidRPr="003C4F4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3C4F4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851"/>
            <w:vAlign w:val="center"/>
          </w:tcPr>
          <w:p w:rsidRDefault="00FB5F7A" w:rsidP="00FB5F7A" w:rsidR="00FB5F7A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C4F4B"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2780"/>
            <w:vAlign w:val="center"/>
          </w:tcPr>
          <w:p w:rsidRDefault="00C447CF" w:rsidP="005C2FBB" w:rsidR="00FB5F7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C447CF" w:rsidP="005C2FBB" w:rsidR="00C447C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OIB:61817894937</w:t>
            </w:r>
          </w:p>
          <w:p w:rsidRDefault="004048BF" w:rsidP="005C2FBB" w:rsidR="004048BF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 M.V.Celičić djelatnica stručne službe gradonačelnika</w:t>
            </w:r>
          </w:p>
        </w:tc>
        <w:tc>
          <w:tcPr>
            <w:tcW w:type="dxa" w:w="1842"/>
            <w:vAlign w:val="center"/>
          </w:tcPr>
          <w:p w:rsidRDefault="00C447CF" w:rsidP="000B1C0E" w:rsidR="00FB5F7A" w:rsidRPr="003C4F4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4166"/>
            <w:vAlign w:val="center"/>
          </w:tcPr>
          <w:p w:rsidRDefault="00C447CF" w:rsidP="00C447CF" w:rsidR="00FB5F7A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447CF">
              <w:rPr>
                <w:rFonts w:cs="Arial" w:hAnsi="Arial" w:ascii="Arial"/>
                <w:sz w:val="18"/>
                <w:szCs w:val="18"/>
              </w:rPr>
              <w:t>Komunalna naknada po ovršnim rješenjima</w:t>
            </w:r>
          </w:p>
          <w:p w:rsidRDefault="008466C1" w:rsidP="0067558D" w:rsidR="008466C1" w:rsidRPr="005A4C72">
            <w:pPr>
              <w:spacing w:lineRule="auto" w:line="240" w:after="0"/>
              <w:rPr>
                <w:rFonts w:cs="Arial" w:hAnsi="Arial" w:ascii="Arial"/>
                <w:sz w:val="16"/>
                <w:szCs w:val="16"/>
              </w:rPr>
            </w:pPr>
            <w:r w:rsidRPr="005A4C72">
              <w:rPr>
                <w:rFonts w:cs="Arial" w:hAnsi="Arial" w:ascii="Arial"/>
                <w:sz w:val="16"/>
                <w:szCs w:val="16"/>
              </w:rPr>
              <w:t>Klasa:UP/I363-03/2014-11/11649 od 18.7.14;</w:t>
            </w:r>
            <w:r w:rsidRPr="005A4C72">
              <w:rPr>
                <w:sz w:val="16"/>
                <w:szCs w:val="16"/>
              </w:rPr>
              <w:t xml:space="preserve"> </w:t>
            </w:r>
            <w:r w:rsidRPr="005A4C72">
              <w:rPr>
                <w:rFonts w:cs="Arial" w:hAnsi="Arial" w:ascii="Arial"/>
                <w:sz w:val="16"/>
                <w:szCs w:val="16"/>
              </w:rPr>
              <w:t>Klasa:UP/I363-03/2017-11/03829 od 27.3.17;</w:t>
            </w:r>
            <w:r w:rsidRPr="005A4C72">
              <w:rPr>
                <w:sz w:val="16"/>
                <w:szCs w:val="16"/>
              </w:rPr>
              <w:t xml:space="preserve"> </w:t>
            </w:r>
            <w:r w:rsidRPr="005A4C72">
              <w:rPr>
                <w:rFonts w:cs="Arial" w:hAnsi="Arial" w:ascii="Arial"/>
                <w:sz w:val="16"/>
                <w:szCs w:val="16"/>
              </w:rPr>
              <w:t xml:space="preserve"> Klasa:UP/I363-03/2014-11/11650 od  18.7.14;</w:t>
            </w:r>
            <w:r w:rsidR="005A4C72" w:rsidRPr="005A4C72">
              <w:rPr>
                <w:sz w:val="16"/>
                <w:szCs w:val="16"/>
              </w:rPr>
              <w:t xml:space="preserve"> </w:t>
            </w:r>
            <w:r w:rsidR="005A4C72" w:rsidRPr="005A4C72">
              <w:rPr>
                <w:rFonts w:cs="Arial" w:hAnsi="Arial" w:ascii="Arial"/>
                <w:sz w:val="16"/>
                <w:szCs w:val="16"/>
              </w:rPr>
              <w:t>Klasa:UP/I363-03/2017-11/03830 od 27.3.17;  Klasa:UP/I363-03/2014-10/34833 od 18.7.14.;</w:t>
            </w:r>
            <w:r w:rsidR="005A4C72" w:rsidRPr="005A4C72">
              <w:rPr>
                <w:sz w:val="16"/>
                <w:szCs w:val="16"/>
              </w:rPr>
              <w:t xml:space="preserve"> </w:t>
            </w:r>
          </w:p>
        </w:tc>
        <w:tc>
          <w:tcPr>
            <w:tcW w:type="dxa" w:w="1560"/>
            <w:vAlign w:val="center"/>
          </w:tcPr>
          <w:p w:rsidRDefault="00C447CF" w:rsidP="0033445B" w:rsidR="00FB5F7A" w:rsidRPr="008466C1">
            <w:pPr>
              <w:spacing w:lineRule="auto" w:line="24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466C1">
              <w:rPr>
                <w:rFonts w:cs="Arial" w:hAnsi="Arial" w:ascii="Arial"/>
                <w:sz w:val="18"/>
                <w:szCs w:val="18"/>
              </w:rPr>
              <w:t>23.635,46</w:t>
            </w:r>
          </w:p>
        </w:tc>
        <w:tc>
          <w:tcPr>
            <w:tcW w:type="dxa" w:w="1134"/>
            <w:vAlign w:val="center"/>
          </w:tcPr>
          <w:p w:rsidRDefault="00FB5F7A" w:rsidP="005C2FBB" w:rsidR="00FB5F7A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134"/>
            <w:vAlign w:val="center"/>
          </w:tcPr>
          <w:p w:rsidRDefault="004048BF" w:rsidP="005C2FBB" w:rsidR="00FB5F7A" w:rsidRPr="004048B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4048BF">
              <w:rPr>
                <w:rFonts w:cs="Arial" w:hAnsi="Arial" w:ascii="Arial"/>
                <w:sz w:val="16"/>
                <w:szCs w:val="16"/>
              </w:rPr>
              <w:t>Su-1076/17</w:t>
            </w:r>
          </w:p>
        </w:tc>
        <w:tc>
          <w:tcPr>
            <w:tcW w:type="dxa" w:w="1275"/>
            <w:noWrap/>
            <w:vAlign w:val="center"/>
          </w:tcPr>
          <w:p w:rsidRDefault="008466C1" w:rsidP="005C2FBB" w:rsidR="00FB5F7A" w:rsidRPr="008466C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466C1">
              <w:rPr>
                <w:rFonts w:cs="Arial" w:hAnsi="Arial" w:ascii="Arial"/>
                <w:sz w:val="18"/>
                <w:szCs w:val="18"/>
              </w:rPr>
              <w:t>25.05.2018</w:t>
            </w:r>
          </w:p>
        </w:tc>
      </w:tr>
      <w:tr w:rsidTr="00BF0F7E" w:rsidR="00FB5F7A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E91A53" w:rsidP="005C2FBB" w:rsidR="00FB5F7A" w:rsidRPr="003C4F4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851"/>
            <w:vAlign w:val="center"/>
          </w:tcPr>
          <w:p w:rsidRDefault="00E91A53" w:rsidP="00FB5F7A" w:rsidR="00FB5F7A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</w:t>
            </w:r>
          </w:p>
        </w:tc>
        <w:tc>
          <w:tcPr>
            <w:tcW w:type="dxa" w:w="2780"/>
            <w:vAlign w:val="center"/>
          </w:tcPr>
          <w:p w:rsidRDefault="00E91A53" w:rsidP="005C2FBB" w:rsidR="00E91A5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Ministarstvo financija, Porezna uprava, Područni ured  Zagreb, </w:t>
            </w:r>
          </w:p>
          <w:p w:rsidRDefault="00E91A53" w:rsidP="005C2FBB" w:rsidR="00FB5F7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OIB:18683136487, zastupa Županijsko državno odvjetništvo u Zagrebu</w:t>
            </w:r>
          </w:p>
          <w:p w:rsidRDefault="00E91A53" w:rsidP="005C2FBB" w:rsidR="00E91A53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vAlign w:val="center"/>
          </w:tcPr>
          <w:p w:rsidRDefault="00E91A53" w:rsidP="00E91A53" w:rsidR="00FB5F7A" w:rsidRPr="003C4F4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4166"/>
          </w:tcPr>
          <w:p w:rsidRDefault="00E91A53" w:rsidP="006B233E" w:rsidR="00FB5F7A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E91A53">
              <w:rPr>
                <w:rFonts w:cs="Arial" w:hAnsi="Arial" w:ascii="Arial"/>
                <w:sz w:val="18"/>
                <w:szCs w:val="18"/>
              </w:rPr>
              <w:t xml:space="preserve">-porezi, doprinosi i druga javna davanja </w:t>
            </w:r>
          </w:p>
          <w:p w:rsidRDefault="009054A6" w:rsidP="009054A6" w:rsidR="009054A6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-porezno rješenje klasa: UP/I-471-02/08-01/725 , ur.br:513-07-01-09-24 od 24.11.2009;porezno rješenje klasa: UP/I-471-02/12-01/149 , ur.br:513-07-01-12-3  od 24.17.5.2012.;</w:t>
            </w:r>
          </w:p>
          <w:p w:rsidRDefault="006B233E" w:rsidP="00565919" w:rsidR="00665BA6" w:rsidRPr="00E91A53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 obavijest o razlučno</w:t>
            </w:r>
            <w:r w:rsidR="00DC2C69">
              <w:rPr>
                <w:rFonts w:cs="Arial" w:hAnsi="Arial" w:ascii="Arial"/>
                <w:sz w:val="18"/>
                <w:szCs w:val="18"/>
              </w:rPr>
              <w:t xml:space="preserve">m </w:t>
            </w:r>
            <w:r>
              <w:rPr>
                <w:rFonts w:cs="Arial" w:hAnsi="Arial" w:ascii="Arial"/>
                <w:sz w:val="18"/>
                <w:szCs w:val="18"/>
              </w:rPr>
              <w:t xml:space="preserve"> pravu na pokretninama i nekretninama </w:t>
            </w:r>
            <w:r w:rsidR="00565919">
              <w:rPr>
                <w:rFonts w:cs="Arial" w:hAnsi="Arial" w:ascii="Arial"/>
                <w:sz w:val="18"/>
                <w:szCs w:val="18"/>
              </w:rPr>
              <w:t xml:space="preserve">temeljem  </w:t>
            </w:r>
            <w:r w:rsidR="00565919" w:rsidRPr="00565919">
              <w:rPr>
                <w:rFonts w:cs="Arial" w:hAnsi="Arial" w:ascii="Arial"/>
                <w:sz w:val="18"/>
                <w:szCs w:val="18"/>
              </w:rPr>
              <w:t>Rješenje o ovrsi klasa:UP/I415-02/2009-001/597 ur br:513-007-01/2009-02 od 26.3.2009.</w:t>
            </w:r>
            <w:r w:rsidR="00565919">
              <w:rPr>
                <w:rFonts w:cs="Arial" w:hAnsi="Arial" w:ascii="Arial"/>
                <w:sz w:val="18"/>
                <w:szCs w:val="18"/>
              </w:rPr>
              <w:t xml:space="preserve"> i rješenja klasa:UP/I415-02/12-01/66 ur br:513-</w:t>
            </w:r>
            <w:r w:rsidR="00565919" w:rsidRPr="00565919">
              <w:rPr>
                <w:rFonts w:cs="Arial" w:hAnsi="Arial" w:ascii="Arial"/>
                <w:sz w:val="18"/>
                <w:szCs w:val="18"/>
              </w:rPr>
              <w:t>07-</w:t>
            </w:r>
            <w:r w:rsidR="00565919">
              <w:rPr>
                <w:rFonts w:cs="Arial" w:hAnsi="Arial" w:ascii="Arial"/>
                <w:sz w:val="18"/>
                <w:szCs w:val="18"/>
              </w:rPr>
              <w:t>01-68/12-02 od 14.9.2012.</w:t>
            </w:r>
            <w:r w:rsidR="00BF0F7E">
              <w:rPr>
                <w:rFonts w:cs="Arial" w:hAnsi="Arial" w:ascii="Arial"/>
                <w:sz w:val="18"/>
                <w:szCs w:val="18"/>
              </w:rPr>
              <w:t xml:space="preserve">; rješenje Općinskog građanskog suda u Zagrebu 3 Ovr-2964/12-2 od 14.9.2012. </w:t>
            </w:r>
          </w:p>
        </w:tc>
        <w:tc>
          <w:tcPr>
            <w:tcW w:type="dxa" w:w="1560"/>
            <w:vAlign w:val="center"/>
          </w:tcPr>
          <w:p w:rsidRDefault="00E91A53" w:rsidP="0033445B" w:rsidR="00FB5F7A" w:rsidRPr="00E91A53">
            <w:pPr>
              <w:spacing w:lineRule="auto" w:line="24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91A53">
              <w:rPr>
                <w:rFonts w:cs="Arial" w:hAnsi="Arial" w:ascii="Arial"/>
                <w:sz w:val="18"/>
                <w:szCs w:val="18"/>
              </w:rPr>
              <w:t>2.381.193,70</w:t>
            </w:r>
          </w:p>
        </w:tc>
        <w:tc>
          <w:tcPr>
            <w:tcW w:type="dxa" w:w="1134"/>
            <w:vAlign w:val="center"/>
          </w:tcPr>
          <w:p w:rsidRDefault="00FB5F7A" w:rsidP="005C2FBB" w:rsidR="00FB5F7A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134"/>
            <w:vAlign w:val="center"/>
          </w:tcPr>
          <w:p w:rsidRDefault="00FB5F7A" w:rsidP="005C2FBB" w:rsidR="00FB5F7A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5"/>
            <w:noWrap/>
            <w:vAlign w:val="center"/>
          </w:tcPr>
          <w:p w:rsidRDefault="00E91A53" w:rsidP="005C2FBB" w:rsidR="00FB5F7A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E91A53">
              <w:rPr>
                <w:rFonts w:cs="Arial" w:hAnsi="Arial" w:ascii="Arial"/>
                <w:sz w:val="18"/>
                <w:szCs w:val="18"/>
              </w:rPr>
              <w:t>04.06.2018</w:t>
            </w:r>
            <w:r>
              <w:rPr>
                <w:rFonts w:cs="Arial" w:hAnsi="Arial" w:ascii="Arial"/>
                <w:b/>
                <w:sz w:val="18"/>
                <w:szCs w:val="18"/>
              </w:rPr>
              <w:t>.</w:t>
            </w:r>
          </w:p>
        </w:tc>
      </w:tr>
      <w:tr w:rsidTr="00BF0F7E" w:rsidR="004A64AD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4A64AD" w:rsidP="002A76FB" w:rsidR="004A64AD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type="dxa" w:w="851"/>
            <w:vAlign w:val="center"/>
          </w:tcPr>
          <w:p w:rsidRDefault="004A64AD" w:rsidP="002A76FB" w:rsidR="004A64AD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type="dxa" w:w="2780"/>
            <w:vAlign w:val="center"/>
          </w:tcPr>
          <w:p w:rsidRDefault="004A64AD" w:rsidP="002A76FB" w:rsidR="004A64AD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2"/>
            <w:vAlign w:val="center"/>
          </w:tcPr>
          <w:p w:rsidRDefault="004A64AD" w:rsidP="002A76FB" w:rsidR="004A64AD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166"/>
            <w:vAlign w:val="center"/>
          </w:tcPr>
          <w:p w:rsidRDefault="004A64AD" w:rsidP="002A76FB" w:rsidR="004A64AD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type="dxa" w:w="1560"/>
            <w:vAlign w:val="center"/>
          </w:tcPr>
          <w:p w:rsidRDefault="004A64AD" w:rsidP="002A76FB" w:rsidR="004A64AD" w:rsidRPr="00F716EA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type="dxa" w:w="1134"/>
            <w:vAlign w:val="center"/>
          </w:tcPr>
          <w:p w:rsidRDefault="004A64AD" w:rsidP="002A76FB" w:rsidR="004A64AD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134"/>
            <w:vAlign w:val="center"/>
          </w:tcPr>
          <w:p w:rsidRDefault="004A64AD" w:rsidP="002A76FB" w:rsidR="004A64AD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type="dxa" w:w="1275"/>
            <w:noWrap/>
            <w:vAlign w:val="center"/>
          </w:tcPr>
          <w:p w:rsidRDefault="004A64AD" w:rsidP="002A76FB" w:rsidR="004A64AD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Tr="00BF0F7E" w:rsidR="004A64AD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4A64AD" w:rsidP="005C2FBB" w:rsidR="004A64AD" w:rsidRPr="003C4F4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851"/>
            <w:vAlign w:val="center"/>
          </w:tcPr>
          <w:p w:rsidRDefault="004A64AD" w:rsidP="004A64AD" w:rsidR="004A64AD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</w:t>
            </w:r>
          </w:p>
        </w:tc>
        <w:tc>
          <w:tcPr>
            <w:tcW w:type="dxa" w:w="2780"/>
            <w:vAlign w:val="center"/>
          </w:tcPr>
          <w:p w:rsidRDefault="00BA0547" w:rsidP="005C2FBB" w:rsidR="004A64A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Gradska plinara Zagreb-Opskrba </w:t>
            </w:r>
            <w:r w:rsidR="00572483">
              <w:rPr>
                <w:rFonts w:cs="Arial" w:hAnsi="Arial" w:ascii="Arial"/>
                <w:sz w:val="18"/>
                <w:szCs w:val="18"/>
              </w:rPr>
              <w:t xml:space="preserve"> d.o.o.</w:t>
            </w:r>
          </w:p>
          <w:p w:rsidRDefault="00572483" w:rsidP="005C2FBB" w:rsidR="00572483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OIB:74364571096</w:t>
            </w:r>
          </w:p>
        </w:tc>
        <w:tc>
          <w:tcPr>
            <w:tcW w:type="dxa" w:w="1842"/>
            <w:vAlign w:val="center"/>
          </w:tcPr>
          <w:p w:rsidRDefault="00572483" w:rsidP="00572483" w:rsidR="004A64AD" w:rsidRPr="003C4F4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Radnička cesta 1</w:t>
            </w:r>
          </w:p>
        </w:tc>
        <w:tc>
          <w:tcPr>
            <w:tcW w:type="dxa" w:w="4166"/>
            <w:vAlign w:val="center"/>
          </w:tcPr>
          <w:p w:rsidRDefault="00572483" w:rsidP="00572483" w:rsidR="004A64AD" w:rsidRPr="00FF4A8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-opskrba prirodnim plinom</w:t>
            </w:r>
            <w:r w:rsidR="00C46ABD" w:rsidRPr="00FF4A85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C46ABD" w:rsidP="00572483" w:rsidR="00C46ABD" w:rsidRPr="00FF4A8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Ovrv-5079/14 javni bilježnik T.Matijević,</w:t>
            </w:r>
            <w:r w:rsidR="004E0030">
              <w:rPr>
                <w:rFonts w:cs="Arial" w:hAnsi="Arial" w:ascii="Arial"/>
                <w:sz w:val="18"/>
                <w:szCs w:val="18"/>
              </w:rPr>
              <w:t xml:space="preserve"> Zagreb,</w:t>
            </w:r>
            <w:r w:rsidRPr="00FF4A85">
              <w:rPr>
                <w:rFonts w:cs="Arial" w:hAnsi="Arial" w:ascii="Arial"/>
                <w:sz w:val="18"/>
                <w:szCs w:val="18"/>
              </w:rPr>
              <w:t>od 17.12.2014.;</w:t>
            </w:r>
          </w:p>
          <w:p w:rsidRDefault="00C46ABD" w:rsidP="00572483" w:rsidR="00C46ABD" w:rsidRPr="00FF4A8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Ovrv-1049/15</w:t>
            </w:r>
            <w:r w:rsidR="00FF4A85" w:rsidRPr="00FF4A85">
              <w:rPr>
                <w:rFonts w:cs="Arial" w:hAnsi="Arial" w:ascii="Arial"/>
                <w:sz w:val="18"/>
                <w:szCs w:val="18"/>
              </w:rPr>
              <w:t xml:space="preserve"> javni </w:t>
            </w:r>
            <w:r w:rsidR="005646DD">
              <w:rPr>
                <w:rFonts w:cs="Arial" w:hAnsi="Arial" w:ascii="Arial"/>
                <w:sz w:val="18"/>
                <w:szCs w:val="18"/>
              </w:rPr>
              <w:t>bilježnik J.Zorić, Zagreb,</w:t>
            </w:r>
            <w:r w:rsidR="00FF4A85" w:rsidRPr="00FF4A85">
              <w:rPr>
                <w:rFonts w:cs="Arial" w:hAnsi="Arial" w:ascii="Arial"/>
                <w:sz w:val="18"/>
                <w:szCs w:val="18"/>
              </w:rPr>
              <w:t xml:space="preserve"> pravomoćno 19.9.2015.;</w:t>
            </w:r>
          </w:p>
          <w:p w:rsidRDefault="00C46ABD" w:rsidP="00C46ABD" w:rsidR="00C46ABD" w:rsidRPr="00FF4A8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Ovrv-2505/15 javni bilježnik Z.Despot</w:t>
            </w:r>
            <w:r w:rsidR="005646DD">
              <w:rPr>
                <w:rFonts w:cs="Arial" w:hAnsi="Arial" w:ascii="Arial"/>
                <w:sz w:val="18"/>
                <w:szCs w:val="18"/>
              </w:rPr>
              <w:t>, Zagreb,</w:t>
            </w:r>
            <w:r w:rsidR="00FF4A85" w:rsidRPr="00FF4A8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F4A85">
              <w:rPr>
                <w:rFonts w:cs="Arial" w:hAnsi="Arial" w:ascii="Arial"/>
                <w:sz w:val="18"/>
                <w:szCs w:val="18"/>
              </w:rPr>
              <w:t>od 14.7.15.</w:t>
            </w:r>
          </w:p>
          <w:p w:rsidRDefault="00C46ABD" w:rsidP="00C46ABD" w:rsidR="00C46ABD" w:rsidRPr="00FF4A8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Ovrv-168/16 javni bilježnik J.Zorić,</w:t>
            </w:r>
            <w:r w:rsidR="005646DD">
              <w:rPr>
                <w:rFonts w:cs="Arial" w:hAnsi="Arial" w:ascii="Arial"/>
                <w:sz w:val="18"/>
                <w:szCs w:val="18"/>
              </w:rPr>
              <w:t xml:space="preserve"> Zagreb,</w:t>
            </w:r>
            <w:r w:rsidRPr="00FF4A85">
              <w:rPr>
                <w:rFonts w:cs="Arial" w:hAnsi="Arial" w:ascii="Arial"/>
                <w:sz w:val="18"/>
                <w:szCs w:val="18"/>
              </w:rPr>
              <w:t xml:space="preserve"> pravomoćno 10.6.2017. ;</w:t>
            </w:r>
          </w:p>
          <w:p w:rsidRDefault="00C46ABD" w:rsidP="00C46ABD" w:rsidR="00C46ABD" w:rsidRPr="00FF4A8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Ovrv-5909/16,javni bilježnik J.Rotim</w:t>
            </w:r>
            <w:r w:rsidR="00325C62">
              <w:rPr>
                <w:rFonts w:cs="Arial" w:hAnsi="Arial" w:ascii="Arial"/>
                <w:sz w:val="18"/>
                <w:szCs w:val="18"/>
              </w:rPr>
              <w:t>,</w:t>
            </w:r>
            <w:r w:rsidR="005646DD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325C62">
              <w:rPr>
                <w:rFonts w:cs="Arial" w:hAnsi="Arial" w:ascii="Arial"/>
                <w:sz w:val="18"/>
                <w:szCs w:val="18"/>
              </w:rPr>
              <w:t>Zagreb,</w:t>
            </w:r>
            <w:r w:rsidRPr="00FF4A85">
              <w:rPr>
                <w:rFonts w:cs="Arial" w:hAnsi="Arial" w:ascii="Arial"/>
                <w:sz w:val="18"/>
                <w:szCs w:val="18"/>
              </w:rPr>
              <w:t xml:space="preserve"> pravomoćno 27.10.16.;</w:t>
            </w:r>
          </w:p>
          <w:p w:rsidRDefault="00C46ABD" w:rsidP="00FF4A85" w:rsidR="00C46ABD" w:rsidRPr="00FF4A8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Ovrv-4802/17</w:t>
            </w:r>
            <w:r w:rsidR="00FF4A85" w:rsidRPr="00FF4A85">
              <w:rPr>
                <w:rFonts w:cs="Arial" w:hAnsi="Arial" w:ascii="Arial"/>
                <w:sz w:val="18"/>
                <w:szCs w:val="18"/>
              </w:rPr>
              <w:t xml:space="preserve"> javni bilježni</w:t>
            </w:r>
            <w:r w:rsidR="00692A34">
              <w:rPr>
                <w:rFonts w:cs="Arial" w:hAnsi="Arial" w:ascii="Arial"/>
                <w:sz w:val="18"/>
                <w:szCs w:val="18"/>
              </w:rPr>
              <w:t>k</w:t>
            </w:r>
            <w:r w:rsidR="00FF4A85" w:rsidRPr="00FF4A8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8A0161">
              <w:rPr>
                <w:rFonts w:cs="Arial" w:hAnsi="Arial" w:ascii="Arial"/>
                <w:sz w:val="18"/>
                <w:szCs w:val="18"/>
              </w:rPr>
              <w:t>R</w:t>
            </w:r>
            <w:r w:rsidR="005646DD">
              <w:rPr>
                <w:rFonts w:cs="Arial" w:hAnsi="Arial" w:ascii="Arial"/>
                <w:sz w:val="18"/>
                <w:szCs w:val="18"/>
              </w:rPr>
              <w:t xml:space="preserve">.Galić,Zagreb, </w:t>
            </w:r>
            <w:r w:rsidR="00FF4A85" w:rsidRPr="00FF4A85">
              <w:rPr>
                <w:rFonts w:cs="Arial" w:hAnsi="Arial" w:ascii="Arial"/>
                <w:sz w:val="18"/>
                <w:szCs w:val="18"/>
              </w:rPr>
              <w:t>od 20.7.2017.</w:t>
            </w:r>
          </w:p>
        </w:tc>
        <w:tc>
          <w:tcPr>
            <w:tcW w:type="dxa" w:w="1560"/>
            <w:vAlign w:val="center"/>
          </w:tcPr>
          <w:p w:rsidRDefault="00C46ABD" w:rsidP="0033445B" w:rsidR="004A64AD" w:rsidRPr="00572483">
            <w:pPr>
              <w:spacing w:lineRule="auto" w:line="240"/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39.875,65</w:t>
            </w:r>
          </w:p>
        </w:tc>
        <w:tc>
          <w:tcPr>
            <w:tcW w:type="dxa" w:w="1134"/>
            <w:vAlign w:val="center"/>
          </w:tcPr>
          <w:p w:rsidRDefault="00C46ABD" w:rsidP="005C2FBB" w:rsidR="004A64AD" w:rsidRPr="0057248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vAlign w:val="center"/>
          </w:tcPr>
          <w:p w:rsidRDefault="004A64AD" w:rsidP="005C2FBB" w:rsidR="004A64AD" w:rsidRPr="0057248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5"/>
            <w:noWrap/>
            <w:vAlign w:val="center"/>
          </w:tcPr>
          <w:p w:rsidRDefault="00C46ABD" w:rsidP="005C2FBB" w:rsidR="004A64AD" w:rsidRPr="0057248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12.6.2018.</w:t>
            </w:r>
          </w:p>
        </w:tc>
      </w:tr>
      <w:tr w:rsidTr="00BF0F7E" w:rsidR="004A64AD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4A64AD" w:rsidP="005C2FBB" w:rsidR="004A64AD" w:rsidRPr="003C4F4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851"/>
            <w:vAlign w:val="center"/>
          </w:tcPr>
          <w:p w:rsidRDefault="00BA0547" w:rsidP="004A64AD" w:rsidR="004A64AD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2780"/>
            <w:vAlign w:val="center"/>
          </w:tcPr>
          <w:p w:rsidRDefault="000D4539" w:rsidP="005C2FBB" w:rsidR="004A64A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Suvlasnici zgrad</w:t>
            </w:r>
            <w:r w:rsidR="004E089A">
              <w:rPr>
                <w:rFonts w:cs="Arial" w:hAnsi="Arial" w:ascii="Arial"/>
                <w:sz w:val="18"/>
                <w:szCs w:val="18"/>
              </w:rPr>
              <w:t>e Zagreb, Ilica 32</w:t>
            </w:r>
            <w:r>
              <w:rPr>
                <w:rFonts w:cs="Arial" w:hAnsi="Arial" w:ascii="Arial"/>
                <w:sz w:val="18"/>
                <w:szCs w:val="18"/>
              </w:rPr>
              <w:t xml:space="preserve">2, svi zastupani po Gradsko stambeno komunalno gospodarstvo d.o.o. </w:t>
            </w:r>
          </w:p>
          <w:p w:rsidRDefault="000D4539" w:rsidP="005C2FBB" w:rsidR="000D45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OIB:03744272526</w:t>
            </w:r>
          </w:p>
          <w:p w:rsidRDefault="000D4539" w:rsidP="005C2FBB" w:rsidR="000D4539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vAlign w:val="center"/>
          </w:tcPr>
          <w:p w:rsidRDefault="000D4539" w:rsidP="005C2FBB" w:rsidR="004A64AD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,Savska cesta 1</w:t>
            </w:r>
          </w:p>
        </w:tc>
        <w:tc>
          <w:tcPr>
            <w:tcW w:type="dxa" w:w="4166"/>
          </w:tcPr>
          <w:p w:rsidRDefault="004E089A" w:rsidP="004E089A" w:rsidR="004A64AD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-pričuva za razdoblje </w:t>
            </w:r>
            <w:r w:rsidRPr="004E089A">
              <w:rPr>
                <w:rFonts w:cs="Arial" w:hAnsi="Arial" w:ascii="Arial"/>
                <w:sz w:val="18"/>
                <w:szCs w:val="18"/>
              </w:rPr>
              <w:t xml:space="preserve"> 3/2005 do 03/2018.</w:t>
            </w:r>
          </w:p>
          <w:p w:rsidRDefault="004E089A" w:rsidP="004E089A" w:rsidR="00804E5C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-Ugovor o upravljanju zgradom u Zagrebu, Ilica 322, broj 3403-719/07 od 16.10.2007. </w:t>
            </w:r>
            <w:r w:rsidR="00E42946">
              <w:rPr>
                <w:rFonts w:cs="Arial" w:hAnsi="Arial" w:ascii="Arial"/>
                <w:sz w:val="18"/>
                <w:szCs w:val="18"/>
              </w:rPr>
              <w:t>;</w:t>
            </w:r>
          </w:p>
          <w:p w:rsidRDefault="00804E5C" w:rsidP="00804E5C" w:rsidR="00804E5C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</w:t>
            </w:r>
            <w:r w:rsidR="00F14A7F">
              <w:rPr>
                <w:rFonts w:cs="Arial" w:hAnsi="Arial" w:ascii="Arial"/>
                <w:sz w:val="18"/>
                <w:szCs w:val="18"/>
              </w:rPr>
              <w:t>1</w:t>
            </w:r>
            <w:r>
              <w:rPr>
                <w:rFonts w:cs="Arial" w:hAnsi="Arial" w:ascii="Arial"/>
                <w:sz w:val="18"/>
                <w:szCs w:val="18"/>
              </w:rPr>
              <w:t xml:space="preserve">604/06  javni bilježnik </w:t>
            </w:r>
            <w:r w:rsidR="00F14A7F">
              <w:rPr>
                <w:rFonts w:cs="Arial" w:hAnsi="Arial" w:ascii="Arial"/>
                <w:sz w:val="18"/>
                <w:szCs w:val="18"/>
              </w:rPr>
              <w:t>S.Šaškor</w:t>
            </w:r>
            <w:r>
              <w:rPr>
                <w:rFonts w:cs="Arial" w:hAnsi="Arial" w:ascii="Arial"/>
                <w:sz w:val="18"/>
                <w:szCs w:val="18"/>
              </w:rPr>
              <w:t>,</w:t>
            </w:r>
            <w:r w:rsidR="00D7066E">
              <w:rPr>
                <w:rFonts w:cs="Arial" w:hAnsi="Arial" w:ascii="Arial"/>
                <w:sz w:val="18"/>
                <w:szCs w:val="18"/>
              </w:rPr>
              <w:t>Zagreb,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pravomoćno</w:t>
            </w:r>
            <w:r w:rsidR="00F14A7F">
              <w:rPr>
                <w:rFonts w:cs="Arial" w:hAnsi="Arial" w:ascii="Arial"/>
                <w:sz w:val="18"/>
                <w:szCs w:val="18"/>
              </w:rPr>
              <w:t xml:space="preserve"> 14.12.2007.;</w:t>
            </w:r>
            <w:r>
              <w:rPr>
                <w:rFonts w:cs="Arial" w:hAnsi="Arial" w:ascii="Arial"/>
                <w:sz w:val="18"/>
                <w:szCs w:val="18"/>
              </w:rPr>
              <w:t xml:space="preserve">  </w:t>
            </w:r>
          </w:p>
          <w:p w:rsidRDefault="00804E5C" w:rsidP="00804E5C" w:rsidR="00804E5C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</w:t>
            </w:r>
            <w:r>
              <w:rPr>
                <w:rFonts w:cs="Arial" w:hAnsi="Arial" w:ascii="Arial"/>
                <w:sz w:val="18"/>
                <w:szCs w:val="18"/>
              </w:rPr>
              <w:t xml:space="preserve">3496/08   javni bilježnik </w:t>
            </w:r>
            <w:r w:rsidR="00E42946">
              <w:rPr>
                <w:rFonts w:cs="Arial" w:hAnsi="Arial" w:ascii="Arial"/>
                <w:sz w:val="18"/>
                <w:szCs w:val="18"/>
              </w:rPr>
              <w:t>S.Šaškor</w:t>
            </w:r>
            <w:r>
              <w:rPr>
                <w:rFonts w:cs="Arial" w:hAnsi="Arial" w:ascii="Arial"/>
                <w:sz w:val="18"/>
                <w:szCs w:val="18"/>
              </w:rPr>
              <w:t xml:space="preserve"> ,</w:t>
            </w:r>
            <w:r w:rsidR="00D7066E">
              <w:rPr>
                <w:rFonts w:cs="Arial" w:hAnsi="Arial" w:ascii="Arial"/>
                <w:sz w:val="18"/>
                <w:szCs w:val="18"/>
              </w:rPr>
              <w:t>Zagreb,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pravomoćno </w:t>
            </w:r>
            <w:r w:rsidR="00E42946">
              <w:rPr>
                <w:rFonts w:cs="Arial" w:hAnsi="Arial" w:ascii="Arial"/>
                <w:sz w:val="18"/>
                <w:szCs w:val="18"/>
              </w:rPr>
              <w:t xml:space="preserve">6.2.2009.;    </w:t>
            </w:r>
          </w:p>
          <w:p w:rsidRDefault="00804E5C" w:rsidP="00804E5C" w:rsidR="00804E5C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</w:t>
            </w:r>
            <w:r w:rsidR="00647B18">
              <w:rPr>
                <w:rFonts w:cs="Arial" w:hAnsi="Arial" w:ascii="Arial"/>
                <w:sz w:val="18"/>
                <w:szCs w:val="18"/>
              </w:rPr>
              <w:t>8526/10</w:t>
            </w:r>
            <w:r>
              <w:rPr>
                <w:rFonts w:cs="Arial" w:hAnsi="Arial" w:ascii="Arial"/>
                <w:sz w:val="18"/>
                <w:szCs w:val="18"/>
              </w:rPr>
              <w:t xml:space="preserve"> javni bilježnik    </w:t>
            </w:r>
            <w:r w:rsidR="00F14A7F">
              <w:rPr>
                <w:rFonts w:cs="Arial" w:hAnsi="Arial" w:ascii="Arial"/>
                <w:sz w:val="18"/>
                <w:szCs w:val="18"/>
              </w:rPr>
              <w:t xml:space="preserve">S.Šaškor, </w:t>
            </w:r>
            <w:r w:rsidR="00D7066E">
              <w:rPr>
                <w:rFonts w:cs="Arial" w:hAnsi="Arial" w:ascii="Arial"/>
                <w:sz w:val="18"/>
                <w:szCs w:val="18"/>
              </w:rPr>
              <w:t>Zagreb,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pravomoćno </w:t>
            </w:r>
            <w:r w:rsidR="00F14A7F">
              <w:rPr>
                <w:rFonts w:cs="Arial" w:hAnsi="Arial" w:ascii="Arial"/>
                <w:sz w:val="18"/>
                <w:szCs w:val="18"/>
              </w:rPr>
              <w:t>20.9.2010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F4A85">
              <w:rPr>
                <w:rFonts w:cs="Arial" w:hAnsi="Arial" w:ascii="Arial"/>
                <w:sz w:val="18"/>
                <w:szCs w:val="18"/>
              </w:rPr>
              <w:t>;</w:t>
            </w:r>
          </w:p>
          <w:p w:rsidRDefault="00647B18" w:rsidP="00804E5C" w:rsidR="00804E5C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</w:t>
            </w:r>
            <w:r>
              <w:rPr>
                <w:rFonts w:cs="Arial" w:hAnsi="Arial" w:ascii="Arial"/>
                <w:sz w:val="18"/>
                <w:szCs w:val="18"/>
              </w:rPr>
              <w:t xml:space="preserve">20426/12 javni bilježnik </w:t>
            </w:r>
            <w:r w:rsidR="00F14A7F">
              <w:rPr>
                <w:rFonts w:cs="Arial" w:hAnsi="Arial" w:ascii="Arial"/>
                <w:sz w:val="18"/>
                <w:szCs w:val="18"/>
              </w:rPr>
              <w:t xml:space="preserve"> M.Ježek</w:t>
            </w:r>
            <w:r w:rsidR="00D7066E">
              <w:rPr>
                <w:rFonts w:cs="Arial" w:hAnsi="Arial" w:ascii="Arial"/>
                <w:sz w:val="18"/>
                <w:szCs w:val="18"/>
              </w:rPr>
              <w:t>,Zagreb</w:t>
            </w:r>
            <w:r w:rsidR="00D041A7">
              <w:rPr>
                <w:rFonts w:cs="Arial" w:hAnsi="Arial" w:ascii="Arial"/>
                <w:sz w:val="18"/>
                <w:szCs w:val="18"/>
              </w:rPr>
              <w:t>,</w:t>
            </w:r>
            <w:r w:rsidR="00D7066E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pravomoćno </w:t>
            </w:r>
            <w:r w:rsidR="00F14A7F">
              <w:rPr>
                <w:rFonts w:cs="Arial" w:hAnsi="Arial" w:ascii="Arial"/>
                <w:sz w:val="18"/>
                <w:szCs w:val="18"/>
              </w:rPr>
              <w:t>20.7.2012.;</w:t>
            </w:r>
            <w:r>
              <w:rPr>
                <w:rFonts w:cs="Arial" w:hAnsi="Arial" w:ascii="Arial"/>
                <w:sz w:val="18"/>
                <w:szCs w:val="18"/>
              </w:rPr>
              <w:t xml:space="preserve">    </w:t>
            </w:r>
          </w:p>
          <w:p w:rsidRDefault="00647B18" w:rsidP="00804E5C" w:rsidR="00804E5C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</w:t>
            </w:r>
            <w:r>
              <w:rPr>
                <w:rFonts w:cs="Arial" w:hAnsi="Arial" w:ascii="Arial"/>
                <w:sz w:val="18"/>
                <w:szCs w:val="18"/>
              </w:rPr>
              <w:t xml:space="preserve">5814/14 javni bilježnik    </w:t>
            </w:r>
            <w:r w:rsidR="00D041A7" w:rsidRPr="00D041A7">
              <w:rPr>
                <w:rFonts w:cs="Arial" w:hAnsi="Arial" w:ascii="Arial"/>
                <w:sz w:val="18"/>
                <w:szCs w:val="18"/>
              </w:rPr>
              <w:t>L.Š.Sinčić</w:t>
            </w:r>
            <w:r w:rsidR="00D7066E">
              <w:rPr>
                <w:rFonts w:cs="Arial" w:hAnsi="Arial" w:ascii="Arial"/>
                <w:sz w:val="18"/>
                <w:szCs w:val="18"/>
              </w:rPr>
              <w:t>,</w:t>
            </w:r>
            <w:r w:rsidR="00D7066E">
              <w:t xml:space="preserve"> </w:t>
            </w:r>
            <w:r w:rsidR="00D7066E" w:rsidRPr="00D7066E">
              <w:rPr>
                <w:rFonts w:cs="Arial" w:hAnsi="Arial" w:ascii="Arial"/>
                <w:sz w:val="18"/>
                <w:szCs w:val="18"/>
              </w:rPr>
              <w:t>Zagreb</w:t>
            </w:r>
            <w:r w:rsidR="00D7066E">
              <w:rPr>
                <w:rFonts w:cs="Arial" w:hAnsi="Arial" w:ascii="Arial"/>
                <w:sz w:val="18"/>
                <w:szCs w:val="18"/>
              </w:rPr>
              <w:t>,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pravomoćno </w:t>
            </w:r>
            <w:r w:rsidR="00D041A7">
              <w:rPr>
                <w:rFonts w:cs="Arial" w:hAnsi="Arial" w:ascii="Arial"/>
                <w:sz w:val="18"/>
                <w:szCs w:val="18"/>
              </w:rPr>
              <w:t xml:space="preserve"> 15.8.2014.   </w:t>
            </w:r>
          </w:p>
          <w:p w:rsidRDefault="00647B18" w:rsidP="00E42946" w:rsidR="004E089A" w:rsidRPr="004E089A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>Rješenje o ovrsi Ovrv-</w:t>
            </w:r>
            <w:r>
              <w:rPr>
                <w:rFonts w:cs="Arial" w:hAnsi="Arial" w:ascii="Arial"/>
                <w:sz w:val="18"/>
                <w:szCs w:val="18"/>
              </w:rPr>
              <w:t>29134/16 javni bilježnik L.Š.Sinčić,</w:t>
            </w:r>
            <w:r w:rsidR="00D7066E">
              <w:rPr>
                <w:rFonts w:cs="Arial" w:hAnsi="Arial" w:ascii="Arial"/>
                <w:sz w:val="18"/>
                <w:szCs w:val="18"/>
              </w:rPr>
              <w:t xml:space="preserve"> Zagreb, 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pravomoćno  28.4.2017.  </w:t>
            </w:r>
          </w:p>
        </w:tc>
        <w:tc>
          <w:tcPr>
            <w:tcW w:type="dxa" w:w="1560"/>
            <w:vAlign w:val="center"/>
          </w:tcPr>
          <w:p w:rsidRDefault="004E089A" w:rsidP="0033445B" w:rsidR="004A64AD" w:rsidRPr="004E089A">
            <w:pPr>
              <w:spacing w:lineRule="auto" w:line="24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4E089A">
              <w:rPr>
                <w:rFonts w:cs="Arial" w:hAnsi="Arial" w:ascii="Arial"/>
                <w:sz w:val="18"/>
                <w:szCs w:val="18"/>
              </w:rPr>
              <w:t>44.626,25</w:t>
            </w:r>
          </w:p>
        </w:tc>
        <w:tc>
          <w:tcPr>
            <w:tcW w:type="dxa" w:w="1134"/>
            <w:vAlign w:val="center"/>
          </w:tcPr>
          <w:p w:rsidRDefault="00647B18" w:rsidP="005C2FBB" w:rsidR="004A64AD" w:rsidRPr="00647B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47B18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vAlign w:val="center"/>
          </w:tcPr>
          <w:p w:rsidRDefault="004A64AD" w:rsidP="005C2FBB" w:rsidR="004A64AD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5"/>
            <w:noWrap/>
            <w:vAlign w:val="center"/>
          </w:tcPr>
          <w:p w:rsidRDefault="004E089A" w:rsidP="005C2FBB" w:rsidR="004A64AD" w:rsidRPr="004E089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E089A">
              <w:rPr>
                <w:rFonts w:cs="Arial" w:hAnsi="Arial" w:ascii="Arial"/>
                <w:sz w:val="18"/>
                <w:szCs w:val="18"/>
              </w:rPr>
              <w:t>12.6.2018.</w:t>
            </w:r>
          </w:p>
        </w:tc>
      </w:tr>
      <w:tr w:rsidTr="00BF0F7E" w:rsidR="004A64AD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4A64AD" w:rsidP="005C2FBB" w:rsidR="004A64AD" w:rsidRPr="003C4F4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851"/>
            <w:vAlign w:val="center"/>
          </w:tcPr>
          <w:p w:rsidRDefault="00E42946" w:rsidP="004A64AD" w:rsidR="004A64AD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780"/>
            <w:vAlign w:val="center"/>
          </w:tcPr>
          <w:p w:rsidRDefault="00E42946" w:rsidP="005C2FBB" w:rsidR="004A64A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TRIGLAV OSIGURANJE d.d.</w:t>
            </w:r>
          </w:p>
          <w:p w:rsidRDefault="00E42946" w:rsidP="005C2FBB" w:rsidR="00E4294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OIB:29743547503</w:t>
            </w:r>
          </w:p>
          <w:p w:rsidRDefault="00E42946" w:rsidP="005C2FBB" w:rsidR="00E42946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vAlign w:val="center"/>
          </w:tcPr>
          <w:p w:rsidRDefault="00E42946" w:rsidP="005C2FBB" w:rsidR="004A64AD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A.Heinza 4</w:t>
            </w:r>
          </w:p>
        </w:tc>
        <w:tc>
          <w:tcPr>
            <w:tcW w:type="dxa" w:w="4166"/>
            <w:vAlign w:val="center"/>
          </w:tcPr>
          <w:p w:rsidRDefault="00345C8C" w:rsidP="00345C8C" w:rsidR="004A64AD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345C8C">
              <w:rPr>
                <w:rFonts w:cs="Arial" w:hAnsi="Arial" w:ascii="Arial"/>
                <w:sz w:val="18"/>
                <w:szCs w:val="18"/>
              </w:rPr>
              <w:t xml:space="preserve">-premija osiguranja vozila </w:t>
            </w:r>
          </w:p>
          <w:p w:rsidRDefault="00345C8C" w:rsidP="00F04F61" w:rsidR="00345C8C" w:rsidRPr="00345C8C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FF4A85">
              <w:rPr>
                <w:rFonts w:cs="Arial" w:hAnsi="Arial" w:ascii="Arial"/>
                <w:sz w:val="18"/>
                <w:szCs w:val="18"/>
              </w:rPr>
              <w:t xml:space="preserve">Rješenje </w:t>
            </w:r>
            <w:r>
              <w:rPr>
                <w:rFonts w:cs="Arial" w:hAnsi="Arial" w:ascii="Arial"/>
                <w:sz w:val="18"/>
                <w:szCs w:val="18"/>
              </w:rPr>
              <w:t>o ovrsi O</w:t>
            </w:r>
            <w:r w:rsidR="00DE78DA">
              <w:rPr>
                <w:rFonts w:cs="Arial" w:hAnsi="Arial" w:ascii="Arial"/>
                <w:sz w:val="18"/>
                <w:szCs w:val="18"/>
              </w:rPr>
              <w:t xml:space="preserve">vrv-47/11 </w:t>
            </w:r>
            <w:r>
              <w:rPr>
                <w:rFonts w:cs="Arial" w:hAnsi="Arial" w:ascii="Arial"/>
                <w:sz w:val="18"/>
                <w:szCs w:val="18"/>
              </w:rPr>
              <w:t xml:space="preserve"> javni bilježnik </w:t>
            </w:r>
            <w:r w:rsidR="00DE78DA">
              <w:rPr>
                <w:rFonts w:cs="Arial" w:hAnsi="Arial" w:ascii="Arial"/>
                <w:sz w:val="18"/>
                <w:szCs w:val="18"/>
              </w:rPr>
              <w:t>N.Jukić</w:t>
            </w:r>
            <w:r>
              <w:rPr>
                <w:rFonts w:cs="Arial" w:hAnsi="Arial" w:ascii="Arial"/>
                <w:sz w:val="18"/>
                <w:szCs w:val="18"/>
              </w:rPr>
              <w:t>,</w:t>
            </w:r>
            <w:r w:rsidR="00D7066E">
              <w:rPr>
                <w:rFonts w:cs="Arial" w:hAnsi="Arial" w:ascii="Arial"/>
                <w:sz w:val="18"/>
                <w:szCs w:val="18"/>
              </w:rPr>
              <w:t xml:space="preserve"> Zagreb,</w:t>
            </w:r>
            <w:r>
              <w:rPr>
                <w:rFonts w:cs="Arial" w:hAnsi="Arial" w:ascii="Arial"/>
                <w:sz w:val="18"/>
                <w:szCs w:val="18"/>
              </w:rPr>
              <w:t xml:space="preserve"> pravomoćno  </w:t>
            </w:r>
            <w:r w:rsidR="00DE78DA">
              <w:rPr>
                <w:rFonts w:cs="Arial" w:hAnsi="Arial" w:ascii="Arial"/>
                <w:sz w:val="18"/>
                <w:szCs w:val="18"/>
              </w:rPr>
              <w:t>27.4.2011.</w:t>
            </w:r>
          </w:p>
        </w:tc>
        <w:tc>
          <w:tcPr>
            <w:tcW w:type="dxa" w:w="1560"/>
            <w:vAlign w:val="center"/>
          </w:tcPr>
          <w:p w:rsidRDefault="00E42946" w:rsidP="0033445B" w:rsidR="004A64AD" w:rsidRPr="00345C8C">
            <w:pPr>
              <w:spacing w:lineRule="auto" w:line="24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45C8C">
              <w:rPr>
                <w:rFonts w:cs="Arial" w:hAnsi="Arial" w:ascii="Arial"/>
                <w:sz w:val="18"/>
                <w:szCs w:val="18"/>
              </w:rPr>
              <w:t>6.824,35</w:t>
            </w:r>
          </w:p>
        </w:tc>
        <w:tc>
          <w:tcPr>
            <w:tcW w:type="dxa" w:w="1134"/>
            <w:vAlign w:val="center"/>
          </w:tcPr>
          <w:p w:rsidRDefault="00345C8C" w:rsidP="005C2FBB" w:rsidR="004A64AD" w:rsidRPr="00345C8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45C8C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vAlign w:val="center"/>
          </w:tcPr>
          <w:p w:rsidRDefault="004A64AD" w:rsidP="005C2FBB" w:rsidR="004A64AD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5"/>
            <w:noWrap/>
            <w:vAlign w:val="center"/>
          </w:tcPr>
          <w:p w:rsidRDefault="00345C8C" w:rsidP="005C2FBB" w:rsidR="004A64AD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345C8C">
              <w:rPr>
                <w:rFonts w:cs="Arial" w:hAnsi="Arial" w:ascii="Arial"/>
                <w:sz w:val="18"/>
                <w:szCs w:val="18"/>
              </w:rPr>
              <w:t>12.06.2018</w:t>
            </w:r>
            <w:r>
              <w:rPr>
                <w:rFonts w:cs="Arial" w:hAnsi="Arial" w:ascii="Arial"/>
                <w:b/>
                <w:sz w:val="18"/>
                <w:szCs w:val="18"/>
              </w:rPr>
              <w:t>.</w:t>
            </w:r>
          </w:p>
        </w:tc>
      </w:tr>
      <w:tr w:rsidTr="00BF0F7E" w:rsidR="00F04F61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F04F61" w:rsidP="005C2FBB" w:rsidR="00F04F61" w:rsidRPr="003C4F4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851"/>
            <w:vAlign w:val="center"/>
          </w:tcPr>
          <w:p w:rsidRDefault="00F04F61" w:rsidP="004A64AD" w:rsidR="00F04F61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780"/>
            <w:vAlign w:val="center"/>
          </w:tcPr>
          <w:p w:rsidRDefault="00F04F61" w:rsidP="005C2FBB" w:rsidR="00F04F6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CENTAR BANKA d.d. u stečaju </w:t>
            </w:r>
          </w:p>
          <w:p w:rsidRDefault="00F04F61" w:rsidP="005C2FBB" w:rsidR="00F04F61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OIB:89296739230</w:t>
            </w:r>
          </w:p>
        </w:tc>
        <w:tc>
          <w:tcPr>
            <w:tcW w:type="dxa" w:w="1842"/>
            <w:vAlign w:val="center"/>
          </w:tcPr>
          <w:p w:rsidRDefault="00F04F61" w:rsidP="005C2FBB" w:rsidR="00F04F61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605A7">
              <w:rPr>
                <w:rFonts w:cs="Arial" w:hAnsi="Arial" w:ascii="Arial"/>
                <w:sz w:val="18"/>
                <w:szCs w:val="18"/>
              </w:rPr>
              <w:t>Zagreb, A.Heinza 4</w:t>
            </w:r>
            <w:r>
              <w:rPr>
                <w:rFonts w:cs="Arial" w:hAnsi="Arial" w:ascii="Arial"/>
                <w:sz w:val="18"/>
                <w:szCs w:val="18"/>
              </w:rPr>
              <w:t>7A</w:t>
            </w:r>
          </w:p>
        </w:tc>
        <w:tc>
          <w:tcPr>
            <w:tcW w:type="dxa" w:w="4166"/>
            <w:vAlign w:val="center"/>
          </w:tcPr>
          <w:p w:rsidRDefault="00F04F61" w:rsidP="00CD501C" w:rsidR="00F04F6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C5E20">
              <w:rPr>
                <w:rFonts w:cs="Arial" w:hAnsi="Arial" w:ascii="Arial"/>
                <w:sz w:val="18"/>
                <w:szCs w:val="18"/>
              </w:rPr>
              <w:t>-Ugovor o obavljanju platnog prometa od 17.1.2002.;</w:t>
            </w:r>
          </w:p>
          <w:p w:rsidRDefault="00F04F61" w:rsidP="00874737" w:rsidR="00F04F61" w:rsidRPr="002C5E2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-Ugovor dugoročnom kreditu broj 998/2008 zaključe dana 26.lipnja 2008. , Sporazum radi osiguranje novčane tražbine zasnivanjem založnog prava na nekretnini zaključen dana 26.6.2008. godine; javnobilježnički solemniziran OV-1298/2008</w:t>
            </w:r>
            <w:r w:rsidR="00874737">
              <w:rPr>
                <w:rFonts w:cs="Arial" w:hAnsi="Arial" w:ascii="Arial"/>
                <w:sz w:val="18"/>
                <w:szCs w:val="18"/>
              </w:rPr>
              <w:t>,</w:t>
            </w:r>
            <w:r>
              <w:rPr>
                <w:rFonts w:cs="Arial" w:hAnsi="Arial" w:ascii="Arial"/>
                <w:sz w:val="18"/>
                <w:szCs w:val="18"/>
              </w:rPr>
              <w:t xml:space="preserve"> javni bilježnik </w:t>
            </w:r>
            <w:r w:rsidRPr="00C90E9F">
              <w:rPr>
                <w:rFonts w:cs="Arial" w:hAnsi="Arial" w:ascii="Arial"/>
                <w:sz w:val="18"/>
                <w:szCs w:val="18"/>
              </w:rPr>
              <w:t>I.Lisonek</w:t>
            </w:r>
            <w:r>
              <w:rPr>
                <w:rFonts w:cs="Arial" w:hAnsi="Arial" w:ascii="Arial"/>
                <w:sz w:val="18"/>
                <w:szCs w:val="18"/>
              </w:rPr>
              <w:t>,</w:t>
            </w:r>
            <w:r>
              <w:t xml:space="preserve"> </w:t>
            </w:r>
            <w:r w:rsidRPr="00CA6A34">
              <w:rPr>
                <w:rFonts w:cs="Arial" w:hAnsi="Arial" w:ascii="Arial"/>
                <w:sz w:val="18"/>
                <w:szCs w:val="18"/>
              </w:rPr>
              <w:t>Zagreb</w:t>
            </w:r>
          </w:p>
        </w:tc>
        <w:tc>
          <w:tcPr>
            <w:tcW w:type="dxa" w:w="1560"/>
            <w:vAlign w:val="center"/>
          </w:tcPr>
          <w:p w:rsidRDefault="00F04F61" w:rsidP="0033445B" w:rsidR="00F04F61" w:rsidRPr="009C557D">
            <w:pPr>
              <w:spacing w:lineRule="auto" w:line="24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9C557D">
              <w:rPr>
                <w:rFonts w:cs="Arial" w:hAnsi="Arial" w:ascii="Arial"/>
                <w:sz w:val="18"/>
                <w:szCs w:val="18"/>
              </w:rPr>
              <w:t>4.139.912,71</w:t>
            </w:r>
          </w:p>
        </w:tc>
        <w:tc>
          <w:tcPr>
            <w:tcW w:type="dxa" w:w="1134"/>
            <w:vAlign w:val="center"/>
          </w:tcPr>
          <w:p w:rsidRDefault="00F04F61" w:rsidP="005C2FBB" w:rsidR="00F04F61" w:rsidRPr="008B010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B0100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vAlign w:val="center"/>
          </w:tcPr>
          <w:p w:rsidRDefault="00F04F61" w:rsidP="005C2FBB" w:rsidR="00F04F61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5"/>
            <w:noWrap/>
            <w:vAlign w:val="center"/>
          </w:tcPr>
          <w:p w:rsidRDefault="00F04F61" w:rsidP="002A76FB" w:rsidR="00F04F61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345C8C">
              <w:rPr>
                <w:rFonts w:cs="Arial" w:hAnsi="Arial" w:ascii="Arial"/>
                <w:sz w:val="18"/>
                <w:szCs w:val="18"/>
              </w:rPr>
              <w:t>12.06.2018</w:t>
            </w:r>
            <w:r>
              <w:rPr>
                <w:rFonts w:cs="Arial" w:hAnsi="Arial" w:ascii="Arial"/>
                <w:b/>
                <w:sz w:val="18"/>
                <w:szCs w:val="18"/>
              </w:rPr>
              <w:t>.</w:t>
            </w:r>
          </w:p>
        </w:tc>
      </w:tr>
      <w:tr w:rsidTr="00BF0F7E" w:rsidR="00C71BB8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C71BB8" w:rsidP="00A515D5" w:rsidR="00C71BB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type="dxa" w:w="851"/>
            <w:vAlign w:val="center"/>
          </w:tcPr>
          <w:p w:rsidRDefault="00C71BB8" w:rsidP="00A515D5" w:rsidR="00C71BB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type="dxa" w:w="2780"/>
            <w:vAlign w:val="center"/>
          </w:tcPr>
          <w:p w:rsidRDefault="00C71BB8" w:rsidP="00A515D5" w:rsidR="00C71B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2"/>
            <w:vAlign w:val="center"/>
          </w:tcPr>
          <w:p w:rsidRDefault="00C71BB8" w:rsidP="00A515D5" w:rsidR="00C71B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166"/>
            <w:vAlign w:val="center"/>
          </w:tcPr>
          <w:p w:rsidRDefault="00C71BB8" w:rsidP="00A515D5" w:rsidR="00C71BB8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type="dxa" w:w="1560"/>
            <w:vAlign w:val="center"/>
          </w:tcPr>
          <w:p w:rsidRDefault="00C71BB8" w:rsidP="00A515D5" w:rsidR="00C71BB8" w:rsidRPr="00F716EA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type="dxa" w:w="1134"/>
            <w:vAlign w:val="center"/>
          </w:tcPr>
          <w:p w:rsidRDefault="00C71BB8" w:rsidP="00A515D5" w:rsidR="00C71B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134"/>
            <w:vAlign w:val="center"/>
          </w:tcPr>
          <w:p w:rsidRDefault="00C71BB8" w:rsidP="00A515D5" w:rsidR="00C71B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type="dxa" w:w="1275"/>
            <w:noWrap/>
            <w:vAlign w:val="center"/>
          </w:tcPr>
          <w:p w:rsidRDefault="00C71BB8" w:rsidP="00A515D5" w:rsidR="00C71B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Tr="00BF0F7E" w:rsidR="002C5E20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C71BB8" w:rsidP="005C2FBB" w:rsidR="002C5E20" w:rsidRPr="003C4F4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851"/>
            <w:vAlign w:val="center"/>
          </w:tcPr>
          <w:p w:rsidRDefault="00C71BB8" w:rsidP="005C2FBB" w:rsidR="002C5E20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780"/>
            <w:vAlign w:val="center"/>
          </w:tcPr>
          <w:p w:rsidRDefault="00A0102A" w:rsidP="005C2FBB" w:rsidR="002C5E2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Marina MAROT</w:t>
            </w:r>
          </w:p>
          <w:p w:rsidRDefault="00A0102A" w:rsidP="005C2FBB" w:rsidR="00A0102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OIB:57749360786 </w:t>
            </w:r>
          </w:p>
          <w:p w:rsidRDefault="00A0102A" w:rsidP="005C2FBB" w:rsidR="00A0102A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</w:t>
            </w:r>
            <w:r w:rsidR="007D642C">
              <w:rPr>
                <w:rFonts w:cs="Arial" w:hAnsi="Arial" w:ascii="Arial"/>
                <w:sz w:val="18"/>
                <w:szCs w:val="18"/>
              </w:rPr>
              <w:t>odvjetnik Filip Galić iz odvj. d</w:t>
            </w:r>
            <w:r>
              <w:rPr>
                <w:rFonts w:cs="Arial" w:hAnsi="Arial" w:ascii="Arial"/>
                <w:sz w:val="18"/>
                <w:szCs w:val="18"/>
              </w:rPr>
              <w:t>r</w:t>
            </w:r>
            <w:r w:rsidR="00AB4925">
              <w:rPr>
                <w:rFonts w:cs="Arial" w:hAnsi="Arial" w:ascii="Arial"/>
                <w:sz w:val="18"/>
                <w:szCs w:val="18"/>
              </w:rPr>
              <w:t>u</w:t>
            </w:r>
            <w:r>
              <w:rPr>
                <w:rFonts w:cs="Arial" w:hAnsi="Arial" w:ascii="Arial"/>
                <w:sz w:val="18"/>
                <w:szCs w:val="18"/>
              </w:rPr>
              <w:t>štva Pečarević</w:t>
            </w:r>
            <w:r w:rsidR="007D642C">
              <w:rPr>
                <w:rFonts w:cs="Arial" w:hAnsi="Arial" w:ascii="Arial"/>
                <w:sz w:val="18"/>
                <w:szCs w:val="18"/>
              </w:rPr>
              <w:t xml:space="preserve"> &amp; </w:t>
            </w:r>
            <w:r>
              <w:rPr>
                <w:rFonts w:cs="Arial" w:hAnsi="Arial" w:ascii="Arial"/>
                <w:sz w:val="18"/>
                <w:szCs w:val="18"/>
              </w:rPr>
              <w:t>Relić iz Zagreba</w:t>
            </w:r>
          </w:p>
        </w:tc>
        <w:tc>
          <w:tcPr>
            <w:tcW w:type="dxa" w:w="1842"/>
            <w:vAlign w:val="center"/>
          </w:tcPr>
          <w:p w:rsidRDefault="00A0102A" w:rsidP="005C2FBB" w:rsidR="002C5E20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Ozaljska 57</w:t>
            </w:r>
          </w:p>
        </w:tc>
        <w:tc>
          <w:tcPr>
            <w:tcW w:type="dxa" w:w="4166"/>
            <w:vAlign w:val="center"/>
          </w:tcPr>
          <w:p w:rsidRDefault="0020506E" w:rsidP="0020506E" w:rsidR="0020506E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20506E">
              <w:rPr>
                <w:rFonts w:cs="Arial" w:hAnsi="Arial" w:ascii="Arial"/>
                <w:sz w:val="18"/>
                <w:szCs w:val="18"/>
              </w:rPr>
              <w:t>-</w:t>
            </w:r>
            <w:r>
              <w:rPr>
                <w:rFonts w:cs="Arial" w:hAnsi="Arial" w:ascii="Arial"/>
                <w:sz w:val="18"/>
                <w:szCs w:val="18"/>
              </w:rPr>
              <w:t>neisplaćene plaće za kolovoz, rujan, listopad 2010.g</w:t>
            </w:r>
          </w:p>
          <w:p w:rsidRDefault="0020506E" w:rsidP="0020506E" w:rsidR="002C5E20" w:rsidRPr="0020506E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-rješenje o ovrsi Općinskog građanskog suda u Zagrebu Ovrpl-995/2011 od 20.10.2011. </w:t>
            </w:r>
            <w:r w:rsidRPr="0020506E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B762AB">
              <w:rPr>
                <w:rFonts w:cs="Arial" w:hAnsi="Arial" w:ascii="Arial"/>
                <w:sz w:val="18"/>
                <w:szCs w:val="18"/>
              </w:rPr>
              <w:t>Ovr-2012/12.</w:t>
            </w:r>
            <w:r w:rsidR="00B762AB" w:rsidRPr="006E47FD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B762AB">
              <w:rPr>
                <w:rFonts w:cs="Arial" w:hAnsi="Arial" w:ascii="Arial"/>
                <w:sz w:val="18"/>
                <w:szCs w:val="18"/>
              </w:rPr>
              <w:t>I Ovr-3529/18 od 25.4.2018.</w:t>
            </w:r>
          </w:p>
        </w:tc>
        <w:tc>
          <w:tcPr>
            <w:tcW w:type="dxa" w:w="1560"/>
            <w:vAlign w:val="center"/>
          </w:tcPr>
          <w:p w:rsidRDefault="00A0102A" w:rsidP="0033445B" w:rsidR="002C5E20" w:rsidRPr="00625DAE">
            <w:pPr>
              <w:spacing w:lineRule="auto" w:line="24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625DAE">
              <w:rPr>
                <w:rFonts w:cs="Arial" w:hAnsi="Arial" w:ascii="Arial"/>
                <w:sz w:val="18"/>
                <w:szCs w:val="18"/>
              </w:rPr>
              <w:t>38.071,89</w:t>
            </w:r>
          </w:p>
        </w:tc>
        <w:tc>
          <w:tcPr>
            <w:tcW w:type="dxa" w:w="1134"/>
            <w:vAlign w:val="center"/>
          </w:tcPr>
          <w:p w:rsidRDefault="00CB5992" w:rsidP="005C2FBB" w:rsidR="002C5E20" w:rsidRPr="00CB599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5992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dxa" w:w="1134"/>
            <w:vAlign w:val="center"/>
          </w:tcPr>
          <w:p w:rsidRDefault="002C5E20" w:rsidP="005C2FBB" w:rsidR="002C5E20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5"/>
            <w:noWrap/>
            <w:vAlign w:val="center"/>
          </w:tcPr>
          <w:p w:rsidRDefault="00625DAE" w:rsidP="005C2FBB" w:rsidR="002C5E20" w:rsidRPr="0020506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0506E">
              <w:rPr>
                <w:rFonts w:cs="Arial" w:hAnsi="Arial" w:ascii="Arial"/>
                <w:sz w:val="18"/>
                <w:szCs w:val="18"/>
              </w:rPr>
              <w:t>14.06.2018.</w:t>
            </w:r>
          </w:p>
        </w:tc>
      </w:tr>
      <w:tr w:rsidTr="00BF0F7E" w:rsidR="002C5E20" w:rsidRPr="003C4F4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784"/>
        </w:trPr>
        <w:tc>
          <w:tcPr>
            <w:tcW w:type="dxa" w:w="568"/>
            <w:vAlign w:val="center"/>
          </w:tcPr>
          <w:p w:rsidRDefault="002C5E20" w:rsidP="005C2FBB" w:rsidR="002C5E20" w:rsidRPr="003C4F4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851"/>
            <w:vAlign w:val="center"/>
          </w:tcPr>
          <w:p w:rsidRDefault="002C5E20" w:rsidP="005C2FBB" w:rsidR="002C5E20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780"/>
            <w:vAlign w:val="center"/>
          </w:tcPr>
          <w:p w:rsidRDefault="002C5E20" w:rsidP="005C2FBB" w:rsidR="002C5E20" w:rsidRPr="003C4F4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vAlign w:val="center"/>
          </w:tcPr>
          <w:p w:rsidRDefault="002C5E20" w:rsidP="005C2FBB" w:rsidR="002C5E20" w:rsidRPr="003C4F4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4166"/>
            <w:vAlign w:val="center"/>
          </w:tcPr>
          <w:p w:rsidRDefault="002C5E20" w:rsidP="005C2FBB" w:rsidR="002C5E20" w:rsidRPr="003C4F4B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3C4F4B">
              <w:rPr>
                <w:rFonts w:cs="Arial" w:hAnsi="Arial" w:ascii="Arial"/>
                <w:b/>
                <w:sz w:val="18"/>
                <w:szCs w:val="18"/>
              </w:rPr>
              <w:t>Ukupno prijavljeni iznos</w:t>
            </w:r>
          </w:p>
        </w:tc>
        <w:tc>
          <w:tcPr>
            <w:tcW w:type="dxa" w:w="1560"/>
            <w:vAlign w:val="center"/>
          </w:tcPr>
          <w:p w:rsidRDefault="00157A62" w:rsidP="005C2FBB" w:rsidR="002C5E20" w:rsidRPr="003C4F4B">
            <w:pPr>
              <w:spacing w:lineRule="auto" w:line="24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6.933.336,40</w:t>
            </w:r>
          </w:p>
        </w:tc>
        <w:tc>
          <w:tcPr>
            <w:tcW w:type="dxa" w:w="1134"/>
            <w:vAlign w:val="center"/>
          </w:tcPr>
          <w:p w:rsidRDefault="002C5E20" w:rsidP="005C2FBB" w:rsidR="002C5E20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134"/>
            <w:vAlign w:val="center"/>
          </w:tcPr>
          <w:p w:rsidRDefault="002C5E20" w:rsidP="005C2FBB" w:rsidR="002C5E20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5"/>
            <w:noWrap/>
            <w:vAlign w:val="center"/>
          </w:tcPr>
          <w:p w:rsidRDefault="002C5E20" w:rsidP="005C2FBB" w:rsidR="002C5E20" w:rsidRPr="003C4F4B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</w:tbl>
    <w:p w:rsidRDefault="00425D33" w:rsidP="00425D33" w:rsidR="00425D33" w:rsidRPr="003C4F4B">
      <w:pPr>
        <w:rPr>
          <w:rFonts w:cs="Arial" w:hAnsi="Arial" w:ascii="Arial"/>
          <w:sz w:val="18"/>
          <w:szCs w:val="18"/>
        </w:rPr>
      </w:pPr>
    </w:p>
    <w:p w:rsidRDefault="00D407B3" w:rsidP="00425D33" w:rsidR="00D407B3">
      <w:pPr>
        <w:rPr>
          <w:rFonts w:cs="Arial" w:hAnsi="Arial" w:ascii="Arial"/>
          <w:sz w:val="20"/>
          <w:szCs w:val="20"/>
        </w:rPr>
      </w:pPr>
    </w:p>
    <w:p w:rsidRDefault="00D407B3" w:rsidP="00425D33" w:rsidR="00D407B3">
      <w:pPr>
        <w:rPr>
          <w:rFonts w:cs="Arial" w:hAnsi="Arial" w:ascii="Arial"/>
          <w:sz w:val="20"/>
          <w:szCs w:val="20"/>
        </w:rPr>
      </w:pPr>
    </w:p>
    <w:p w:rsidRDefault="008149FF" w:rsidP="00425D33" w:rsidR="00D407B3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Zagreb,20</w:t>
      </w:r>
      <w:r w:rsidR="00D115B8">
        <w:rPr>
          <w:rFonts w:cs="Arial" w:hAnsi="Arial" w:ascii="Arial"/>
          <w:sz w:val="20"/>
          <w:szCs w:val="20"/>
        </w:rPr>
        <w:t>.06</w:t>
      </w:r>
      <w:r w:rsidR="00BA5164">
        <w:rPr>
          <w:rFonts w:cs="Arial" w:hAnsi="Arial" w:ascii="Arial"/>
          <w:sz w:val="20"/>
          <w:szCs w:val="20"/>
        </w:rPr>
        <w:t>.2018.</w:t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  <w:t xml:space="preserve">                      </w:t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  <w:t xml:space="preserve">     Stečajni upravitelj</w:t>
      </w:r>
    </w:p>
    <w:p w:rsidRDefault="00D407B3" w:rsidP="00425D33" w:rsidR="00425D33" w:rsidRPr="00950090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</w:r>
      <w:r w:rsidR="00425D33" w:rsidRPr="00950090">
        <w:rPr>
          <w:rFonts w:cs="Arial" w:hAnsi="Arial" w:ascii="Arial"/>
          <w:sz w:val="20"/>
          <w:szCs w:val="20"/>
        </w:rPr>
        <w:tab/>
        <w:t xml:space="preserve">   </w:t>
      </w:r>
      <w:r w:rsidR="00425D33" w:rsidRPr="00950090">
        <w:rPr>
          <w:rFonts w:cs="Arial" w:hAnsi="Arial" w:ascii="Arial"/>
          <w:sz w:val="20"/>
          <w:szCs w:val="20"/>
        </w:rPr>
        <w:tab/>
        <w:t xml:space="preserve">          </w:t>
      </w:r>
      <w:r>
        <w:rPr>
          <w:rFonts w:cs="Arial" w:hAnsi="Arial" w:ascii="Arial"/>
          <w:sz w:val="20"/>
          <w:szCs w:val="20"/>
        </w:rPr>
        <w:t xml:space="preserve">             </w:t>
      </w:r>
      <w:r w:rsidR="00425D33" w:rsidRPr="00950090">
        <w:rPr>
          <w:rFonts w:cs="Arial" w:hAnsi="Arial" w:ascii="Arial"/>
          <w:sz w:val="20"/>
          <w:szCs w:val="20"/>
        </w:rPr>
        <w:t xml:space="preserve"> </w:t>
      </w:r>
      <w:r w:rsidR="00425D33">
        <w:rPr>
          <w:rFonts w:cs="Arial" w:hAnsi="Arial" w:ascii="Arial"/>
          <w:sz w:val="20"/>
          <w:szCs w:val="20"/>
        </w:rPr>
        <w:t>Marinko Paić, univ spec oec</w:t>
      </w:r>
      <w:r w:rsidR="00425D33" w:rsidRPr="00950090">
        <w:rPr>
          <w:rFonts w:cs="Arial" w:hAnsi="Arial" w:ascii="Arial"/>
          <w:sz w:val="20"/>
          <w:szCs w:val="20"/>
        </w:rPr>
        <w:t xml:space="preserve"> </w:t>
      </w:r>
    </w:p>
    <w:p w:rsidRDefault="0057407F" w:rsidR="0057407F"/>
    <w:sectPr w:rsidSect="00425D33" w:rsidR="0057407F">
      <w:footerReference w:type="default" r:id="rId8"/>
      <w:pgSz w:orient="landscape" w:h="11906" w:w="16838"/>
      <w:pgMar w:gutter="0" w:footer="708" w:header="708" w:left="1417" w:bottom="42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072" w:rsidR="00547072">
      <w:pPr>
        <w:spacing w:lineRule="auto" w:line="240" w:after="0"/>
      </w:pPr>
      <w:r>
        <w:separator/>
      </w:r>
    </w:p>
  </w:endnote>
  <w:endnote w:id="0" w:type="continuationSeparator">
    <w:p w:rsidRDefault="00547072" w:rsidR="005470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FBB" w:rsidR="005C2FB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0DF6">
      <w:rPr>
        <w:noProof/>
      </w:rPr>
      <w:t>4</w:t>
    </w:r>
    <w:r>
      <w:rPr>
        <w:noProof/>
      </w:rPr>
      <w:fldChar w:fldCharType="end"/>
    </w:r>
  </w:p>
  <w:p w:rsidRDefault="005C2FBB" w:rsidR="005C2F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072" w:rsidR="00547072">
      <w:pPr>
        <w:spacing w:lineRule="auto" w:line="240" w:after="0"/>
      </w:pPr>
      <w:r>
        <w:separator/>
      </w:r>
    </w:p>
  </w:footnote>
  <w:footnote w:id="0" w:type="continuationSeparator">
    <w:p w:rsidRDefault="00547072" w:rsidR="00547072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5D33"/>
    <w:rsid w:val="00033019"/>
    <w:rsid w:val="00053FAD"/>
    <w:rsid w:val="000A232D"/>
    <w:rsid w:val="000B1C0E"/>
    <w:rsid w:val="000B28BC"/>
    <w:rsid w:val="000D4539"/>
    <w:rsid w:val="000F3D33"/>
    <w:rsid w:val="00100629"/>
    <w:rsid w:val="001138D3"/>
    <w:rsid w:val="00115481"/>
    <w:rsid w:val="00147972"/>
    <w:rsid w:val="00157A62"/>
    <w:rsid w:val="00166745"/>
    <w:rsid w:val="00195611"/>
    <w:rsid w:val="001C14E7"/>
    <w:rsid w:val="001C3E87"/>
    <w:rsid w:val="001F33B1"/>
    <w:rsid w:val="0020506E"/>
    <w:rsid w:val="002060A0"/>
    <w:rsid w:val="00252044"/>
    <w:rsid w:val="0028445A"/>
    <w:rsid w:val="002A003E"/>
    <w:rsid w:val="002A76FB"/>
    <w:rsid w:val="002B071B"/>
    <w:rsid w:val="002C2583"/>
    <w:rsid w:val="002C5E20"/>
    <w:rsid w:val="002D246C"/>
    <w:rsid w:val="002D3376"/>
    <w:rsid w:val="00313166"/>
    <w:rsid w:val="00325A1B"/>
    <w:rsid w:val="00325C62"/>
    <w:rsid w:val="0033445B"/>
    <w:rsid w:val="00345C8C"/>
    <w:rsid w:val="003C4F4B"/>
    <w:rsid w:val="003F2301"/>
    <w:rsid w:val="00402F7E"/>
    <w:rsid w:val="004048BF"/>
    <w:rsid w:val="00425D33"/>
    <w:rsid w:val="0045170F"/>
    <w:rsid w:val="00472C3F"/>
    <w:rsid w:val="00482597"/>
    <w:rsid w:val="00487A38"/>
    <w:rsid w:val="004A1B65"/>
    <w:rsid w:val="004A64AD"/>
    <w:rsid w:val="004C7FCD"/>
    <w:rsid w:val="004E0030"/>
    <w:rsid w:val="004E089A"/>
    <w:rsid w:val="004F41FF"/>
    <w:rsid w:val="004F5643"/>
    <w:rsid w:val="0052699C"/>
    <w:rsid w:val="00527FD4"/>
    <w:rsid w:val="00547072"/>
    <w:rsid w:val="005605A7"/>
    <w:rsid w:val="005646DD"/>
    <w:rsid w:val="00565919"/>
    <w:rsid w:val="00572483"/>
    <w:rsid w:val="0057407F"/>
    <w:rsid w:val="00584003"/>
    <w:rsid w:val="005A4C72"/>
    <w:rsid w:val="005C2FBB"/>
    <w:rsid w:val="005E43F2"/>
    <w:rsid w:val="00611A8C"/>
    <w:rsid w:val="006256A1"/>
    <w:rsid w:val="00625DAE"/>
    <w:rsid w:val="006354BE"/>
    <w:rsid w:val="00636B89"/>
    <w:rsid w:val="00647B18"/>
    <w:rsid w:val="00657EAB"/>
    <w:rsid w:val="00665BA6"/>
    <w:rsid w:val="0067558D"/>
    <w:rsid w:val="00692A34"/>
    <w:rsid w:val="006B233E"/>
    <w:rsid w:val="006B515E"/>
    <w:rsid w:val="006B72F7"/>
    <w:rsid w:val="006D414C"/>
    <w:rsid w:val="006E03BA"/>
    <w:rsid w:val="00720DF6"/>
    <w:rsid w:val="00721577"/>
    <w:rsid w:val="00730757"/>
    <w:rsid w:val="007B4E1B"/>
    <w:rsid w:val="007C6353"/>
    <w:rsid w:val="007D642C"/>
    <w:rsid w:val="007E358E"/>
    <w:rsid w:val="0080176A"/>
    <w:rsid w:val="00804894"/>
    <w:rsid w:val="00804E5C"/>
    <w:rsid w:val="008149FF"/>
    <w:rsid w:val="008466C1"/>
    <w:rsid w:val="00856657"/>
    <w:rsid w:val="00874737"/>
    <w:rsid w:val="00883C20"/>
    <w:rsid w:val="008A0161"/>
    <w:rsid w:val="008B0100"/>
    <w:rsid w:val="008D42F9"/>
    <w:rsid w:val="008F0EE0"/>
    <w:rsid w:val="009054A6"/>
    <w:rsid w:val="00906570"/>
    <w:rsid w:val="0093421B"/>
    <w:rsid w:val="009342E5"/>
    <w:rsid w:val="00936910"/>
    <w:rsid w:val="00993CD3"/>
    <w:rsid w:val="009C23CF"/>
    <w:rsid w:val="009C557D"/>
    <w:rsid w:val="009D37D6"/>
    <w:rsid w:val="009E33B8"/>
    <w:rsid w:val="00A0102A"/>
    <w:rsid w:val="00A515D5"/>
    <w:rsid w:val="00A568DA"/>
    <w:rsid w:val="00A7303C"/>
    <w:rsid w:val="00AA4F8E"/>
    <w:rsid w:val="00AB2AC0"/>
    <w:rsid w:val="00AB4925"/>
    <w:rsid w:val="00AD3D8A"/>
    <w:rsid w:val="00B20E49"/>
    <w:rsid w:val="00B56EB3"/>
    <w:rsid w:val="00B62053"/>
    <w:rsid w:val="00B762AB"/>
    <w:rsid w:val="00B825A0"/>
    <w:rsid w:val="00BA0547"/>
    <w:rsid w:val="00BA5164"/>
    <w:rsid w:val="00BA7AE6"/>
    <w:rsid w:val="00BB47C3"/>
    <w:rsid w:val="00BC30C6"/>
    <w:rsid w:val="00BF0F7E"/>
    <w:rsid w:val="00C447CF"/>
    <w:rsid w:val="00C46ABD"/>
    <w:rsid w:val="00C53AD8"/>
    <w:rsid w:val="00C71BB8"/>
    <w:rsid w:val="00C90E9F"/>
    <w:rsid w:val="00C916CA"/>
    <w:rsid w:val="00C954E9"/>
    <w:rsid w:val="00CA0938"/>
    <w:rsid w:val="00CB5992"/>
    <w:rsid w:val="00CC098B"/>
    <w:rsid w:val="00CD4C9B"/>
    <w:rsid w:val="00CD501C"/>
    <w:rsid w:val="00CE1E1C"/>
    <w:rsid w:val="00D041A7"/>
    <w:rsid w:val="00D115B8"/>
    <w:rsid w:val="00D27477"/>
    <w:rsid w:val="00D407B3"/>
    <w:rsid w:val="00D430E2"/>
    <w:rsid w:val="00D47AC7"/>
    <w:rsid w:val="00D60F9F"/>
    <w:rsid w:val="00D7066E"/>
    <w:rsid w:val="00D7517E"/>
    <w:rsid w:val="00D937EF"/>
    <w:rsid w:val="00DA7405"/>
    <w:rsid w:val="00DB5150"/>
    <w:rsid w:val="00DC2C69"/>
    <w:rsid w:val="00DE78DA"/>
    <w:rsid w:val="00E0635C"/>
    <w:rsid w:val="00E26A00"/>
    <w:rsid w:val="00E42946"/>
    <w:rsid w:val="00E66895"/>
    <w:rsid w:val="00E82613"/>
    <w:rsid w:val="00E91A53"/>
    <w:rsid w:val="00EA3169"/>
    <w:rsid w:val="00EC19F8"/>
    <w:rsid w:val="00EC7CFA"/>
    <w:rsid w:val="00EE6983"/>
    <w:rsid w:val="00EF7036"/>
    <w:rsid w:val="00F04F61"/>
    <w:rsid w:val="00F14A7F"/>
    <w:rsid w:val="00F365A7"/>
    <w:rsid w:val="00F41FEA"/>
    <w:rsid w:val="00F51DFA"/>
    <w:rsid w:val="00F96706"/>
    <w:rsid w:val="00FB4029"/>
    <w:rsid w:val="00FB5F7A"/>
    <w:rsid w:val="00FC0C0F"/>
    <w:rsid w:val="00FF2234"/>
    <w:rsid w:val="00FF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5D33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25D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25D33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4E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4E1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DF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DF6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DF6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DF6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5D33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25D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25D33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4E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4E1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DF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DF6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DF6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DF6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783</properties:Words>
  <properties:Characters>5681</properties:Characters>
  <properties:Lines>330</properties:Lines>
  <properties:Paragraphs>197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2018-06-21T12:54:00Z</dcterms:created>
  <dc:creator>Darko</dc:creator>
  <cp:lastModifiedBy>Renata Klokočki</cp:lastModifiedBy>
  <cp:lastPrinted>2018-06-21T12:52:00Z</cp:lastPrinted>
  <dcterms:modified xmlns:xsi="http://www.w3.org/2001/XMLSchema-instance" xsi:type="dcterms:W3CDTF">2018-06-21T12:55:00Z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St-2378/2017-27 / Podnesak - Podnesak (Popis vjerovnika- St-2378-17.docx)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