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17bdb" w14:paraId="4517bdb" w:rsidRDefault="00AA2FCB" w:rsidP="00AA2FCB" w:rsidR="00AA2FCB" w:rsidRPr="00AA2FCB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</w:t>
      </w:r>
      <w:r w:rsidRPr="00AA2FCB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2FCB" w:rsidP="00AA2FCB" w:rsidR="00AA2FCB" w:rsidRPr="00AA2FCB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</w:t>
      </w:r>
      <w:r w:rsidRPr="00AA2FCB">
        <w:rPr>
          <w:rFonts w:cs="Times New Roman" w:eastAsia="MS Mincho" w:hAnsi="Times New Roman" w:ascii="Times New Roman"/>
          <w:sz w:val="24"/>
          <w:szCs w:val="24"/>
        </w:rPr>
        <w:t>REPUBLIKA HRVATSKA</w:t>
      </w:r>
    </w:p>
    <w:p w:rsidRDefault="00AA2FCB" w:rsidP="00AA2FCB" w:rsidR="00AA2FCB" w:rsidRPr="00AA2FCB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AA2FCB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AA2FCB" w:rsidP="00AA2FCB" w:rsidR="00AA2FCB" w:rsidRPr="00AA2FCB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A2FCB">
        <w:rPr>
          <w:rFonts w:cs="Times New Roman" w:eastAsia="MS Mincho" w:hAnsi="Times New Roman" w:ascii="Times New Roman"/>
          <w:sz w:val="24"/>
          <w:szCs w:val="24"/>
        </w:rPr>
        <w:t xml:space="preserve">      Rijeka, Zadarska 1 i 3</w:t>
      </w:r>
    </w:p>
    <w:p w:rsidRDefault="00AA2FCB" w:rsidP="00910611" w:rsidR="00AA2FCB" w:rsidRPr="00910611"/>
    <w:p w:rsidRDefault="00CC35C5" w:rsidP="00CC35C5" w:rsidR="00CC35C5" w:rsidRPr="00CC35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C35C5" w:rsidP="00CC35C5" w:rsidR="00CC35C5" w:rsidRPr="00CC35C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Posl.br. 15 St-</w:t>
      </w:r>
      <w:r w:rsidR="009B2B25">
        <w:rPr>
          <w:rFonts w:cs="Times New Roman" w:hAnsi="Times New Roman" w:ascii="Times New Roman"/>
          <w:sz w:val="24"/>
          <w:szCs w:val="24"/>
        </w:rPr>
        <w:t>754/13</w:t>
      </w:r>
    </w:p>
    <w:p w:rsidRDefault="00CC35C5" w:rsidP="00CC35C5" w:rsidR="00CC35C5" w:rsidRPr="00CC35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C35C5" w:rsidP="00CC35C5" w:rsidR="00CC35C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C35C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C35C5" w:rsidP="00CC35C5" w:rsidR="00CC35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04F5A" w:rsidP="00CC35C5" w:rsidR="00904F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04F5A" w:rsidP="00CC35C5" w:rsidR="00904F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04F5A" w:rsidP="00CC35C5" w:rsidR="00904F5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C35C5" w:rsidP="00CC35C5" w:rsidR="00CC35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C35C5" w:rsidP="00CC35C5" w:rsidR="00CC35C5" w:rsidRPr="00CC35C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C35C5" w:rsidP="00CC35C5" w:rsidR="00CC35C5">
      <w:pPr>
        <w:pStyle w:val="Bezproreda"/>
        <w:jc w:val="right"/>
        <w:rPr>
          <w:rFonts w:cs="Times New Roman" w:hAnsi="Times New Roman" w:ascii="Times New Roman"/>
          <w:b/>
          <w:sz w:val="24"/>
          <w:szCs w:val="24"/>
        </w:rPr>
      </w:pPr>
    </w:p>
    <w:p w:rsidRDefault="00011F9F" w:rsidP="00011F9F" w:rsidR="006D4EE1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ab/>
        <w:t>TRGOVAČKI SUD U RIJECI</w:t>
      </w:r>
    </w:p>
    <w:p w:rsidRDefault="00011F9F" w:rsidP="00011F9F" w:rsidR="00011F9F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11F9F" w:rsidP="00011F9F" w:rsidR="00011F9F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11F9F" w:rsidP="00011F9F" w:rsidR="00011F9F" w:rsidRPr="00CC35C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ab/>
        <w:t xml:space="preserve">objavljuje </w:t>
      </w:r>
    </w:p>
    <w:p w:rsidRDefault="00CC35C5" w:rsidP="00CC35C5" w:rsidR="00CC35C5" w:rsidRPr="00CC35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C35C5" w:rsidP="00CC35C5" w:rsidR="00CC35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11F9F" w:rsidP="00CC35C5" w:rsidR="00CC35C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Prijavu o nedostatnosti stečajne mase dužnika </w:t>
      </w:r>
      <w:r>
        <w:rPr>
          <w:rFonts w:cs="Times New Roman" w:hAnsi="Times New Roman" w:ascii="Times New Roman"/>
          <w:b/>
          <w:sz w:val="24"/>
          <w:szCs w:val="24"/>
        </w:rPr>
        <w:t xml:space="preserve">BEMALS d.o.o. Rovinj, Obala palih boraca bb, OIB 10918908723 </w:t>
      </w:r>
      <w:r>
        <w:rPr>
          <w:rFonts w:cs="Times New Roman" w:hAnsi="Times New Roman" w:ascii="Times New Roman"/>
          <w:sz w:val="24"/>
          <w:szCs w:val="24"/>
        </w:rPr>
        <w:t>koju je sudu podnio stečajni upravitelj,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za ispunjenje ostalih obveza stečajne mase temeljem čl.294. u vezi s čl.441. st.1. Stečajnog zakona (NN 71/15).</w:t>
      </w:r>
    </w:p>
    <w:p w:rsidRDefault="00011F9F" w:rsidP="00CC35C5" w:rsidR="00011F9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11F9F" w:rsidP="00CC35C5" w:rsidR="00011F9F" w:rsidRPr="00011F9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vjerovnici i vjerovnici ostalih obveza stečajne mase mogu se očitovati o prijavi.</w:t>
      </w:r>
    </w:p>
    <w:p w:rsidRDefault="00EA71C8" w:rsidP="00CC35C5" w:rsidR="00EA71C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11F9F" w:rsidP="00EA71C8" w:rsidR="00EA71C8" w:rsidRPr="00EA71C8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904F5A" w:rsidP="00EA71C8" w:rsidR="00CC35C5" w:rsidRPr="00EA71C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A71C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C35C5" w:rsidP="00CC35C5" w:rsidR="00CC35C5" w:rsidRPr="00CC35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C35C5" w:rsidP="00CC35C5" w:rsidR="00CC35C5" w:rsidRPr="00CC35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C35C5" w:rsidP="00CC35C5" w:rsidR="00CC35C5" w:rsidRPr="00CC35C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C35C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C35C5" w:rsidP="00CC35C5" w:rsidR="00CC35C5" w:rsidRPr="00CC35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C35C5" w:rsidP="00CC35C5" w:rsidR="00CC35C5" w:rsidRPr="00CC35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C35C5" w:rsidP="00CC35C5" w:rsidR="00CC35C5" w:rsidRPr="00CC35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96328" w:rsidP="00CC35C5" w:rsidR="00396328" w:rsidRPr="00CC35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396328" w:rsidRPr="00CC35C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35C5"/>
    <w:rsid w:val="00011F9F"/>
    <w:rsid w:val="00026279"/>
    <w:rsid w:val="0007444B"/>
    <w:rsid w:val="00177D1E"/>
    <w:rsid w:val="00213C8A"/>
    <w:rsid w:val="00326FE5"/>
    <w:rsid w:val="00396328"/>
    <w:rsid w:val="006321FD"/>
    <w:rsid w:val="006D4EE1"/>
    <w:rsid w:val="008B688D"/>
    <w:rsid w:val="00904F5A"/>
    <w:rsid w:val="009B2B25"/>
    <w:rsid w:val="00A926EE"/>
    <w:rsid w:val="00AA2FCB"/>
    <w:rsid w:val="00AC47B1"/>
    <w:rsid w:val="00C7643C"/>
    <w:rsid w:val="00C97D62"/>
    <w:rsid w:val="00CC35C5"/>
    <w:rsid w:val="00CC5F29"/>
    <w:rsid w:val="00EA7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C35C5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C35C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35C5"/>
    <w:rPr>
      <w:rFonts w:cs="Tahoma" w:hAnsi="Tahoma" w:ascii="Tahoma"/>
      <w:sz w:val="16"/>
      <w:szCs w:val="16"/>
    </w:rPr>
  </w:style>
  <w:style w:customStyle="true" w:styleId="Samoispravak" w:type="paragraph">
    <w:name w:val="Samoispravak"/>
    <w:rsid w:val="00CC35C5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2F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F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FC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F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F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C35C5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C35C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35C5"/>
    <w:rPr>
      <w:rFonts w:ascii="Tahoma" w:cs="Tahoma" w:hAnsi="Tahoma"/>
      <w:sz w:val="16"/>
      <w:szCs w:val="16"/>
    </w:rPr>
  </w:style>
  <w:style w:customStyle="1" w:styleId="Samoispravak" w:type="paragraph">
    <w:name w:val="Samoispravak"/>
    <w:rsid w:val="00CC35C5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2F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2F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2FC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F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F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St-754/2013</izvorni_sadrzaj>
    <derivirana_varijabla naziv="DomainObject.Predmet.OznakaBroj_1">St-754/2013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BEMALS d.o.o.  Rovinj</izvorni_sadrzaj>
    <derivirana_varijabla naziv="DomainObject.Predmet.ProtustrankaFormated_1">  BEMALS d.o.o.  Rovinj</derivirana_varijabla>
  </DomainObject.Predmet.ProtustrankaFormated>
  <DomainObject.Predmet.ProtustrankaFormatedOIB>
    <izvorni_sadrzaj>  BEMALS d.o.o.  Rovinj, OIB 10918908723</izvorni_sadrzaj>
    <derivirana_varijabla naziv="DomainObject.Predmet.ProtustrankaFormatedOIB_1">  BEMALS d.o.o.  Rovinj, OIB 10918908723</derivirana_varijabla>
  </DomainObject.Predmet.ProtustrankaFormatedOIB>
  <DomainObject.Predmet.ProtustrankaFormatedWithAdress>
    <izvorni_sadrzaj> BEMALS d.o.o.  Rovinj, Palih boraca bb, 52 210 Rovinj</izvorni_sadrzaj>
    <derivirana_varijabla naziv="DomainObject.Predmet.ProtustrankaFormatedWithAdress_1"> BEMALS d.o.o.  Rovinj, Palih boraca bb, 52 210 Rovinj</derivirana_varijabla>
  </DomainObject.Predmet.ProtustrankaFormatedWithAdress>
  <DomainObject.Predmet.ProtustrankaFormatedWithAdressOIB>
    <izvorni_sadrzaj> BEMALS d.o.o.  Rovinj, OIB 10918908723, Palih boraca bb, 52 210 Rovinj</izvorni_sadrzaj>
    <derivirana_varijabla naziv="DomainObject.Predmet.ProtustrankaFormatedWithAdressOIB_1"> BEMALS d.o.o.  Rovinj, OIB 10918908723, Palih boraca bb, 52 210 Rovinj</derivirana_varijabla>
  </DomainObject.Predmet.ProtustrankaFormatedWithAdressOIB>
  <DomainObject.Predmet.ProtustrankaWithAdress>
    <izvorni_sadrzaj>BEMALS d.o.o.  Rovinj Palih boraca bb, 52 210 Rovinj</izvorni_sadrzaj>
    <derivirana_varijabla naziv="DomainObject.Predmet.ProtustrankaWithAdress_1">BEMALS d.o.o.  Rovinj Palih boraca bb, 52 210 Rovinj</derivirana_varijabla>
  </DomainObject.Predmet.ProtustrankaWithAdress>
  <DomainObject.Predmet.ProtustrankaWithAdressOIB>
    <izvorni_sadrzaj>BEMALS d.o.o.  Rovinj, OIB 10918908723, Palih boraca bb, 52 210 Rovinj</izvorni_sadrzaj>
    <derivirana_varijabla naziv="DomainObject.Predmet.ProtustrankaWithAdressOIB_1">BEMALS d.o.o.  Rovinj, OIB 10918908723, Palih boraca bb, 52 210 Rovinj</derivirana_varijabla>
  </DomainObject.Predmet.ProtustrankaWithAdressOIB>
  <DomainObject.Predmet.ProtustrankaNazivFormated>
    <izvorni_sadrzaj>BEMALS d.o.o.  Rovinj</izvorni_sadrzaj>
    <derivirana_varijabla naziv="DomainObject.Predmet.ProtustrankaNazivFormated_1">BEMALS d.o.o.  Rovinj</derivirana_varijabla>
  </DomainObject.Predmet.ProtustrankaNazivFormated>
  <DomainObject.Predmet.ProtustrankaNazivFormatedOIB>
    <izvorni_sadrzaj>BEMALS d.o.o.  Rovinj, OIB 10918908723</izvorni_sadrzaj>
    <derivirana_varijabla naziv="DomainObject.Predmet.ProtustrankaNazivFormatedOIB_1">BEMALS d.o.o.  Rovinj, OIB 10918908723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BEMALS d.o.o.  Rovinj</item>
    </izvorni_sadrzaj>
    <derivirana_varijabla naziv="DomainObject.Predmet.ProtuStrankaListFormated_1">
      <item>BEMALS d.o.o.  Rovinj</item>
    </derivirana_varijabla>
  </DomainObject.Predmet.ProtuStrankaListFormated>
  <DomainObject.Predmet.ProtuStrankaListFormatedOIB>
    <izvorni_sadrzaj>
      <item>BEMALS d.o.o.  Rovinj, OIB 10918908723</item>
    </izvorni_sadrzaj>
    <derivirana_varijabla naziv="DomainObject.Predmet.ProtuStrankaListFormatedOIB_1">
      <item>BEMALS d.o.o.  Rovinj, OIB 10918908723</item>
    </derivirana_varijabla>
  </DomainObject.Predmet.ProtuStrankaListFormatedOIB>
  <DomainObject.Predmet.ProtuStrankaListFormatedWithAdress>
    <izvorni_sadrzaj>
      <item>BEMALS d.o.o.  Rovinj, Palih boraca bb, 52 210 Rovinj</item>
    </izvorni_sadrzaj>
    <derivirana_varijabla naziv="DomainObject.Predmet.ProtuStrankaListFormatedWithAdress_1">
      <item>BEMALS d.o.o.  Rovinj, Palih boraca bb, 52 210 Rovinj</item>
    </derivirana_varijabla>
  </DomainObject.Predmet.ProtuStrankaListFormatedWithAdress>
  <DomainObject.Predmet.ProtuStrankaListFormatedWithAdressOIB>
    <izvorni_sadrzaj>
      <item>BEMALS d.o.o.  Rovinj, OIB 10918908723, Palih boraca bb, 52 210 Rovinj</item>
    </izvorni_sadrzaj>
    <derivirana_varijabla naziv="DomainObject.Predmet.ProtuStrankaListFormatedWithAdressOIB_1">
      <item>BEMALS d.o.o.  Rovinj, OIB 10918908723, Palih boraca bb, 52 210 Rovinj</item>
    </derivirana_varijabla>
  </DomainObject.Predmet.ProtuStrankaListFormatedWithAdressOIB>
  <DomainObject.Predmet.ProtuStrankaListNazivFormated>
    <izvorni_sadrzaj>
      <item>BEMALS d.o.o.  Rovinj</item>
    </izvorni_sadrzaj>
    <derivirana_varijabla naziv="DomainObject.Predmet.ProtuStrankaListNazivFormated_1">
      <item>BEMALS d.o.o.  Rovinj</item>
    </derivirana_varijabla>
  </DomainObject.Predmet.ProtuStrankaListNazivFormated>
  <DomainObject.Predmet.ProtuStrankaListNazivFormatedOIB>
    <izvorni_sadrzaj>
      <item>BEMALS d.o.o.  Rovinj, OIB 10918908723</item>
    </izvorni_sadrzaj>
    <derivirana_varijabla naziv="DomainObject.Predmet.ProtuStrankaListNazivFormatedOIB_1">
      <item>BEMALS d.o.o.  Rovinj, OIB 10918908723</item>
    </derivirana_varijabla>
  </DomainObject.Predmet.ProtuStrankaListNazivFormatedOIB>
  <DomainObject.Predmet.OstaliListFormated>
    <izvorni_sadrzaj>
      <item>Marijan Bertetić</item>
      <item>Dušan Miočić</item>
      <item>Željko Perčinlić</item>
      <item>Slađana Kirinčić</item>
      <item>Ana Milođević</item>
      <item>Ana Milošević</item>
      <item>Gordan Blagojević</item>
    </izvorni_sadrzaj>
    <derivirana_varijabla naziv="DomainObject.Predmet.OstaliListFormated_1">
      <item>Marijan Bertetić</item>
      <item>Dušan Miočić</item>
      <item>Željko Perčinlić</item>
      <item>Slađana Kirinčić</item>
      <item>Ana Milođević</item>
      <item>Ana Milošević</item>
      <item>Gordan Blagojević</item>
    </derivirana_varijabla>
  </DomainObject.Predmet.OstaliListFormated>
  <DomainObject.Predmet.OstaliListFormatedOIB>
    <izvorni_sadrzaj>
      <item>Marijan Bertetić</item>
      <item>Dušan Miočić</item>
      <item>Željko Perčinlić</item>
      <item>Slađana Kirinčić</item>
      <item>Ana Milođević</item>
      <item>Ana Milošević</item>
      <item>Gordan Blagojević, OIB 53507748090</item>
    </izvorni_sadrzaj>
    <derivirana_varijabla naziv="DomainObject.Predmet.OstaliListFormatedOIB_1">
      <item>Marijan Bertetić</item>
      <item>Dušan Miočić</item>
      <item>Željko Perčinlić</item>
      <item>Slađana Kirinčić</item>
      <item>Ana Milođević</item>
      <item>Ana Milošević</item>
      <item>Gordan Blagojević, OIB 53507748090</item>
    </derivirana_varijabla>
  </DomainObject.Predmet.OstaliListFormatedOIB>
  <DomainObject.Predmet.OstaliListFormatedWithAdress>
    <izvorni_sadrzaj>
      <item>Marijan Bertetić, Istarska 19, 52210 Rovinj</item>
      <item>Dušan Miočić, Prolaz Marije Krucifikse Kozulić 2, 51000 Rijeka</item>
      <item>Željko Perčinlić</item>
      <item>Slađana Kirinčić</item>
      <item>Ana Milođević</item>
      <item>Ana Milošević</item>
      <item>Gordan Blagojević, Markovići 21, 51000 Rijeka</item>
    </izvorni_sadrzaj>
    <derivirana_varijabla naziv="DomainObject.Predmet.OstaliListFormatedWithAdress_1">
      <item>Marijan Bertetić, Istarska 19, 52210 Rovinj</item>
      <item>Dušan Miočić, Prolaz Marije Krucifikse Kozulić 2, 51000 Rijeka</item>
      <item>Željko Perčinlić</item>
      <item>Slađana Kirinčić</item>
      <item>Ana Milođević</item>
      <item>Ana Milošević</item>
      <item>Gordan Blagojević, Markovići 21, 51000 Rijeka</item>
    </derivirana_varijabla>
  </DomainObject.Predmet.OstaliListFormatedWithAdress>
  <DomainObject.Predmet.OstaliListFormatedWithAdressOIB>
    <izvorni_sadrzaj>
      <item>Marijan Bertetić, Istarska 19, 52210 Rovinj</item>
      <item>Dušan Miočić, Prolaz Marije Krucifikse Kozulić 2, 51000 Rijeka</item>
      <item>Željko Perčinlić</item>
      <item>Slađana Kirinčić</item>
      <item>Ana Milođević</item>
      <item>Ana Milošević</item>
      <item>Gordan Blagojević, OIB 53507748090, Markovići 21, 51000 Rijeka</item>
    </izvorni_sadrzaj>
    <derivirana_varijabla naziv="DomainObject.Predmet.OstaliListFormatedWithAdressOIB_1">
      <item>Marijan Bertetić, Istarska 19, 52210 Rovinj</item>
      <item>Dušan Miočić, Prolaz Marije Krucifikse Kozulić 2, 51000 Rijeka</item>
      <item>Željko Perčinlić</item>
      <item>Slađana Kirinčić</item>
      <item>Ana Milođević</item>
      <item>Ana Milošević</item>
      <item>Gordan Blagojević, OIB 53507748090, Markovići 21, 51000 Rijeka</item>
    </derivirana_varijabla>
  </DomainObject.Predmet.OstaliListFormatedWithAdressOIB>
  <DomainObject.Predmet.OstaliListNazivFormated>
    <izvorni_sadrzaj>
      <item>Marijan Bertetić</item>
      <item>Dušan Miočić</item>
      <item>Željko Perčinlić</item>
      <item>Slađana Kirinčić</item>
      <item>Ana Milođević</item>
      <item>Ana Milošević</item>
      <item>Gordan Blagojević</item>
    </izvorni_sadrzaj>
    <derivirana_varijabla naziv="DomainObject.Predmet.OstaliListNazivFormated_1">
      <item>Marijan Bertetić</item>
      <item>Dušan Miočić</item>
      <item>Željko Perčinlić</item>
      <item>Slađana Kirinčić</item>
      <item>Ana Milođević</item>
      <item>Ana Milošević</item>
      <item>Gordan Blagojević</item>
    </derivirana_varijabla>
  </DomainObject.Predmet.OstaliListNazivFormated>
  <DomainObject.Predmet.OstaliListNazivFormatedOIB>
    <izvorni_sadrzaj>
      <item>Marijan Bertetić</item>
      <item>Dušan Miočić</item>
      <item>Željko Perčinlić</item>
      <item>Slađana Kirinčić</item>
      <item>Ana Milođević</item>
      <item>Ana Milošević</item>
      <item>Gordan Blagojević, OIB 53507748090</item>
    </izvorni_sadrzaj>
    <derivirana_varijabla naziv="DomainObject.Predmet.OstaliListNazivFormatedOIB_1">
      <item>Marijan Bertetić</item>
      <item>Dušan Miočić</item>
      <item>Željko Perčinlić</item>
      <item>Slađana Kirinčić</item>
      <item>Ana Milođević</item>
      <item>Ana Milošević</item>
      <item>Gordan Blagojević, OIB 53507748090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BEMALS d.o.o.  Rovinj</izvorni_sadrzaj>
    <derivirana_varijabla naziv="DomainObject.Predmet.ProtustrankaIDrugi_1">BEMALS d.o.o.  Rovinj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BEMALS d.o.o.  Rovinj, OIB 10918908723, Palih boraca bb, 52 210 Rovinj</izvorni_sadrzaj>
    <derivirana_varijabla naziv="DomainObject.Predmet.ProtustrankaIDrugiAdressOIB_1">BEMALS d.o.o.  Rovinj, OIB 10918908723, Palih boraca bb, 52 210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BEMALS d.o.o.  Rovinj</item>
      <item>FINA  Pula</item>
      <item>Marijan Bertetić</item>
      <item>Dušan Miočić</item>
      <item>Željko Perčinlić</item>
      <item>Slađana Kirinčić</item>
      <item>Ana Milođević</item>
      <item>Ana Milošević</item>
      <item>Gordan Blagojević</item>
    </izvorni_sadrzaj>
    <derivirana_varijabla naziv="DomainObject.Predmet.SudioniciListNaziv_1">
      <item>BEMALS d.o.o.  Rovinj</item>
      <item>FINA  Pula</item>
      <item>Marijan Bertetić</item>
      <item>Dušan Miočić</item>
      <item>Željko Perčinlić</item>
      <item>Slađana Kirinčić</item>
      <item>Ana Milođević</item>
      <item>Ana Milošević</item>
      <item>Gordan Blagojević</item>
    </derivirana_varijabla>
  </DomainObject.Predmet.SudioniciListNaziv>
  <DomainObject.Predmet.SudioniciListAdressOIB>
    <izvorni_sadrzaj>
      <item>BEMALS d.o.o.  Rovinj, OIB 10918908723, Palih boraca bb,52 210 Rovinj</item>
      <item>FINA  Pula, OIB 85821130368, Giardini 5,52 100 Pula</item>
      <item>Marijan Bertetić, Istarska 19,52210 Rovinj</item>
      <item>Dušan Miočić, Prolaz Marije Krucifikse Kozulić 2,51000 Rijeka</item>
      <item>Željko Perčinlić</item>
      <item>Slađana Kirinčić</item>
      <item>Ana Milođević</item>
      <item>Ana Milošević</item>
      <item>Gordan Blagojević, OIB 53507748090, Markovići 21,51000 Rijeka</item>
    </izvorni_sadrzaj>
    <derivirana_varijabla naziv="DomainObject.Predmet.SudioniciListAdressOIB_1">
      <item>BEMALS d.o.o.  Rovinj, OIB 10918908723, Palih boraca bb,52 210 Rovinj</item>
      <item>FINA  Pula, OIB 85821130368, Giardini 5,52 100 Pula</item>
      <item>Marijan Bertetić, Istarska 19,52210 Rovinj</item>
      <item>Dušan Miočić, Prolaz Marije Krucifikse Kozulić 2,51000 Rijeka</item>
      <item>Željko Perčinlić</item>
      <item>Slađana Kirinčić</item>
      <item>Ana Milođević</item>
      <item>Ana Milošević</item>
      <item>Gordan Blagojević, OIB 53507748090, Markovići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10918908723</item>
      <item>, OIB 85821130368</item>
      <item>, OIB null</item>
      <item>, OIB null</item>
      <item>, OIB null</item>
      <item>, OIB null</item>
      <item>, OIB null</item>
      <item>, OIB null</item>
      <item>, OIB 53507748090</item>
    </izvorni_sadrzaj>
    <derivirana_varijabla naziv="DomainObject.Predmet.SudioniciListNazivOIB_1">
      <item>, OIB 10918908723</item>
      <item>, OIB 85821130368</item>
      <item>, OIB null</item>
      <item>, OIB null</item>
      <item>, OIB null</item>
      <item>, OIB null</item>
      <item>, OIB null</item>
      <item>, OIB null</item>
      <item>, OIB 53507748090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70</properties:Words>
  <properties:Characters>402</properties:Characters>
  <properties:Lines>37</properties:Lines>
  <properties:Paragraphs>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2016-03-15T10:41:00Z</dcterms:created>
  <dc:creator>Jasna Radulović</dc:creator>
  <cp:lastModifiedBy>Jasna Radulović</cp:lastModifiedBy>
  <cp:lastPrinted>2015-03-04T09:42:00Z</cp:lastPrinted>
  <dcterms:modified xmlns:xsi="http://www.w3.org/2001/XMLSchema-instance" xsi:type="dcterms:W3CDTF">2016-03-15T10:45:00Z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