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f9250" w14:paraId="87f9250" w:rsidRDefault="003C5EE7" w:rsidP="003C5EE7" w:rsidR="003C5EE7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5EE7" w:rsidP="00516892" w:rsidR="003C5EE7">
      <w:pPr>
        <w:pStyle w:val="Bezproreda"/>
        <w:spacing w:before="5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46B20" w:rsidP="003C5EE7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TRGOVAČKI SUD U SPLITU                   </w:t>
      </w:r>
    </w:p>
    <w:p w:rsidRDefault="00646B20" w:rsidP="003D787B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Split, </w:t>
      </w:r>
      <w:r w:rsidR="008C3540" w:rsidRPr="00B15E7C">
        <w:rPr>
          <w:rFonts w:cs="Times New Roman" w:hAnsi="Times New Roman" w:ascii="Times New Roman"/>
          <w:sz w:val="24"/>
          <w:szCs w:val="24"/>
        </w:rPr>
        <w:t>Sukoišanska</w:t>
      </w:r>
      <w:r w:rsidR="003D787B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6</w:t>
      </w:r>
    </w:p>
    <w:p w:rsidRDefault="003D787B" w:rsidP="003D787B" w:rsidR="003D787B" w:rsidRPr="003D787B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3D787B" w:rsidP="003D787B" w:rsidR="0097393A" w:rsidRPr="00B15E7C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ZAK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L</w:t>
      </w:r>
      <w:r w:rsidRPr="003D787B">
        <w:rPr>
          <w:rFonts w:cs="Times New Roman" w:hAnsi="Times New Roman" w:ascii="Times New Roman"/>
          <w:spacing w:val="60"/>
          <w:sz w:val="24"/>
          <w:szCs w:val="24"/>
        </w:rPr>
        <w:t>JUČA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K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A4B64" w:rsidP="003D787B" w:rsidR="00646B20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sutkinji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Ani Golub Gruić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, </w:t>
      </w:r>
      <w:r w:rsidR="002279DA" w:rsidRPr="002279DA">
        <w:rPr>
          <w:rFonts w:cs="Times New Roman" w:hAnsi="Times New Roman" w:ascii="Times New Roman"/>
          <w:sz w:val="24"/>
          <w:szCs w:val="24"/>
        </w:rPr>
        <w:t xml:space="preserve">u </w:t>
      </w:r>
      <w:r w:rsidR="006B7C8D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2364B2" w:rsidRPr="002364B2">
        <w:rPr>
          <w:rFonts w:cs="Times New Roman" w:hAnsi="Times New Roman" w:ascii="Times New Roman"/>
          <w:sz w:val="24"/>
          <w:szCs w:val="24"/>
        </w:rPr>
        <w:t xml:space="preserve">VETERINARSKA STANICA SINJ d.o.o. u stečaju Sinj, Put </w:t>
      </w:r>
      <w:proofErr w:type="spellStart"/>
      <w:r w:rsidR="002364B2" w:rsidRPr="002364B2">
        <w:rPr>
          <w:rFonts w:cs="Times New Roman" w:hAnsi="Times New Roman" w:ascii="Times New Roman"/>
          <w:sz w:val="24"/>
          <w:szCs w:val="24"/>
        </w:rPr>
        <w:t>Piketa</w:t>
      </w:r>
      <w:proofErr w:type="spellEnd"/>
      <w:r w:rsidR="002364B2" w:rsidRPr="002364B2">
        <w:rPr>
          <w:rFonts w:cs="Times New Roman" w:hAnsi="Times New Roman" w:ascii="Times New Roman"/>
          <w:sz w:val="24"/>
          <w:szCs w:val="24"/>
        </w:rPr>
        <w:t xml:space="preserve"> 2, OIB: 16857436111</w:t>
      </w:r>
      <w:r w:rsidR="004E76F3" w:rsidRPr="004E76F3">
        <w:rPr>
          <w:rFonts w:cs="Times New Roman" w:hAnsi="Times New Roman" w:ascii="Times New Roman"/>
          <w:sz w:val="24"/>
          <w:szCs w:val="24"/>
        </w:rPr>
        <w:t xml:space="preserve">, </w:t>
      </w:r>
      <w:r w:rsidR="00B507CF">
        <w:rPr>
          <w:rFonts w:cs="Times New Roman" w:hAnsi="Times New Roman" w:ascii="Times New Roman"/>
          <w:sz w:val="24"/>
          <w:szCs w:val="24"/>
        </w:rPr>
        <w:t xml:space="preserve">dana </w:t>
      </w:r>
      <w:r w:rsidR="002364B2">
        <w:rPr>
          <w:rFonts w:cs="Times New Roman" w:hAnsi="Times New Roman" w:ascii="Times New Roman"/>
          <w:sz w:val="24"/>
          <w:szCs w:val="24"/>
        </w:rPr>
        <w:t>5. prosinca</w:t>
      </w:r>
      <w:r w:rsidR="00923AE9">
        <w:rPr>
          <w:rFonts w:cs="Times New Roman" w:hAnsi="Times New Roman" w:ascii="Times New Roman"/>
          <w:sz w:val="24"/>
          <w:szCs w:val="24"/>
        </w:rPr>
        <w:t xml:space="preserve"> 2016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>.</w:t>
      </w:r>
      <w:r w:rsidR="003D787B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  <w:proofErr w:type="gramStart"/>
      <w:r w:rsidR="00886E80">
        <w:rPr>
          <w:rFonts w:cs="Times New Roman" w:hAnsi="Times New Roman" w:ascii="Times New Roman"/>
          <w:sz w:val="24"/>
          <w:szCs w:val="24"/>
          <w:lang w:val="en-AU"/>
        </w:rPr>
        <w:t>godine</w:t>
      </w:r>
      <w:proofErr w:type="gramEnd"/>
      <w:r w:rsidR="00886E80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</w:p>
    <w:p w:rsidRDefault="0097393A" w:rsidP="00646B20" w:rsidR="0097393A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z a k l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j u č i o    j e</w:t>
      </w:r>
    </w:p>
    <w:p w:rsidRDefault="003022B9" w:rsidP="003D787B" w:rsidR="003022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B7C8D" w:rsidP="0086542E" w:rsidR="006B7C8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 Sukladno čl. 153. </w:t>
      </w:r>
      <w:r>
        <w:rPr>
          <w:rFonts w:cs="Times New Roman" w:hAnsi="Times New Roman" w:ascii="Times New Roman"/>
          <w:sz w:val="24"/>
          <w:szCs w:val="24"/>
        </w:rPr>
        <w:t xml:space="preserve"> i 174. </w:t>
      </w:r>
      <w:r w:rsidRPr="006B7C8D">
        <w:rPr>
          <w:rFonts w:cs="Times New Roman" w:hAnsi="Times New Roman" w:ascii="Times New Roman"/>
          <w:sz w:val="24"/>
          <w:szCs w:val="24"/>
        </w:rPr>
        <w:t xml:space="preserve">Stečajnog zakona (˝Narodne novine˝ 44/96, 29/99, 129/00, 123/03, 82/06, 116/10, 25/12, 133/12 i 45/13; dalje SZ) u sudskoj pisarnici se sa danom </w:t>
      </w:r>
      <w:r w:rsidR="002364B2">
        <w:rPr>
          <w:rFonts w:cs="Times New Roman" w:hAnsi="Times New Roman" w:ascii="Times New Roman"/>
          <w:sz w:val="24"/>
          <w:szCs w:val="24"/>
        </w:rPr>
        <w:t>5. prosinca</w:t>
      </w:r>
      <w:r w:rsidR="0086542E">
        <w:rPr>
          <w:rFonts w:cs="Times New Roman" w:hAnsi="Times New Roman" w:ascii="Times New Roman"/>
          <w:sz w:val="24"/>
          <w:szCs w:val="24"/>
        </w:rPr>
        <w:t xml:space="preserve"> 2016</w:t>
      </w:r>
      <w:r w:rsidR="00AF094B">
        <w:rPr>
          <w:rFonts w:cs="Times New Roman" w:hAnsi="Times New Roman" w:ascii="Times New Roman"/>
          <w:sz w:val="24"/>
          <w:szCs w:val="24"/>
        </w:rPr>
        <w:t xml:space="preserve">. godine </w:t>
      </w:r>
      <w:r w:rsidR="0086542E">
        <w:rPr>
          <w:rFonts w:cs="Times New Roman" w:hAnsi="Times New Roman" w:ascii="Times New Roman"/>
          <w:sz w:val="24"/>
          <w:szCs w:val="24"/>
        </w:rPr>
        <w:t xml:space="preserve">izlaže </w:t>
      </w:r>
      <w:r w:rsidR="00A16C86">
        <w:rPr>
          <w:rFonts w:cs="Times New Roman" w:hAnsi="Times New Roman" w:ascii="Times New Roman"/>
          <w:sz w:val="24"/>
          <w:szCs w:val="24"/>
        </w:rPr>
        <w:t>tablica</w:t>
      </w:r>
      <w:r w:rsidR="00AF094B">
        <w:rPr>
          <w:rFonts w:cs="Times New Roman" w:hAnsi="Times New Roman" w:ascii="Times New Roman"/>
          <w:sz w:val="24"/>
          <w:szCs w:val="24"/>
        </w:rPr>
        <w:t xml:space="preserve"> </w:t>
      </w:r>
      <w:r w:rsidR="002364B2">
        <w:rPr>
          <w:rFonts w:cs="Times New Roman" w:hAnsi="Times New Roman" w:ascii="Times New Roman"/>
          <w:sz w:val="24"/>
          <w:szCs w:val="24"/>
        </w:rPr>
        <w:t>ispitanih</w:t>
      </w:r>
      <w:r w:rsidR="002A1A2F">
        <w:rPr>
          <w:rFonts w:cs="Times New Roman" w:hAnsi="Times New Roman" w:ascii="Times New Roman"/>
          <w:sz w:val="24"/>
          <w:szCs w:val="24"/>
        </w:rPr>
        <w:t xml:space="preserve"> tražbina </w:t>
      </w:r>
      <w:r w:rsidR="00AF094B">
        <w:rPr>
          <w:rFonts w:cs="Times New Roman" w:hAnsi="Times New Roman" w:ascii="Times New Roman"/>
          <w:sz w:val="24"/>
          <w:szCs w:val="24"/>
        </w:rPr>
        <w:t xml:space="preserve">vjerovnika </w:t>
      </w:r>
      <w:r w:rsidR="00923AE9">
        <w:rPr>
          <w:rFonts w:cs="Times New Roman" w:hAnsi="Times New Roman" w:ascii="Times New Roman"/>
          <w:sz w:val="24"/>
          <w:szCs w:val="24"/>
        </w:rPr>
        <w:t xml:space="preserve">I. </w:t>
      </w:r>
      <w:r w:rsidR="00AF094B">
        <w:rPr>
          <w:rFonts w:cs="Times New Roman" w:hAnsi="Times New Roman" w:ascii="Times New Roman"/>
          <w:sz w:val="24"/>
          <w:szCs w:val="24"/>
        </w:rPr>
        <w:t>višeg isplatnog reda</w:t>
      </w:r>
      <w:r w:rsidR="00385730">
        <w:rPr>
          <w:rFonts w:cs="Times New Roman" w:hAnsi="Times New Roman" w:ascii="Times New Roman"/>
          <w:sz w:val="24"/>
          <w:szCs w:val="24"/>
        </w:rPr>
        <w:t>,</w:t>
      </w:r>
      <w:r w:rsidR="0086542E">
        <w:rPr>
          <w:rFonts w:cs="Times New Roman" w:hAnsi="Times New Roman" w:ascii="Times New Roman"/>
          <w:sz w:val="24"/>
          <w:szCs w:val="24"/>
        </w:rPr>
        <w:t xml:space="preserve"> </w:t>
      </w:r>
      <w:r w:rsidRPr="006B7C8D">
        <w:rPr>
          <w:rFonts w:cs="Times New Roman" w:hAnsi="Times New Roman" w:ascii="Times New Roman"/>
          <w:sz w:val="24"/>
          <w:szCs w:val="24"/>
        </w:rPr>
        <w:t>na uvid</w:t>
      </w:r>
      <w:r w:rsidR="00A16C86">
        <w:rPr>
          <w:rFonts w:cs="Times New Roman" w:hAnsi="Times New Roman" w:ascii="Times New Roman"/>
          <w:sz w:val="24"/>
          <w:szCs w:val="24"/>
        </w:rPr>
        <w:t xml:space="preserve"> svim sudionicima do održavanj</w:t>
      </w:r>
      <w:r w:rsidR="00923AE9">
        <w:rPr>
          <w:rFonts w:cs="Times New Roman" w:hAnsi="Times New Roman" w:ascii="Times New Roman"/>
          <w:sz w:val="24"/>
          <w:szCs w:val="24"/>
        </w:rPr>
        <w:t>a posebnog</w:t>
      </w:r>
      <w:r w:rsidR="00AF094B">
        <w:rPr>
          <w:rFonts w:cs="Times New Roman" w:hAnsi="Times New Roman" w:ascii="Times New Roman"/>
          <w:sz w:val="24"/>
          <w:szCs w:val="24"/>
        </w:rPr>
        <w:t xml:space="preserve"> ispitnog</w:t>
      </w:r>
      <w:r w:rsidRPr="006B7C8D">
        <w:rPr>
          <w:rFonts w:cs="Times New Roman" w:hAnsi="Times New Roman" w:ascii="Times New Roman"/>
          <w:sz w:val="24"/>
          <w:szCs w:val="24"/>
        </w:rPr>
        <w:t xml:space="preserve"> ročišta koje će se održati </w:t>
      </w:r>
      <w:r w:rsidR="00923AE9">
        <w:rPr>
          <w:rFonts w:cs="Times New Roman" w:hAnsi="Times New Roman" w:ascii="Times New Roman"/>
          <w:sz w:val="24"/>
          <w:szCs w:val="24"/>
        </w:rPr>
        <w:t xml:space="preserve">dna </w:t>
      </w:r>
      <w:r w:rsidR="002364B2">
        <w:rPr>
          <w:rFonts w:cs="Times New Roman" w:hAnsi="Times New Roman" w:ascii="Times New Roman"/>
          <w:sz w:val="24"/>
          <w:szCs w:val="24"/>
        </w:rPr>
        <w:t>23. prosinc</w:t>
      </w:r>
      <w:r w:rsidR="00923AE9">
        <w:rPr>
          <w:rFonts w:cs="Times New Roman" w:hAnsi="Times New Roman" w:ascii="Times New Roman"/>
          <w:sz w:val="24"/>
          <w:szCs w:val="24"/>
        </w:rPr>
        <w:t>a</w:t>
      </w:r>
      <w:r w:rsidR="00385730">
        <w:rPr>
          <w:rFonts w:cs="Times New Roman" w:hAnsi="Times New Roman" w:ascii="Times New Roman"/>
          <w:sz w:val="24"/>
          <w:szCs w:val="24"/>
        </w:rPr>
        <w:t xml:space="preserve"> 201</w:t>
      </w:r>
      <w:r w:rsidR="0086542E">
        <w:rPr>
          <w:rFonts w:cs="Times New Roman" w:hAnsi="Times New Roman" w:ascii="Times New Roman"/>
          <w:sz w:val="24"/>
          <w:szCs w:val="24"/>
        </w:rPr>
        <w:t>6</w:t>
      </w:r>
      <w:r w:rsidRPr="006B7C8D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2364B2">
        <w:rPr>
          <w:rFonts w:cs="Times New Roman" w:hAnsi="Times New Roman" w:ascii="Times New Roman"/>
          <w:sz w:val="24"/>
          <w:szCs w:val="24"/>
        </w:rPr>
        <w:t>09</w:t>
      </w:r>
      <w:r w:rsidR="00385730">
        <w:rPr>
          <w:rFonts w:cs="Times New Roman" w:hAnsi="Times New Roman" w:ascii="Times New Roman"/>
          <w:sz w:val="24"/>
          <w:szCs w:val="24"/>
        </w:rPr>
        <w:t>:</w:t>
      </w:r>
      <w:r w:rsidR="002364B2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 xml:space="preserve">0 </w:t>
      </w:r>
      <w:r w:rsidRPr="006B7C8D">
        <w:rPr>
          <w:rFonts w:cs="Times New Roman" w:hAnsi="Times New Roman" w:ascii="Times New Roman"/>
          <w:sz w:val="24"/>
          <w:szCs w:val="24"/>
        </w:rPr>
        <w:t>sati.</w:t>
      </w:r>
    </w:p>
    <w:p w:rsidRDefault="006B7C8D" w:rsidP="006B7C8D" w:rsidR="006B7C8D" w:rsidRP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</w:p>
    <w:p w:rsidRDefault="006B7C8D" w:rsidP="006B7C8D" w:rsidR="006B7C8D" w:rsidRPr="006B7C8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U Splitu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2364B2">
        <w:rPr>
          <w:rFonts w:cs="Times New Roman" w:hAnsi="Times New Roman" w:ascii="Times New Roman"/>
          <w:sz w:val="24"/>
          <w:szCs w:val="24"/>
        </w:rPr>
        <w:t>5. prosinca</w:t>
      </w:r>
      <w:r w:rsidR="0086542E">
        <w:rPr>
          <w:rFonts w:cs="Times New Roman" w:hAnsi="Times New Roman" w:ascii="Times New Roman"/>
          <w:sz w:val="24"/>
          <w:szCs w:val="24"/>
        </w:rPr>
        <w:t xml:space="preserve"> 2016</w:t>
      </w:r>
      <w:r w:rsidRPr="006B7C8D">
        <w:rPr>
          <w:rFonts w:cs="Times New Roman" w:hAnsi="Times New Roman" w:ascii="Times New Roman"/>
          <w:sz w:val="24"/>
          <w:szCs w:val="24"/>
        </w:rPr>
        <w:t>. godine</w:t>
      </w:r>
    </w:p>
    <w:p w:rsidRDefault="006B7C8D" w:rsidP="006B7C8D" w:rsidR="006B7C8D" w:rsidRPr="006B7C8D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SUTKINJA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  <w:t xml:space="preserve">           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DNA: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sudska pisarnica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 xml:space="preserve">mrežna stranica e-Oglasna ploča sudova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u spis</w:t>
      </w:r>
    </w:p>
    <w:p w:rsidRDefault="00BA72BB" w:rsidP="006B7C8D" w:rsidR="00BA72BB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sectPr w:rsidR="00BA72BB" w:rsidRPr="00B15E7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B64" w:rsidP="004A4B64" w:rsidR="004A4B64">
      <w:pPr>
        <w:spacing w:lineRule="auto" w:line="240" w:after="0"/>
      </w:pPr>
      <w:r>
        <w:separator/>
      </w:r>
    </w:p>
  </w:endnote>
  <w:end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B64" w:rsidP="004A4B64" w:rsidR="004A4B64">
      <w:pPr>
        <w:spacing w:lineRule="auto" w:line="240" w:after="0"/>
      </w:pPr>
      <w:r>
        <w:separator/>
      </w:r>
    </w:p>
  </w:footnote>
  <w:foot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87B" w:rsidP="004A4B64" w:rsidR="004A4B64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St-</w:t>
    </w:r>
    <w:r w:rsidR="002364B2">
      <w:rPr>
        <w:rFonts w:cs="Times New Roman" w:hAnsi="Times New Roman" w:ascii="Times New Roman"/>
        <w:sz w:val="24"/>
        <w:szCs w:val="24"/>
      </w:rPr>
      <w:t>81/2014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30000"/>
    <w:multiLevelType w:val="hybridMultilevel"/>
    <w:tmpl w:val="B70CE774"/>
    <w:lvl w:tplc="23CCB9F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020590E"/>
    <w:multiLevelType w:val="hybridMultilevel"/>
    <w:tmpl w:val="A67EBC00"/>
    <w:lvl w:tplc="AFA60A70" w:ilvl="0">
      <w:start w:val="1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013472"/>
    <w:rsid w:val="000372C0"/>
    <w:rsid w:val="00115B73"/>
    <w:rsid w:val="00137D05"/>
    <w:rsid w:val="001826F0"/>
    <w:rsid w:val="002218F8"/>
    <w:rsid w:val="002279DA"/>
    <w:rsid w:val="002364B2"/>
    <w:rsid w:val="002A1A2F"/>
    <w:rsid w:val="002A6F85"/>
    <w:rsid w:val="003022B9"/>
    <w:rsid w:val="0034567D"/>
    <w:rsid w:val="00347CAB"/>
    <w:rsid w:val="00347F0E"/>
    <w:rsid w:val="00385730"/>
    <w:rsid w:val="003C5EE7"/>
    <w:rsid w:val="003D787B"/>
    <w:rsid w:val="0048081D"/>
    <w:rsid w:val="004A4B64"/>
    <w:rsid w:val="004E76F3"/>
    <w:rsid w:val="00507696"/>
    <w:rsid w:val="00516892"/>
    <w:rsid w:val="0057018E"/>
    <w:rsid w:val="0059567F"/>
    <w:rsid w:val="005B1DE5"/>
    <w:rsid w:val="0064688C"/>
    <w:rsid w:val="00646B20"/>
    <w:rsid w:val="006B7C8D"/>
    <w:rsid w:val="0077277F"/>
    <w:rsid w:val="0079766F"/>
    <w:rsid w:val="0086542E"/>
    <w:rsid w:val="00886E80"/>
    <w:rsid w:val="008C3540"/>
    <w:rsid w:val="00923A34"/>
    <w:rsid w:val="00923AE9"/>
    <w:rsid w:val="0094428C"/>
    <w:rsid w:val="009553AF"/>
    <w:rsid w:val="0097393A"/>
    <w:rsid w:val="00986179"/>
    <w:rsid w:val="009A2EC0"/>
    <w:rsid w:val="009B0594"/>
    <w:rsid w:val="009B0D74"/>
    <w:rsid w:val="009B3C47"/>
    <w:rsid w:val="009D0CD2"/>
    <w:rsid w:val="00A16C86"/>
    <w:rsid w:val="00A40557"/>
    <w:rsid w:val="00A60D8F"/>
    <w:rsid w:val="00A93074"/>
    <w:rsid w:val="00AF094B"/>
    <w:rsid w:val="00B15E7C"/>
    <w:rsid w:val="00B507CF"/>
    <w:rsid w:val="00B726F7"/>
    <w:rsid w:val="00B928CD"/>
    <w:rsid w:val="00BA72BB"/>
    <w:rsid w:val="00BC650D"/>
    <w:rsid w:val="00C0749D"/>
    <w:rsid w:val="00C47AE4"/>
    <w:rsid w:val="00CF212C"/>
    <w:rsid w:val="00D47DCF"/>
    <w:rsid w:val="00E11A2F"/>
    <w:rsid w:val="00E4510A"/>
    <w:rsid w:val="00F260D3"/>
    <w:rsid w:val="00F27CBF"/>
    <w:rsid w:val="00F7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E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6542E"/>
    <w:pPr>
      <w:spacing w:lineRule="auto" w:line="240" w:after="12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86542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34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347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1347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1347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1347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E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6542E"/>
    <w:pPr>
      <w:spacing w:after="12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86542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34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3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13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13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13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2014.</izvorni_sadrzaj>
    <derivirana_varijabla naziv="DomainObject.Predmet.DatumOsnivanja_1">26.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St-81/2014</izvorni_sadrzaj>
    <derivirana_varijabla naziv="DomainObject.Predmet.OznakaBroj_1">St-81/2014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VETERINARSKA STANICA SINJ, društvo s ograničenom odgovornošću u stečaju; Goran Ančić; Stjepan Batarelo; Hrvoje Čepelak; Ivana Čepelak; Nikša Filipović Grčić; Mara Grčić-rako; Željko Jukić; Sandra Marković; Silvijo Masnić; Branko Norac-kevo; Ljubomir Šipić; Frano Vrgoč; Nevenka Vukas; FANON društvo s ograničenom odgovornošću za trgovinu zastupanog po punomoćniku KORUŠIĆ, HRG I VUKALOVIĆ, javno trgovačko društvo za obavljanje odvjetničkih poslova; Hrvatske vode, pravna osoba za upravljanje vodama; HEP-Operator distribucijskog sustava d.o.o. za distribuciju i opskrbu električne energije; EKOPLANET d. o. o. za prijevoz i usluge; GRAD SINJ; PHOENIX Farmacija dioničko društvo za promet lijekovima i opremom na veliko; ČISTOĆA CETINSKE KRAJINE d.o.o. za obavljanje komunalnih djelatnosti; ING-ATEST d.o.o. za trgovinu i usluge zastupanog po punomoćniku Vinko Radovani; INTEGRA COMPUTERS, vl. Boris Romac; ČISTOĆA CETINSKE KRAJINE d.o.o. za obavljanje komunalnih djelatnosti; CENTAR ZA REPRODUKCIJU U STOČARSTVU HRVATSKE d.o.o. zastupanog po punomoćniku Josip Štefičić</izvorni_sadrzaj>
    <derivirana_varijabla naziv="DomainObject.Predmet.StrankaFormated_1">  VETERINARSKA STANICA SINJ, društvo s ograničenom odgovornošću u stečaju; Goran Ančić; Stjepan Batarelo; Hrvoje Čepelak; Ivana Čepelak; Nikša Filipović Grčić; Mara Grčić-rako; Željko Jukić; Sandra Marković; Silvijo Masnić; Branko Norac-kevo; Ljubomir Šipić; Frano Vrgoč; Nevenka Vukas; FANON društvo s ograničenom odgovornošću za trgovinu zastupanog po punomoćniku KORUŠIĆ, HRG I VUKALOVIĆ, javno trgovačko društvo za obavljanje odvjetničkih poslova; Hrvatske vode, pravna osoba za upravljanje vodama; HEP-Operator distribucijskog sustava d.o.o. za distribuciju i opskrbu električne energije; EKOPLANET d. o. o. za prijevoz i usluge; GRAD SINJ; PHOENIX Farmacija dioničko društvo za promet lijekovima i opremom na veliko; ČISTOĆA CETINSKE KRAJINE d.o.o. za obavljanje komunalnih djelatnosti; ING-ATEST d.o.o. za trgovinu i usluge zastupanog po punomoćniku Vinko Radovani; INTEGRA COMPUTERS, vl. Boris Romac; ČISTOĆA CETINSKE KRAJINE d.o.o. za obavljanje komunalnih djelatnosti; CENTAR ZA REPRODUKCIJU U STOČARSTVU HRVATSKE d.o.o. zastupanog po punomoćniku Josip Štefičić</derivirana_varijabla>
  </DomainObject.Predmet.StrankaFormated>
  <DomainObject.Predmet.StrankaFormatedOIB>
    <izvorni_sadrzaj>  VETERINARSKA STANICA SINJ, društvo s ograničenom odgovornošću u stečaju, OIB 16857436111; Goran Ančić, OIB 12281764797; Stjepan Batarelo, OIB 83838019963; Hrvoje Čepelak, OIB 78004229471; Ivana Čepelak, OIB 64619131934; Nikša Filipović Grčić, OIB 89207882802; Mara Grčić-rako, OIB 85556265336; Željko Jukić, OIB 02225593201; Sandra Marković, OIB 90723077529; Silvijo Masnić, OIB 50089086883; Branko Norac-kevo, OIB 76382633556; Ljubomir Šipić, OIB 61195730901; Frano Vrgoč, OIB 32625447236; Nevenka Vukas, OIB 71411490144; FANON društvo s ograničenom odgovornošću za trgovinu, OIB 30703851882 zastupanog po punomoćniku KORUŠIĆ, HRG I VUKALOVIĆ, javno trgovačko društvo za obavljanje odvjetničkih poslova; Hrvatske vode, pravna osoba za upravljanje vodama, OIB 28921383001; HEP-Operator distribucijskog sustava d.o.o. za distribuciju i opskrbu električne energije, OIB 46830600751; EKOPLANET d. o. o. za prijevoz i usluge, OIB 23951171568; GRAD SINJ, OIB 03210055420; PHOENIX Farmacija dioničko društvo za promet lijekovima i opremom na veliko, OIB 36755252122; ČISTOĆA CETINSKE KRAJINE d.o.o. za obavljanje komunalnih djelatnosti, OIB 79243957155; ING-ATEST d.o.o. za trgovinu i usluge, OIB 21777333810 zastupanog po punomoćniku Vinko Radovani; INTEGRA COMPUTERS, vl. Boris Romac, OIB 24867085894; ČISTOĆA CETINSKE KRAJINE d.o.o. za obavljanje komunalnih djelatnosti, OIB 79243957155; CENTAR ZA REPRODUKCIJU U STOČARSTVU HRVATSKE d.o.o., OIB 18386202945 zastupanog po punomoćniku Josip Štefičić</izvorni_sadrzaj>
    <derivirana_varijabla naziv="DomainObject.Predmet.StrankaFormatedOIB_1">  VETERINARSKA STANICA SINJ, društvo s ograničenom odgovornošću u stečaju, OIB 16857436111; Goran Ančić, OIB 12281764797; Stjepan Batarelo, OIB 83838019963; Hrvoje Čepelak, OIB 78004229471; Ivana Čepelak, OIB 64619131934; Nikša Filipović Grčić, OIB 89207882802; Mara Grčić-rako, OIB 85556265336; Željko Jukić, OIB 02225593201; Sandra Marković, OIB 90723077529; Silvijo Masnić, OIB 50089086883; Branko Norac-kevo, OIB 76382633556; Ljubomir Šipić, OIB 61195730901; Frano Vrgoč, OIB 32625447236; Nevenka Vukas, OIB 71411490144; FANON društvo s ograničenom odgovornošću za trgovinu, OIB 30703851882 zastupanog po punomoćniku KORUŠIĆ, HRG I VUKALOVIĆ, javno trgovačko društvo za obavljanje odvjetničkih poslova; Hrvatske vode, pravna osoba za upravljanje vodama, OIB 28921383001; HEP-Operator distribucijskog sustava d.o.o. za distribuciju i opskrbu električne energije, OIB 46830600751; EKOPLANET d. o. o. za prijevoz i usluge, OIB 23951171568; GRAD SINJ, OIB 03210055420; PHOENIX Farmacija dioničko društvo za promet lijekovima i opremom na veliko, OIB 36755252122; ČISTOĆA CETINSKE KRAJINE d.o.o. za obavljanje komunalnih djelatnosti, OIB 79243957155; ING-ATEST d.o.o. za trgovinu i usluge, OIB 21777333810 zastupanog po punomoćniku Vinko Radovani; INTEGRA COMPUTERS, vl. Boris Romac, OIB 24867085894; ČISTOĆA CETINSKE KRAJINE d.o.o. za obavljanje komunalnih djelatnosti, OIB 79243957155; CENTAR ZA REPRODUKCIJU U STOČARSTVU HRVATSKE d.o.o., OIB 18386202945 zastupanog po punomoćniku Josip Štefičić</derivirana_varijabla>
  </DomainObject.Predmet.StrankaFormatedOIB>
  <DomainObject.Predmet.StrankaFormatedWithAdress>
    <izvorni_sadrzaj> VETERINARSKA STANICA SINJ, društvo s ograničenom odgovornošću u stečaju, Put Piketa 2, 21230 Sinj; Goran Ančić, Odrina 16 A, 21230 Sinj; Stjepan Batarelo, SPLITSKA ULICA 45 (ranije: SINJ, SPLITSKA ULICA, 43), 21230 Sinj; Hrvoje Čepelak, Domaldova Ulica 4, 21230 Sinj; Ivana Čepelak, Domaldova Ulica 4, 21230 Sinj; Nikša Filipović Grčić, Ulica Domovinskog Rata 56, 21230 Sinj; Mara Grčić-rako, Ivana Filipovića Grčića 4, 21230 Sinj; Željko Jukić, Ercegovci 41c, 21232 Ercegovci; Sandra Marković, Brekin Put 12, 21230 Sinj; Silvijo Masnić, GLAVICE 184 A (ranije: GLAVICE, GLAVICE, 0), 21230 Glavice; Branko Norac-kevo, Priblaće 74, 21230 Sinj; Ljubomir Šipić, Ulica Vedrinskih Branitelja 55, 21240 Vedrine; Frano Vrgoč, Put Piketa 13, 21230 Sinj; Nevenka Vukas, Put Piketa 3, 21230 Sinj; FANON društvo s ograničenom odgovornošću za trgovinu, Vladimira Nazora 126, 42206 Petrijanec zastupanog po punomoćniku KORUŠIĆ, HRG I VUKALOVIĆ, javno trgovačko društvo za obavljanje odvjetničkih poslova; Hrvatske vode, pravna osoba za upravljanje vodama, Grada Vukovara 220, Zagreb; HEP-Operator distribucijskog sustava d.o.o. za distribuciju i opskrbu električne energije, Poljička cesta 73, 21000 Split; EKOPLANET d. o. o. za prijevoz i usluge, J. Puljanina 9, 52100 Pula; GRAD SINJ, Dragašev prolaz 10, 21230 Sinj; PHOENIX Farmacija dioničko društvo za promet lijekovima i opremom na veliko, Ozaljska 95, Zagreb; ČISTOĆA CETINSKE KRAJINE d.o.o. za obavljanje komunalnih djelatnosti, 126. brigade HV-a 13, 21230 Sinj; ING-ATEST d.o.o. za trgovinu i usluge, Hrvatske mornarice 1/a, 21000 Split zastupanog po punomoćniku Vinko Radovani; INTEGRA COMPUTERS, vl. Boris Romac, Frane Bulića 4, 21230 Sinj; ČISTOĆA CETINSKE KRAJINE d.o.o. za obavljanje komunalnih djelatnosti, 126. brigade HV-a 13, 21230 Sinj; CENTAR ZA REPRODUKCIJU U STOČARSTVU HRVATSKE d.o.o., Potočka 20, 48260 Križevci zastupanog po punomoćniku Josip Štefičić</izvorni_sadrzaj>
    <derivirana_varijabla naziv="DomainObject.Predmet.StrankaFormatedWithAdress_1"> VETERINARSKA STANICA SINJ, društvo s ograničenom odgovornošću u stečaju, Put Piketa 2, 21230 Sinj; Goran Ančić, Odrina 16 A, 21230 Sinj; Stjepan Batarelo, SPLITSKA ULICA 45 (ranije: SINJ, SPLITSKA ULICA, 43), 21230 Sinj; Hrvoje Čepelak, Domaldova Ulica 4, 21230 Sinj; Ivana Čepelak, Domaldova Ulica 4, 21230 Sinj; Nikša Filipović Grčić, Ulica Domovinskog Rata 56, 21230 Sinj; Mara Grčić-rako, Ivana Filipovića Grčića 4, 21230 Sinj; Željko Jukić, Ercegovci 41c, 21232 Ercegovci; Sandra Marković, Brekin Put 12, 21230 Sinj; Silvijo Masnić, GLAVICE 184 A (ranije: GLAVICE, GLAVICE, 0), 21230 Glavice; Branko Norac-kevo, Priblaće 74, 21230 Sinj; Ljubomir Šipić, Ulica Vedrinskih Branitelja 55, 21240 Vedrine; Frano Vrgoč, Put Piketa 13, 21230 Sinj; Nevenka Vukas, Put Piketa 3, 21230 Sinj; FANON društvo s ograničenom odgovornošću za trgovinu, Vladimira Nazora 126, 42206 Petrijanec zastupanog po punomoćniku KORUŠIĆ, HRG I VUKALOVIĆ, javno trgovačko društvo za obavljanje odvjetničkih poslova; Hrvatske vode, pravna osoba za upravljanje vodama, Grada Vukovara 220, Zagreb; HEP-Operator distribucijskog sustava d.o.o. za distribuciju i opskrbu električne energije, Poljička cesta 73, 21000 Split; EKOPLANET d. o. o. za prijevoz i usluge, J. Puljanina 9, 52100 Pula; GRAD SINJ, Dragašev prolaz 10, 21230 Sinj; PHOENIX Farmacija dioničko društvo za promet lijekovima i opremom na veliko, Ozaljska 95, Zagreb; ČISTOĆA CETINSKE KRAJINE d.o.o. za obavljanje komunalnih djelatnosti, 126. brigade HV-a 13, 21230 Sinj; ING-ATEST d.o.o. za trgovinu i usluge, Hrvatske mornarice 1/a, 21000 Split zastupanog po punomoćniku Vinko Radovani; INTEGRA COMPUTERS, vl. Boris Romac, Frane Bulića 4, 21230 Sinj; ČISTOĆA CETINSKE KRAJINE d.o.o. za obavljanje komunalnih djelatnosti, 126. brigade HV-a 13, 21230 Sinj; CENTAR ZA REPRODUKCIJU U STOČARSTVU HRVATSKE d.o.o., Potočka 20, 48260 Križevci zastupanog po punomoćniku Josip Štefičić</derivirana_varijabla>
  </DomainObject.Predmet.StrankaFormatedWithAdress>
  <DomainObject.Predmet.StrankaFormatedWithAdressOIB>
    <izvorni_sadrzaj> VETERINARSKA STANICA SINJ, društvo s ograničenom odgovornošću u stečaju, OIB 16857436111, Put Piketa 2, 21230 Sinj; Goran Ančić, OIB 12281764797, Odrina 16 A, 21230 Sinj; Stjepan Batarelo, OIB 83838019963, SPLITSKA ULICA 45 (ranije: SINJ, SPLITSKA ULICA, 43), 21230 Sinj; Hrvoje Čepelak, OIB 78004229471, Domaldova Ulica 4, 21230 Sinj; Ivana Čepelak, OIB 64619131934, Domaldova Ulica 4, 21230 Sinj; Nikša Filipović Grčić, OIB 89207882802, Ulica Domovinskog Rata 56, 21230 Sinj; Mara Grčić-rako, OIB 85556265336, Ivana Filipovića Grčića 4, 21230 Sinj; Željko Jukić, OIB 02225593201, Ercegovci 41c, 21232 Ercegovci; Sandra Marković, OIB 90723077529, Brekin Put 12, 21230 Sinj; Silvijo Masnić, OIB 50089086883, GLAVICE 184 A (ranije: GLAVICE, GLAVICE, 0), 21230 Glavice; Branko Norac-kevo, OIB 76382633556, Priblaće 74, 21230 Sinj; Ljubomir Šipić, OIB 61195730901, Ulica Vedrinskih Branitelja 55, 21240 Vedrine; Frano Vrgoč, OIB 32625447236, Put Piketa 13, 21230 Sinj; Nevenka Vukas, OIB 71411490144, Put Piketa 3, 21230 Sinj; FANON društvo s ograničenom odgovornošću za trgovinu, OIB 30703851882, Vladimira Nazora 126, 42206 Petrijanec zastupanog po punomoćniku KORUŠIĆ, HRG I VUKALOVIĆ, javno trgovačko društvo za obavljanje odvjetničkih poslova; Hrvatske vode, pravna osoba za upravljanje vodama, OIB 28921383001, Grada Vukovara 220, Zagreb; HEP-Operator distribucijskog sustava d.o.o. za distribuciju i opskrbu električne energije, OIB 46830600751, Poljička cesta 73, 21000 Split; EKOPLANET d. o. o. za prijevoz i usluge, OIB 23951171568, J. Puljanina 9, 52100 Pula; GRAD SINJ, OIB 03210055420, Dragašev prolaz 10, 21230 Sinj; PHOENIX Farmacija dioničko društvo za promet lijekovima i opremom na veliko, OIB 36755252122, Ozaljska 95, Zagreb; ČISTOĆA CETINSKE KRAJINE d.o.o. za obavljanje komunalnih djelatnosti, OIB 79243957155, 126. brigade HV-a 13, 21230 Sinj; ING-ATEST d.o.o. za trgovinu i usluge, OIB 21777333810, Hrvatske mornarice 1/a, 21000 Split zastupanog po punomoćniku Vinko Radovani; INTEGRA COMPUTERS, vl. Boris Romac, OIB 24867085894, Frane Bulića 4, 21230 Sinj; ČISTOĆA CETINSKE KRAJINE d.o.o. za obavljanje komunalnih djelatnosti, OIB 79243957155, 126. brigade HV-a 13, 21230 Sinj; CENTAR ZA REPRODUKCIJU U STOČARSTVU HRVATSKE d.o.o., OIB 18386202945, Potočka 20, 48260 Križevci zastupanog po punomoćniku Josip Štefičić</izvorni_sadrzaj>
    <derivirana_varijabla naziv="DomainObject.Predmet.StrankaFormatedWithAdressOIB_1"> VETERINARSKA STANICA SINJ, društvo s ograničenom odgovornošću u stečaju, OIB 16857436111, Put Piketa 2, 21230 Sinj; Goran Ančić, OIB 12281764797, Odrina 16 A, 21230 Sinj; Stjepan Batarelo, OIB 83838019963, SPLITSKA ULICA 45 (ranije: SINJ, SPLITSKA ULICA, 43), 21230 Sinj; Hrvoje Čepelak, OIB 78004229471, Domaldova Ulica 4, 21230 Sinj; Ivana Čepelak, OIB 64619131934, Domaldova Ulica 4, 21230 Sinj; Nikša Filipović Grčić, OIB 89207882802, Ulica Domovinskog Rata 56, 21230 Sinj; Mara Grčić-rako, OIB 85556265336, Ivana Filipovića Grčića 4, 21230 Sinj; Željko Jukić, OIB 02225593201, Ercegovci 41c, 21232 Ercegovci; Sandra Marković, OIB 90723077529, Brekin Put 12, 21230 Sinj; Silvijo Masnić, OIB 50089086883, GLAVICE 184 A (ranije: GLAVICE, GLAVICE, 0), 21230 Glavice; Branko Norac-kevo, OIB 76382633556, Priblaće 74, 21230 Sinj; Ljubomir Šipić, OIB 61195730901, Ulica Vedrinskih Branitelja 55, 21240 Vedrine; Frano Vrgoč, OIB 32625447236, Put Piketa 13, 21230 Sinj; Nevenka Vukas, OIB 71411490144, Put Piketa 3, 21230 Sinj; FANON društvo s ograničenom odgovornošću za trgovinu, OIB 30703851882, Vladimira Nazora 126, 42206 Petrijanec zastupanog po punomoćniku KORUŠIĆ, HRG I VUKALOVIĆ, javno trgovačko društvo za obavljanje odvjetničkih poslova; Hrvatske vode, pravna osoba za upravljanje vodama, OIB 28921383001, Grada Vukovara 220, Zagreb; HEP-Operator distribucijskog sustava d.o.o. za distribuciju i opskrbu električne energije, OIB 46830600751, Poljička cesta 73, 21000 Split; EKOPLANET d. o. o. za prijevoz i usluge, OIB 23951171568, J. Puljanina 9, 52100 Pula; GRAD SINJ, OIB 03210055420, Dragašev prolaz 10, 21230 Sinj; PHOENIX Farmacija dioničko društvo za promet lijekovima i opremom na veliko, OIB 36755252122, Ozaljska 95, Zagreb; ČISTOĆA CETINSKE KRAJINE d.o.o. za obavljanje komunalnih djelatnosti, OIB 79243957155, 126. brigade HV-a 13, 21230 Sinj; ING-ATEST d.o.o. za trgovinu i usluge, OIB 21777333810, Hrvatske mornarice 1/a, 21000 Split zastupanog po punomoćniku Vinko Radovani; INTEGRA COMPUTERS, vl. Boris Romac, OIB 24867085894, Frane Bulića 4, 21230 Sinj; ČISTOĆA CETINSKE KRAJINE d.o.o. za obavljanje komunalnih djelatnosti, OIB 79243957155, 126. brigade HV-a 13, 21230 Sinj; CENTAR ZA REPRODUKCIJU U STOČARSTVU HRVATSKE d.o.o., OIB 18386202945, Potočka 20, 48260 Križevci zastupanog po punomoćniku Josip Štefičić</derivirana_varijabla>
  </DomainObject.Predmet.StrankaFormatedWithAdressOIB>
  <DomainObject.Predmet.StrankaWithAdress>
    <izvorni_sadrzaj>VETERINARSKA STANICA SINJ, društvo s ograničenom odgovornošću u stečaju Put Piketa 2,21230 Sinj,Goran Ančić Odrina 16 A,21230 Sinj,Stjepan Batarelo SPLITSKA ULICA 45 (ranije: SINJ, SPLITSKA ULICA, 43),21230 Sinj,Hrvoje Čepelak Domaldova Ulica 4,21230 Sinj,Ivana Čepelak Domaldova Ulica 4,21230 Sinj,Nikša Filipović Grčić Ulica Domovinskog Rata 56,21230 Sinj,Mara Grčić-rako Ivana Filipovića Grčića 4,21230 Sinj,Željko Jukić Ercegovci 41c,21232 Ercegovci,Sandra Marković Brekin Put 12,21230 Sinj,Silvijo Masnić GLAVICE 184 A (ranije: GLAVICE, GLAVICE, 0),21230 Glavice,Branko Norac-kevo Priblaće 74,21230 Sinj,Ljubomir Šipić Ulica Vedrinskih Branitelja 55,21240 Vedrine,Frano Vrgoč Put Piketa 13,21230 Sinj,Nevenka Vukas Put Piketa 3,21230 Sinj,FANON društvo s ograničenom odgovornošću za trgovinu Vladimira Nazora 126,42206 Petrijanec,Hrvatske vode, pravna osoba za upravljanje vodama Grada Vukovara 220,Zagreb,HEP-Operator distribucijskog sustava d.o.o. za distribuciju i opskrbu električne energije Poljička cesta 73,21000 Split,EKOPLANET d. o. o. za prijevoz i usluge J. Puljanina 9,52100 Pula,GRAD SINJ Dragašev prolaz 10,21230 Sinj,PHOENIX Farmacija dioničko društvo za promet lijekovima i opremom na veliko Ozaljska 95,Zagreb,ČISTOĆA CETINSKE KRAJINE d.o.o. za obavljanje komunalnih djelatnosti 126. brigade HV-a 13,21230 Sinj,ING-ATEST d.o.o. za trgovinu i usluge Hrvatske mornarice 1/a,21000 Split,INTEGRA COMPUTERS, vl. Boris Romac Frane Bulića 4,21230 Sinj,ČISTOĆA CETINSKE KRAJINE d.o.o. za obavljanje komunalnih djelatnosti 126. brigade HV-a 13,21230 Sinj,CENTAR ZA REPRODUKCIJU U STOČARSTVU HRVATSKE d.o.o. Potočka 20,48260 Križevci</izvorni_sadrzaj>
    <derivirana_varijabla naziv="DomainObject.Predmet.StrankaWithAdress_1">VETERINARSKA STANICA SINJ, društvo s ograničenom odgovornošću u stečaju Put Piketa 2,21230 Sinj,Goran Ančić Odrina 16 A,21230 Sinj,Stjepan Batarelo SPLITSKA ULICA 45 (ranije: SINJ, SPLITSKA ULICA, 43),21230 Sinj,Hrvoje Čepelak Domaldova Ulica 4,21230 Sinj,Ivana Čepelak Domaldova Ulica 4,21230 Sinj,Nikša Filipović Grčić Ulica Domovinskog Rata 56,21230 Sinj,Mara Grčić-rako Ivana Filipovića Grčića 4,21230 Sinj,Željko Jukić Ercegovci 41c,21232 Ercegovci,Sandra Marković Brekin Put 12,21230 Sinj,Silvijo Masnić GLAVICE 184 A (ranije: GLAVICE, GLAVICE, 0),21230 Glavice,Branko Norac-kevo Priblaće 74,21230 Sinj,Ljubomir Šipić Ulica Vedrinskih Branitelja 55,21240 Vedrine,Frano Vrgoč Put Piketa 13,21230 Sinj,Nevenka Vukas Put Piketa 3,21230 Sinj,FANON društvo s ograničenom odgovornošću za trgovinu Vladimira Nazora 126,42206 Petrijanec,Hrvatske vode, pravna osoba za upravljanje vodama Grada Vukovara 220,Zagreb,HEP-Operator distribucijskog sustava d.o.o. za distribuciju i opskrbu električne energije Poljička cesta 73,21000 Split,EKOPLANET d. o. o. za prijevoz i usluge J. Puljanina 9,52100 Pula,GRAD SINJ Dragašev prolaz 10,21230 Sinj,PHOENIX Farmacija dioničko društvo za promet lijekovima i opremom na veliko Ozaljska 95,Zagreb,ČISTOĆA CETINSKE KRAJINE d.o.o. za obavljanje komunalnih djelatnosti 126. brigade HV-a 13,21230 Sinj,ING-ATEST d.o.o. za trgovinu i usluge Hrvatske mornarice 1/a,21000 Split,INTEGRA COMPUTERS, vl. Boris Romac Frane Bulića 4,21230 Sinj,ČISTOĆA CETINSKE KRAJINE d.o.o. za obavljanje komunalnih djelatnosti 126. brigade HV-a 13,21230 Sinj,CENTAR ZA REPRODUKCIJU U STOČARSTVU HRVATSKE d.o.o. Potočka 20,48260 Križevci</derivirana_varijabla>
  </DomainObject.Predmet.StrankaWithAdress>
  <DomainObject.Predmet.StrankaWithAdressOIB>
    <izvorni_sadrzaj>VETERINARSKA STANICA SINJ, društvo s ograničenom odgovornošću u stečaju, OIB 16857436111, Put Piketa 2,21230 Sinj,Goran Ančić, OIB 12281764797, Odrina 16 A,21230 Sinj,Stjepan Batarelo, OIB 83838019963, SPLITSKA ULICA 45 (ranije: SINJ, SPLITSKA ULICA, 43),21230 Sinj,Hrvoje Čepelak, OIB 78004229471, Domaldova Ulica 4,21230 Sinj,Ivana Čepelak, OIB 64619131934, Domaldova Ulica 4,21230 Sinj,Nikša Filipović Grčić, OIB 89207882802, Ulica Domovinskog Rata 56,21230 Sinj,Mara Grčić-rako, OIB 85556265336, Ivana Filipovića Grčića 4,21230 Sinj,Željko Jukić, OIB 02225593201, Ercegovci 41c,21232 Ercegovci,Sandra Marković, OIB 90723077529, Brekin Put 12,21230 Sinj,Silvijo Masnić, OIB 50089086883, GLAVICE 184 A (ranije: GLAVICE, GLAVICE, 0),21230 Glavice,Branko Norac-kevo, OIB 76382633556, Priblaće 74,21230 Sinj,Ljubomir Šipić, OIB 61195730901, Ulica Vedrinskih Branitelja 55,21240 Vedrine,Frano Vrgoč, OIB 32625447236, Put Piketa 13,21230 Sinj,Nevenka Vukas, OIB 71411490144, Put Piketa 3,21230 Sinj,FANON društvo s ograničenom odgovornošću za trgovinu, OIB 30703851882, Vladimira Nazora 126,42206 Petrijanec,Hrvatske vode, pravna osoba za upravljanje vodama, OIB 28921383001, Grada Vukovara 220,Zagreb,HEP-Operator distribucijskog sustava d.o.o. za distribuciju i opskrbu električne energije, OIB 46830600751, Poljička cesta 73,21000 Split,EKOPLANET d. o. o. za prijevoz i usluge, OIB 23951171568, J. Puljanina 9,52100 Pula,GRAD SINJ, OIB 03210055420, Dragašev prolaz 10,21230 Sinj,PHOENIX Farmacija dioničko društvo za promet lijekovima i opremom na veliko, OIB 36755252122, Ozaljska 95,Zagreb,ČISTOĆA CETINSKE KRAJINE d.o.o. za obavljanje komunalnih djelatnosti, OIB 79243957155, 126. brigade HV-a 13,21230 Sinj,ING-ATEST d.o.o. za trgovinu i usluge, OIB 21777333810, Hrvatske mornarice 1/a,21000 Split,INTEGRA COMPUTERS, vl. Boris Romac, OIB 24867085894, Frane Bulića 4,21230 Sinj,ČISTOĆA CETINSKE KRAJINE d.o.o. za obavljanje komunalnih djelatnosti, OIB 79243957155, 126. brigade HV-a 13,21230 Sinj,CENTAR ZA REPRODUKCIJU U STOČARSTVU HRVATSKE d.o.o., OIB 18386202945, Potočka 20,48260 Križevci</izvorni_sadrzaj>
    <derivirana_varijabla naziv="DomainObject.Predmet.StrankaWithAdressOIB_1">VETERINARSKA STANICA SINJ, društvo s ograničenom odgovornošću u stečaju, OIB 16857436111, Put Piketa 2,21230 Sinj,Goran Ančić, OIB 12281764797, Odrina 16 A,21230 Sinj,Stjepan Batarelo, OIB 83838019963, SPLITSKA ULICA 45 (ranije: SINJ, SPLITSKA ULICA, 43),21230 Sinj,Hrvoje Čepelak, OIB 78004229471, Domaldova Ulica 4,21230 Sinj,Ivana Čepelak, OIB 64619131934, Domaldova Ulica 4,21230 Sinj,Nikša Filipović Grčić, OIB 89207882802, Ulica Domovinskog Rata 56,21230 Sinj,Mara Grčić-rako, OIB 85556265336, Ivana Filipovića Grčića 4,21230 Sinj,Željko Jukić, OIB 02225593201, Ercegovci 41c,21232 Ercegovci,Sandra Marković, OIB 90723077529, Brekin Put 12,21230 Sinj,Silvijo Masnić, OIB 50089086883, GLAVICE 184 A (ranije: GLAVICE, GLAVICE, 0),21230 Glavice,Branko Norac-kevo, OIB 76382633556, Priblaće 74,21230 Sinj,Ljubomir Šipić, OIB 61195730901, Ulica Vedrinskih Branitelja 55,21240 Vedrine,Frano Vrgoč, OIB 32625447236, Put Piketa 13,21230 Sinj,Nevenka Vukas, OIB 71411490144, Put Piketa 3,21230 Sinj,FANON društvo s ograničenom odgovornošću za trgovinu, OIB 30703851882, Vladimira Nazora 126,42206 Petrijanec,Hrvatske vode, pravna osoba za upravljanje vodama, OIB 28921383001, Grada Vukovara 220,Zagreb,HEP-Operator distribucijskog sustava d.o.o. za distribuciju i opskrbu električne energije, OIB 46830600751, Poljička cesta 73,21000 Split,EKOPLANET d. o. o. za prijevoz i usluge, OIB 23951171568, J. Puljanina 9,52100 Pula,GRAD SINJ, OIB 03210055420, Dragašev prolaz 10,21230 Sinj,PHOENIX Farmacija dioničko društvo za promet lijekovima i opremom na veliko, OIB 36755252122, Ozaljska 95,Zagreb,ČISTOĆA CETINSKE KRAJINE d.o.o. za obavljanje komunalnih djelatnosti, OIB 79243957155, 126. brigade HV-a 13,21230 Sinj,ING-ATEST d.o.o. za trgovinu i usluge, OIB 21777333810, Hrvatske mornarice 1/a,21000 Split,INTEGRA COMPUTERS, vl. Boris Romac, OIB 24867085894, Frane Bulića 4,21230 Sinj,ČISTOĆA CETINSKE KRAJINE d.o.o. za obavljanje komunalnih djelatnosti, OIB 79243957155, 126. brigade HV-a 13,21230 Sinj,CENTAR ZA REPRODUKCIJU U STOČARSTVU HRVATSKE d.o.o., OIB 18386202945, Potočka 20,48260 Križevci</derivirana_varijabla>
  </DomainObject.Predmet.StrankaWithAdressOIB>
  <DomainObject.Predmet.StrankaNazivFormated>
    <izvorni_sadrzaj>VETERINARSKA STANICA SINJ, društvo s ograničenom odgovornošću u stečaju,Goran Ančić,Stjepan Batarelo,Hrvoje Čepelak,Ivana Čepelak,Nikša Filipović Grčić,Mara Grčić-rako,Željko Jukić,Sandra Marković,Silvijo Masnić,Branko Norac-kevo,Ljubomir Šipić,Frano Vrgoč,Nevenka Vukas,FANON društvo s ograničenom odgovornošću za trgovinu,Hrvatske vode, pravna osoba za upravljanje vodama,HEP-Operator distribucijskog sustava d.o.o. za distribuciju i opskrbu električne energije,EKOPLANET d. o. o. za prijevoz i usluge,GRAD SINJ,PHOENIX Farmacija dioničko društvo za promet lijekovima i opremom na veliko,ČISTOĆA CETINSKE KRAJINE d.o.o. za obavljanje komunalnih djelatnosti,ING-ATEST d.o.o. za trgovinu i usluge,INTEGRA COMPUTERS, vl. Boris Romac,ČISTOĆA CETINSKE KRAJINE d.o.o. za obavljanje komunalnih djelatnosti,CENTAR ZA REPRODUKCIJU U STOČARSTVU HRVATSKE d.o.o.</izvorni_sadrzaj>
    <derivirana_varijabla naziv="DomainObject.Predmet.StrankaNazivFormated_1">VETERINARSKA STANICA SINJ, društvo s ograničenom odgovornošću u stečaju,Goran Ančić,Stjepan Batarelo,Hrvoje Čepelak,Ivana Čepelak,Nikša Filipović Grčić,Mara Grčić-rako,Željko Jukić,Sandra Marković,Silvijo Masnić,Branko Norac-kevo,Ljubomir Šipić,Frano Vrgoč,Nevenka Vukas,FANON društvo s ograničenom odgovornošću za trgovinu,Hrvatske vode, pravna osoba za upravljanje vodama,HEP-Operator distribucijskog sustava d.o.o. za distribuciju i opskrbu električne energije,EKOPLANET d. o. o. za prijevoz i usluge,GRAD SINJ,PHOENIX Farmacija dioničko društvo za promet lijekovima i opremom na veliko,ČISTOĆA CETINSKE KRAJINE d.o.o. za obavljanje komunalnih djelatnosti,ING-ATEST d.o.o. za trgovinu i usluge,INTEGRA COMPUTERS, vl. Boris Romac,ČISTOĆA CETINSKE KRAJINE d.o.o. za obavljanje komunalnih djelatnosti,CENTAR ZA REPRODUKCIJU U STOČARSTVU HRVATSKE d.o.o.</derivirana_varijabla>
  </DomainObject.Predmet.StrankaNazivFormated>
  <DomainObject.Predmet.StrankaNazivFormatedOIB>
    <izvorni_sadrzaj>VETERINARSKA STANICA SINJ, društvo s ograničenom odgovornošću u stečaju, OIB 16857436111,Goran Ančić, OIB 12281764797,Stjepan Batarelo, OIB 83838019963,Hrvoje Čepelak, OIB 78004229471,Ivana Čepelak, OIB 64619131934,Nikša Filipović Grčić, OIB 89207882802,Mara Grčić-rako, OIB 85556265336,Željko Jukić, OIB 02225593201,Sandra Marković, OIB 90723077529,Silvijo Masnić, OIB 50089086883,Branko Norac-kevo, OIB 76382633556,Ljubomir Šipić, OIB 61195730901,Frano Vrgoč, OIB 32625447236,Nevenka Vukas, OIB 71411490144,FANON društvo s ograničenom odgovornošću za trgovinu, OIB 30703851882,Hrvatske vode, pravna osoba za upravljanje vodama, OIB 28921383001,HEP-Operator distribucijskog sustava d.o.o. za distribuciju i opskrbu električne energije, OIB 46830600751,EKOPLANET d. o. o. za prijevoz i usluge, OIB 23951171568,GRAD SINJ, OIB 03210055420,PHOENIX Farmacija dioničko društvo za promet lijekovima i opremom na veliko, OIB 36755252122,ČISTOĆA CETINSKE KRAJINE d.o.o. za obavljanje komunalnih djelatnosti, OIB 79243957155,ING-ATEST d.o.o. za trgovinu i usluge, OIB 21777333810,INTEGRA COMPUTERS, vl. Boris Romac, OIB 24867085894,ČISTOĆA CETINSKE KRAJINE d.o.o. za obavljanje komunalnih djelatnosti, OIB 79243957155,CENTAR ZA REPRODUKCIJU U STOČARSTVU HRVATSKE d.o.o., OIB 18386202945</izvorni_sadrzaj>
    <derivirana_varijabla naziv="DomainObject.Predmet.StrankaNazivFormatedOIB_1">VETERINARSKA STANICA SINJ, društvo s ograničenom odgovornošću u stečaju, OIB 16857436111,Goran Ančić, OIB 12281764797,Stjepan Batarelo, OIB 83838019963,Hrvoje Čepelak, OIB 78004229471,Ivana Čepelak, OIB 64619131934,Nikša Filipović Grčić, OIB 89207882802,Mara Grčić-rako, OIB 85556265336,Željko Jukić, OIB 02225593201,Sandra Marković, OIB 90723077529,Silvijo Masnić, OIB 50089086883,Branko Norac-kevo, OIB 76382633556,Ljubomir Šipić, OIB 61195730901,Frano Vrgoč, OIB 32625447236,Nevenka Vukas, OIB 71411490144,FANON društvo s ograničenom odgovornošću za trgovinu, OIB 30703851882,Hrvatske vode, pravna osoba za upravljanje vodama, OIB 28921383001,HEP-Operator distribucijskog sustava d.o.o. za distribuciju i opskrbu električne energije, OIB 46830600751,EKOPLANET d. o. o. za prijevoz i usluge, OIB 23951171568,GRAD SINJ, OIB 03210055420,PHOENIX Farmacija dioničko društvo za promet lijekovima i opremom na veliko, OIB 36755252122,ČISTOĆA CETINSKE KRAJINE d.o.o. za obavljanje komunalnih djelatnosti, OIB 79243957155,ING-ATEST d.o.o. za trgovinu i usluge, OIB 21777333810,INTEGRA COMPUTERS, vl. Boris Romac, OIB 24867085894,ČISTOĆA CETINSKE KRAJINE d.o.o. za obavljanje komunalnih djelatnosti, OIB 79243957155,CENTAR ZA REPRODUKCIJU U STOČARSTVU HRVATSKE d.o.o., OIB 18386202945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VETERINARSKA STANICA SINJ, društvo s ograničenom odgovornošću u stečaju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 zastupanog po punomoćniku 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 zastupanog po punomoćniku Vinko Radovani</item>
      <item>INTEGRA COMPUTERS, vl. Boris Romac</item>
      <item>ČISTOĆA CETINSKE KRAJINE d.o.o. za obavljanje komunalnih djelatnosti</item>
      <item>CENTAR ZA REPRODUKCIJU U STOČARSTVU HRVATSKE d.o.o. zastupanog po punomoćniku Josip Štefičić</item>
    </izvorni_sadrzaj>
    <derivirana_varijabla naziv="DomainObject.Predmet.StrankaListFormated_1">
      <item>VETERINARSKA STANICA SINJ, društvo s ograničenom odgovornošću u stečaju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 zastupanog po punomoćniku 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 zastupanog po punomoćniku Vinko Radovani</item>
      <item>INTEGRA COMPUTERS, vl. Boris Romac</item>
      <item>ČISTOĆA CETINSKE KRAJINE d.o.o. za obavljanje komunalnih djelatnosti</item>
      <item>CENTAR ZA REPRODUKCIJU U STOČARSTVU HRVATSKE d.o.o. zastupanog po punomoćniku Josip Štefičić</item>
    </derivirana_varijabla>
  </DomainObject.Predmet.StrankaListFormated>
  <DomainObject.Predmet.StrankaListFormatedOIB>
    <izvorni_sadrzaj>
      <item>VETERINARSKA STANICA SINJ, društvo s ograničenom odgovornošću u stečaju,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 zastupanog po punomoćniku KORUŠIĆ, HRG I VUKALOVIĆ, javno trgovačko društvo za obavljanje odvjetničkih poslova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 zastupanog po punomoćniku Vinko Radovani</item>
      <item>INTEGRA COMPUTERS, vl. Boris Romac, OIB 24867085894</item>
      <item>ČISTOĆA CETINSKE KRAJINE d.o.o. za obavljanje komunalnih djelatnosti, OIB 79243957155</item>
      <item>CENTAR ZA REPRODUKCIJU U STOČARSTVU HRVATSKE d.o.o., OIB 18386202945 zastupanog po punomoćniku Josip Štefičić</item>
    </izvorni_sadrzaj>
    <derivirana_varijabla naziv="DomainObject.Predmet.StrankaListFormatedOIB_1">
      <item>VETERINARSKA STANICA SINJ, društvo s ograničenom odgovornošću u stečaju,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 zastupanog po punomoćniku KORUŠIĆ, HRG I VUKALOVIĆ, javno trgovačko društvo za obavljanje odvjetničkih poslova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 zastupanog po punomoćniku Vinko Radovani</item>
      <item>INTEGRA COMPUTERS, vl. Boris Romac, OIB 24867085894</item>
      <item>ČISTOĆA CETINSKE KRAJINE d.o.o. za obavljanje komunalnih djelatnosti, OIB 79243957155</item>
      <item>CENTAR ZA REPRODUKCIJU U STOČARSTVU HRVATSKE d.o.o., OIB 18386202945 zastupanog po punomoćniku Josip Štefičić</item>
    </derivirana_varijabla>
  </DomainObject.Predmet.StrankaListFormatedOIB>
  <DomainObject.Predmet.StrankaListFormatedWithAdress>
    <izvorni_sadrzaj>
      <item>VETERINARSKA STANICA SINJ, društvo s ograničenom odgovornošću u stečaju, Put Piketa 2, 21230 Sinj</item>
      <item>Goran Ančić, Odrina 16 A, 21230 Sinj</item>
      <item>Stjepan Batarelo, SPLITSKA ULICA 45 (ranije: SINJ, SPLITSKA ULICA, 43), 21230 Sinj</item>
      <item>Hrvoje Čepelak, Domaldova Ulica 4, 21230 Sinj</item>
      <item>Ivana Čepelak, Domaldova Ulica 4, 21230 Sinj</item>
      <item>Nikša Filipović Grčić, Ulica Domovinskog Rata 56, 21230 Sinj</item>
      <item>Mara Grčić-rako, Ivana Filipovića Grčića 4, 21230 Sinj</item>
      <item>Željko Jukić, Ercegovci 41c, 21232 Ercegovci</item>
      <item>Sandra Marković, Brekin Put 12, 21230 Sinj</item>
      <item>Silvijo Masnić, GLAVICE 184 A (ranije: GLAVICE, GLAVICE, 0), 21230 Glavice</item>
      <item>Branko Norac-kevo, Priblaće 74, 21230 Sinj</item>
      <item>Ljubomir Šipić, Ulica Vedrinskih Branitelja 55, 21240 Vedrine</item>
      <item>Frano Vrgoč, Put Piketa 13, 21230 Sinj</item>
      <item>Nevenka Vukas, Put Piketa 3, 21230 Sinj</item>
      <item>FANON društvo s ograničenom odgovornošću za trgovinu, Vladimira Nazora 126, 42206 Petrijanec zastupanog po punomoćniku KORUŠIĆ, HRG I VUKALOVIĆ, javno trgovačko društvo za obavljanje odvjetničkih poslova</item>
      <item>Hrvatske vode, pravna osoba za upravljanje vodama, Grada Vukovara 220, Zagreb</item>
      <item>HEP-Operator distribucijskog sustava d.o.o. za distribuciju i opskrbu električne energije, Poljička cesta 73, 21000 Split</item>
      <item>EKOPLANET d. o. o. za prijevoz i usluge, J. Puljanina 9, 52100 Pula</item>
      <item>GRAD SINJ, Dragašev prolaz 10, 21230 Sinj</item>
      <item>PHOENIX Farmacija dioničko društvo za promet lijekovima i opremom na veliko, Ozaljska 95, Zagreb</item>
      <item>ČISTOĆA CETINSKE KRAJINE d.o.o. za obavljanje komunalnih djelatnosti, 126. brigade HV-a 13, 21230 Sinj</item>
      <item>ING-ATEST d.o.o. za trgovinu i usluge, Hrvatske mornarice 1/a, 21000 Split zastupanog po punomoćniku Vinko Radovani</item>
      <item>INTEGRA COMPUTERS, vl. Boris Romac, Frane Bulića 4, 21230 Sinj</item>
      <item>ČISTOĆA CETINSKE KRAJINE d.o.o. za obavljanje komunalnih djelatnosti, 126. brigade HV-a 13, 21230 Sinj</item>
      <item>CENTAR ZA REPRODUKCIJU U STOČARSTVU HRVATSKE d.o.o., Potočka 20, 48260 Križevci zastupanog po punomoćniku Josip Štefičić</item>
    </izvorni_sadrzaj>
    <derivirana_varijabla naziv="DomainObject.Predmet.StrankaListFormatedWithAdress_1">
      <item>VETERINARSKA STANICA SINJ, društvo s ograničenom odgovornošću u stečaju, Put Piketa 2, 21230 Sinj</item>
      <item>Goran Ančić, Odrina 16 A, 21230 Sinj</item>
      <item>Stjepan Batarelo, SPLITSKA ULICA 45 (ranije: SINJ, SPLITSKA ULICA, 43), 21230 Sinj</item>
      <item>Hrvoje Čepelak, Domaldova Ulica 4, 21230 Sinj</item>
      <item>Ivana Čepelak, Domaldova Ulica 4, 21230 Sinj</item>
      <item>Nikša Filipović Grčić, Ulica Domovinskog Rata 56, 21230 Sinj</item>
      <item>Mara Grčić-rako, Ivana Filipovića Grčića 4, 21230 Sinj</item>
      <item>Željko Jukić, Ercegovci 41c, 21232 Ercegovci</item>
      <item>Sandra Marković, Brekin Put 12, 21230 Sinj</item>
      <item>Silvijo Masnić, GLAVICE 184 A (ranije: GLAVICE, GLAVICE, 0), 21230 Glavice</item>
      <item>Branko Norac-kevo, Priblaće 74, 21230 Sinj</item>
      <item>Ljubomir Šipić, Ulica Vedrinskih Branitelja 55, 21240 Vedrine</item>
      <item>Frano Vrgoč, Put Piketa 13, 21230 Sinj</item>
      <item>Nevenka Vukas, Put Piketa 3, 21230 Sinj</item>
      <item>FANON društvo s ograničenom odgovornošću za trgovinu, Vladimira Nazora 126, 42206 Petrijanec zastupanog po punomoćniku KORUŠIĆ, HRG I VUKALOVIĆ, javno trgovačko društvo za obavljanje odvjetničkih poslova</item>
      <item>Hrvatske vode, pravna osoba za upravljanje vodama, Grada Vukovara 220, Zagreb</item>
      <item>HEP-Operator distribucijskog sustava d.o.o. za distribuciju i opskrbu električne energije, Poljička cesta 73, 21000 Split</item>
      <item>EKOPLANET d. o. o. za prijevoz i usluge, J. Puljanina 9, 52100 Pula</item>
      <item>GRAD SINJ, Dragašev prolaz 10, 21230 Sinj</item>
      <item>PHOENIX Farmacija dioničko društvo za promet lijekovima i opremom na veliko, Ozaljska 95, Zagreb</item>
      <item>ČISTOĆA CETINSKE KRAJINE d.o.o. za obavljanje komunalnih djelatnosti, 126. brigade HV-a 13, 21230 Sinj</item>
      <item>ING-ATEST d.o.o. za trgovinu i usluge, Hrvatske mornarice 1/a, 21000 Split zastupanog po punomoćniku Vinko Radovani</item>
      <item>INTEGRA COMPUTERS, vl. Boris Romac, Frane Bulića 4, 21230 Sinj</item>
      <item>ČISTOĆA CETINSKE KRAJINE d.o.o. za obavljanje komunalnih djelatnosti, 126. brigade HV-a 13, 21230 Sinj</item>
      <item>CENTAR ZA REPRODUKCIJU U STOČARSTVU HRVATSKE d.o.o., Potočka 20, 48260 Križevci zastupanog po punomoćniku Josip Štefičić</item>
    </derivirana_varijabla>
  </DomainObject.Predmet.StrankaListFormatedWithAdress>
  <DomainObject.Predmet.StrankaListFormatedWithAdressOIB>
    <izvorni_sadrzaj>
      <item>VETERINARSKA STANICA SINJ, društvo s ograničenom odgovornošću u stečaju, OIB 16857436111, Put Piketa 2, 21230 Sinj</item>
      <item>Goran Ančić, OIB 12281764797, Odrina 16 A, 21230 Sinj</item>
      <item>Stjepan Batarelo, OIB 83838019963, SPLITSKA ULICA 45 (ranije: SINJ, SPLITSKA ULICA, 43), 21230 Sinj</item>
      <item>Hrvoje Čepelak, OIB 78004229471, Domaldova Ulica 4, 21230 Sinj</item>
      <item>Ivana Čepelak, OIB 64619131934, Domaldova Ulica 4, 21230 Sinj</item>
      <item>Nikša Filipović Grčić, OIB 89207882802, Ulica Domovinskog Rata 56, 21230 Sinj</item>
      <item>Mara Grčić-rako, OIB 85556265336, Ivana Filipovića Grčića 4, 21230 Sinj</item>
      <item>Željko Jukić, OIB 02225593201, Ercegovci 41c, 21232 Ercegovci</item>
      <item>Sandra Marković, OIB 90723077529, Brekin Put 12, 21230 Sinj</item>
      <item>Silvijo Masnić, OIB 50089086883, GLAVICE 184 A (ranije: GLAVICE, GLAVICE, 0), 21230 Glavice</item>
      <item>Branko Norac-kevo, OIB 76382633556, Priblaće 74, 21230 Sinj</item>
      <item>Ljubomir Šipić, OIB 61195730901, Ulica Vedrinskih Branitelja 55, 21240 Vedrine</item>
      <item>Frano Vrgoč, OIB 32625447236, Put Piketa 13, 21230 Sinj</item>
      <item>Nevenka Vukas, OIB 71411490144, Put Piketa 3, 21230 Sinj</item>
      <item>FANON društvo s ograničenom odgovornošću za trgovinu, OIB 30703851882, Vladimira Nazora 126, 42206 Petrijanec zastupanog po punomoćniku KORUŠIĆ, HRG I VUKALOVIĆ, javno trgovačko društvo za obavljanje odvjetničkih poslova</item>
      <item>Hrvatske vode, pravna osoba za upravljanje vodama, OIB 28921383001, Grada Vukovara 220, Zagreb</item>
      <item>HEP-Operator distribucijskog sustava d.o.o. za distribuciju i opskrbu električne energije, OIB 46830600751, Poljička cesta 73, 21000 Split</item>
      <item>EKOPLANET d. o. o. za prijevoz i usluge, OIB 23951171568, J. Puljanina 9, 52100 Pula</item>
      <item>GRAD SINJ, OIB 03210055420, Dragašev prolaz 10, 21230 Sinj</item>
      <item>PHOENIX Farmacija dioničko društvo za promet lijekovima i opremom na veliko, OIB 36755252122, Ozaljska 95, Zagreb</item>
      <item>ČISTOĆA CETINSKE KRAJINE d.o.o. za obavljanje komunalnih djelatnosti, OIB 79243957155, 126. brigade HV-a 13, 21230 Sinj</item>
      <item>ING-ATEST d.o.o. za trgovinu i usluge, OIB 21777333810, Hrvatske mornarice 1/a, 21000 Split zastupanog po punomoćniku Vinko Radovani</item>
      <item>INTEGRA COMPUTERS, vl. Boris Romac, OIB 24867085894, Frane Bulića 4, 21230 Sinj</item>
      <item>ČISTOĆA CETINSKE KRAJINE d.o.o. za obavljanje komunalnih djelatnosti, OIB 79243957155, 126. brigade HV-a 13, 21230 Sinj</item>
      <item>CENTAR ZA REPRODUKCIJU U STOČARSTVU HRVATSKE d.o.o., OIB 18386202945, Potočka 20, 48260 Križevci zastupanog po punomoćniku Josip Štefičić</item>
    </izvorni_sadrzaj>
    <derivirana_varijabla naziv="DomainObject.Predmet.StrankaListFormatedWithAdressOIB_1">
      <item>VETERINARSKA STANICA SINJ, društvo s ograničenom odgovornošću u stečaju, OIB 16857436111, Put Piketa 2, 21230 Sinj</item>
      <item>Goran Ančić, OIB 12281764797, Odrina 16 A, 21230 Sinj</item>
      <item>Stjepan Batarelo, OIB 83838019963, SPLITSKA ULICA 45 (ranije: SINJ, SPLITSKA ULICA, 43), 21230 Sinj</item>
      <item>Hrvoje Čepelak, OIB 78004229471, Domaldova Ulica 4, 21230 Sinj</item>
      <item>Ivana Čepelak, OIB 64619131934, Domaldova Ulica 4, 21230 Sinj</item>
      <item>Nikša Filipović Grčić, OIB 89207882802, Ulica Domovinskog Rata 56, 21230 Sinj</item>
      <item>Mara Grčić-rako, OIB 85556265336, Ivana Filipovića Grčića 4, 21230 Sinj</item>
      <item>Željko Jukić, OIB 02225593201, Ercegovci 41c, 21232 Ercegovci</item>
      <item>Sandra Marković, OIB 90723077529, Brekin Put 12, 21230 Sinj</item>
      <item>Silvijo Masnić, OIB 50089086883, GLAVICE 184 A (ranije: GLAVICE, GLAVICE, 0), 21230 Glavice</item>
      <item>Branko Norac-kevo, OIB 76382633556, Priblaće 74, 21230 Sinj</item>
      <item>Ljubomir Šipić, OIB 61195730901, Ulica Vedrinskih Branitelja 55, 21240 Vedrine</item>
      <item>Frano Vrgoč, OIB 32625447236, Put Piketa 13, 21230 Sinj</item>
      <item>Nevenka Vukas, OIB 71411490144, Put Piketa 3, 21230 Sinj</item>
      <item>FANON društvo s ograničenom odgovornošću za trgovinu, OIB 30703851882, Vladimira Nazora 126, 42206 Petrijanec zastupanog po punomoćniku KORUŠIĆ, HRG I VUKALOVIĆ, javno trgovačko društvo za obavljanje odvjetničkih poslova</item>
      <item>Hrvatske vode, pravna osoba za upravljanje vodama, OIB 28921383001, Grada Vukovara 220, Zagreb</item>
      <item>HEP-Operator distribucijskog sustava d.o.o. za distribuciju i opskrbu električne energije, OIB 46830600751, Poljička cesta 73, 21000 Split</item>
      <item>EKOPLANET d. o. o. za prijevoz i usluge, OIB 23951171568, J. Puljanina 9, 52100 Pula</item>
      <item>GRAD SINJ, OIB 03210055420, Dragašev prolaz 10, 21230 Sinj</item>
      <item>PHOENIX Farmacija dioničko društvo za promet lijekovima i opremom na veliko, OIB 36755252122, Ozaljska 95, Zagreb</item>
      <item>ČISTOĆA CETINSKE KRAJINE d.o.o. za obavljanje komunalnih djelatnosti, OIB 79243957155, 126. brigade HV-a 13, 21230 Sinj</item>
      <item>ING-ATEST d.o.o. za trgovinu i usluge, OIB 21777333810, Hrvatske mornarice 1/a, 21000 Split zastupanog po punomoćniku Vinko Radovani</item>
      <item>INTEGRA COMPUTERS, vl. Boris Romac, OIB 24867085894, Frane Bulića 4, 21230 Sinj</item>
      <item>ČISTOĆA CETINSKE KRAJINE d.o.o. za obavljanje komunalnih djelatnosti, OIB 79243957155, 126. brigade HV-a 13, 21230 Sinj</item>
      <item>CENTAR ZA REPRODUKCIJU U STOČARSTVU HRVATSKE d.o.o., OIB 18386202945, Potočka 20, 48260 Križevci zastupanog po punomoćniku Josip Štefičić</item>
    </derivirana_varijabla>
  </DomainObject.Predmet.StrankaListFormatedWithAdressOIB>
  <DomainObject.Predmet.StrankaListNazivFormated>
    <izvorni_sadrzaj>
      <item>VETERINARSKA STANICA SINJ, društvo s ograničenom odgovornošću u stečaju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INTEGRA COMPUTERS, vl. Boris Romac</item>
      <item>ČISTOĆA CETINSKE KRAJINE d.o.o. za obavljanje komunalnih djelatnosti</item>
      <item>CENTAR ZA REPRODUKCIJU U STOČARSTVU HRVATSKE d.o.o.</item>
    </izvorni_sadrzaj>
    <derivirana_varijabla naziv="DomainObject.Predmet.StrankaListNazivFormated_1">
      <item>VETERINARSKA STANICA SINJ, društvo s ograničenom odgovornošću u stečaju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INTEGRA COMPUTERS, vl. Boris Romac</item>
      <item>ČISTOĆA CETINSKE KRAJINE d.o.o. za obavljanje komunalnih djelatnosti</item>
      <item>CENTAR ZA REPRODUKCIJU U STOČARSTVU HRVATSKE d.o.o.</item>
    </derivirana_varijabla>
  </DomainObject.Predmet.StrankaListNazivFormated>
  <DomainObject.Predmet.StrankaListNazivFormatedOIB>
    <izvorni_sadrzaj>
      <item>VETERINARSKA STANICA SINJ, društvo s ograničenom odgovornošću u stečaju,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</item>
      <item>INTEGRA COMPUTERS, vl. Boris Romac, OIB 24867085894</item>
      <item>ČISTOĆA CETINSKE KRAJINE d.o.o. za obavljanje komunalnih djelatnosti, OIB 79243957155</item>
      <item>CENTAR ZA REPRODUKCIJU U STOČARSTVU HRVATSKE d.o.o., OIB 18386202945</item>
    </izvorni_sadrzaj>
    <derivirana_varijabla naziv="DomainObject.Predmet.StrankaListNazivFormatedOIB_1">
      <item>VETERINARSKA STANICA SINJ, društvo s ograničenom odgovornošću u stečaju,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</item>
      <item>INTEGRA COMPUTERS, vl. Boris Romac, OIB 24867085894</item>
      <item>ČISTOĆA CETINSKE KRAJINE d.o.o. za obavljanje komunalnih djelatnosti, OIB 79243957155</item>
      <item>CENTAR ZA REPRODUKCIJU U STOČARSTVU HRVATSKE d.o.o., OIB 18386202945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Ivo Gaurina</item>
      <item>Ivan Eterović</item>
      <item>RH Ministarstvo financija, Porezna uprava</item>
      <item>KORUŠIĆ, HRG I VUKALOVIĆ, javno trgovačko društvo za obavljanje odvjetničkih poslova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  <item>Agencija za osiguranje radničkih potraživanja u slučaju stečaja poslodavca</item>
    </izvorni_sadrzaj>
    <derivirana_varijabla naziv="DomainObject.Predmet.OstaliListFormated_1">
      <item>Ivo Gaurina</item>
      <item>Ivan Eterović</item>
      <item>RH Ministarstvo financija, Porezna uprava</item>
      <item>KORUŠIĆ, HRG I VUKALOVIĆ, javno trgovačko društvo za obavljanje odvjetničkih poslova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  <item>Agencija za osiguranje radničkih potraživanja u slučaju stečaja poslodavca</item>
    </derivirana_varijabla>
  </DomainObject.Predmet.OstaliListFormated>
  <DomainObject.Predmet.OstaliListFormatedOIB>
    <izvorni_sadrzaj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  <item>Agencija za osiguranje radničkih potraživanja u slučaju stečaja poslodavca, OIB 04323472109</item>
    </izvorni_sadrzaj>
    <derivirana_varijabla naziv="DomainObject.Predmet.OstaliListFormatedOIB_1"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Ivo Gaurina, Put Medinjaka 34, 21230 Sinj</item>
      <item>Ivan Eterović, Škrape 40, 21000 Split</item>
      <item>RH Ministarstvo financija, Porezna uprava</item>
      <item>KORUŠIĆ, HRG I VUKALOVIĆ, javno trgovačko društvo za obavljanje odvjetničkih poslova,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  <item>Agencija za osiguranje radničkih potraživanja u slučaju stečaja poslodavca, Frankopanska 11, 10000 Zagreb</item>
    </izvorni_sadrzaj>
    <derivirana_varijabla naziv="DomainObject.Predmet.OstaliListFormatedWithAdress_1">
      <item>Ivo Gaurina, Put Medinjaka 34, 21230 Sinj</item>
      <item>Ivan Eterović, Škrape 40, 21000 Split</item>
      <item>RH Ministarstvo financija, Porezna uprava</item>
      <item>KORUŠIĆ, HRG I VUKALOVIĆ, javno trgovačko društvo za obavljanje odvjetničkih poslova,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Ivo Gaurina, OIB 36693308504, Put Medinjaka 34, 21230 Sinj</item>
      <item>Ivan Eterović, OIB 76765128473, Škrape 40, 21000 Split</item>
      <item>RH Ministarstvo financija, Porezna uprava, OIB 18683136487</item>
      <item>KORUŠIĆ, HRG I VUKALOVIĆ, javno trgovačko društvo za obavljanje odvjetničkih poslova, OIB 69808735644,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  <item>Agencija za osiguranje radničkih potraživanja u slučaju stečaja poslodavca, OIB 04323472109, Frankopanska 11, 10000 Zagreb</item>
    </izvorni_sadrzaj>
    <derivirana_varijabla naziv="DomainObject.Predmet.OstaliListFormatedWithAdressOIB_1">
      <item>Ivo Gaurina, OIB 36693308504, Put Medinjaka 34, 21230 Sinj</item>
      <item>Ivan Eterović, OIB 76765128473, Škrape 40, 21000 Split</item>
      <item>RH Ministarstvo financija, Porezna uprava, OIB 18683136487</item>
      <item>KORUŠIĆ, HRG I VUKALOVIĆ, javno trgovačko društvo za obavljanje odvjetničkih poslova, OIB 69808735644,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Ivo Gaurina</item>
      <item>Ivan Eterović</item>
      <item>RH Ministarstvo financija, Porezna uprava</item>
      <item>KORUŠIĆ, HRG I VUKALOVIĆ, javno trgovačko društvo za obavljanje odvjetničkih poslova</item>
      <item>Vinko Radovani</item>
      <item>Josip Štefičić</item>
      <item>Narodne novine d.d.</item>
      <item>Agencija za osiguranje radničkih potraživanja u slučaju stečaja poslodavca</item>
    </izvorni_sadrzaj>
    <derivirana_varijabla naziv="DomainObject.Predmet.OstaliListNazivFormated_1">
      <item>Ivo Gaurina</item>
      <item>Ivan Eterović</item>
      <item>RH Ministarstvo financija, Porezna uprava</item>
      <item>KORUŠIĆ, HRG I VUKALOVIĆ, javno trgovačko društvo za obavljanje odvjetničkih poslova</item>
      <item>Vinko Radovani</item>
      <item>Josip Štefičić</item>
      <item>Narodne novine d.d.</item>
      <item>Agencija za osiguranje radničkih potraživanja u slučaju stečaja poslodavca</item>
    </derivirana_varijabla>
  </DomainObject.Predmet.OstaliListNazivFormated>
  <DomainObject.Predmet.OstaliListNazivFormatedOIB>
    <izvorni_sadrzaj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</item>
      <item>Vinko Radovani</item>
      <item>Josip Štefičić</item>
      <item>Narodne novine d.d.</item>
      <item>Agencija za osiguranje radničkih potraživanja u slučaju stečaja poslodavca, OIB 04323472109</item>
    </izvorni_sadrzaj>
    <derivirana_varijabla naziv="DomainObject.Predmet.OstaliListNazivFormatedOIB_1"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</item>
      <item>Vinko Radovani</item>
      <item>Josip Štefičić</item>
      <item>Narodne novine d.d.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VETERINARSKA STANICA SINJ, društvo s ograničenom odgovornošću u stečaju i dr.</izvorni_sadrzaj>
    <derivirana_varijabla naziv="DomainObject.Predmet.StrankaIDrugi_1">VETERINARSKA STANICA SINJ, društvo s ograničenom odgovornošću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VETERINARSKA STANICA SINJ, društvo s ograničenom odgovornošću u stečaju, OIB 16857436111, Put Piketa 2, 21230 Sinj i dr.</izvorni_sadrzaj>
    <derivirana_varijabla naziv="DomainObject.Predmet.StrankaIDrugiAdressOIB_1">VETERINARSKA STANICA SINJ, društvo s ograničenom odgovornošću u stečaju, OIB 16857436111, Put Piketa 2, 21230 Sinj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STANICA SINJ, društvo s ograničenom odgovornošću u stečaju</item>
      <item>Ivo Gaurina</item>
      <item>Ivan Eterović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RH Ministarstvo financija, Porezna uprava</item>
      <item>FANON društvo s ograničenom odgovornošću za trgovinu</item>
      <item>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Vinko Radovani</item>
      <item>INTEGRA COMPUTERS, vl. Boris Romac</item>
      <item>ČISTOĆA CETINSKE KRAJINE d.o.o. za obavljanje komunalnih djelatnosti</item>
      <item>CENTAR ZA REPRODUKCIJU U STOČARSTVU HRVATSKE d.o.o.</item>
      <item>Josip Štefičić</item>
      <item>Narodne novine d.d.</item>
      <item>Agencija za osiguranje radničkih potraživanja u slučaju stečaja poslodavca</item>
    </izvorni_sadrzaj>
    <derivirana_varijabla naziv="DomainObject.Predmet.SudioniciListNaziv_1">
      <item>VETERINARSKA STANICA SINJ, društvo s ograničenom odgovornošću u stečaju</item>
      <item>Ivo Gaurina</item>
      <item>Ivan Eterović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RH Ministarstvo financija, Porezna uprava</item>
      <item>FANON društvo s ograničenom odgovornošću za trgovinu</item>
      <item>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Vinko Radovani</item>
      <item>INTEGRA COMPUTERS, vl. Boris Romac</item>
      <item>ČISTOĆA CETINSKE KRAJINE d.o.o. za obavljanje komunalnih djelatnosti</item>
      <item>CENTAR ZA REPRODUKCIJU U STOČARSTVU HRVATSKE d.o.o.</item>
      <item>Josip Štefičić</item>
      <item>Narodne novine d.d.</item>
      <item>Agencija za osiguranje radničkih potraživanja u slučaju stečaja poslodavca</item>
    </derivirana_varijabla>
  </DomainObject.Predmet.SudioniciListNaziv>
  <DomainObject.Predmet.SudioniciListAdressOIB>
    <izvorni_sadrzaj>
      <item>VETERINARSKA STANICA SINJ, društvo s ograničenom odgovornošću u stečaju, OIB 16857436111, Put Piketa 2,21230 Sinj</item>
      <item>Ivo Gaurina, OIB 36693308504, Put Medinjaka 34,21230 Sinj</item>
      <item>Ivan Eterović, OIB 76765128473, Škrape 40,21000 Split</item>
      <item>Goran Ančić, OIB 12281764797, Odrina 16 A,21230 Sinj</item>
      <item>Stjepan Batarelo, OIB 83838019963, SPLITSKA ULICA 45 (ranije: SINJ, SPLITSKA ULICA, 43),21230 Sinj</item>
      <item>Hrvoje Čepelak, OIB 78004229471, Domaldova Ulica 4,21230 Sinj</item>
      <item>Ivana Čepelak, OIB 64619131934, Domaldova Ulica 4,21230 Sinj</item>
      <item>Nikša Filipović Grčić, OIB 89207882802, Ulica Domovinskog Rata 56,21230 Sinj</item>
      <item>Mara Grčić-rako, OIB 85556265336, Ivana Filipovića Grčića 4,21230 Sinj</item>
      <item>Željko Jukić, OIB 02225593201, Ercegovci 41c,21232 Ercegovci</item>
      <item>Sandra Marković, OIB 90723077529, Brekin Put 12,21230 Sinj</item>
      <item>Silvijo Masnić, OIB 50089086883, GLAVICE 184 A (ranije: GLAVICE, GLAVICE, 0),21230 Glavice</item>
      <item>Branko Norac-kevo, OIB 76382633556, Priblaće 74,21230 Sinj</item>
      <item>Ljubomir Šipić, OIB 61195730901, Ulica Vedrinskih Branitelja 55,21240 Vedrine</item>
      <item>Frano Vrgoč, OIB 32625447236, Put Piketa 13,21230 Sinj</item>
      <item>Nevenka Vukas, OIB 71411490144, Put Piketa 3,21230 Sinj</item>
      <item>RH Ministarstvo financija, Porezna uprava, OIB 18683136487</item>
      <item>FANON društvo s ograničenom odgovornošću za trgovinu, OIB 30703851882, Vladimira Nazora 126,42206 Petrijanec</item>
      <item>KORUŠIĆ, HRG I VUKALOVIĆ, javno trgovačko društvo za obavljanje odvjetničkih poslova, OIB 69808735644, Anina ulica 2/II,42000 Varaždin</item>
      <item>Hrvatske vode, pravna osoba za upravljanje vodama, OIB 28921383001, Grada Vukovara 220,Zagreb</item>
      <item>HEP-Operator distribucijskog sustava d.o.o. za distribuciju i opskrbu električne energije, OIB 46830600751, Poljička cesta 73,21000 Split</item>
      <item>EKOPLANET d. o. o. za prijevoz i usluge, OIB 23951171568, J. Puljanina 9,52100 Pula</item>
      <item>GRAD SINJ, OIB 03210055420, Dragašev prolaz 10,21230 Sinj</item>
      <item>PHOENIX Farmacija dioničko društvo za promet lijekovima i opremom na veliko, OIB 36755252122, Ozaljska 95,Zagreb</item>
      <item>ČISTOĆA CETINSKE KRAJINE d.o.o. za obavljanje komunalnih djelatnosti, OIB 79243957155, 126. brigade HV-a 13,21230 Sinj</item>
      <item>ING-ATEST d.o.o. za trgovinu i usluge, OIB 21777333810, Hrvatske mornarice 1/a,21000 Split</item>
      <item>Vinko Radovani, Hrvatske mornarice 1J,21000 Split</item>
      <item>INTEGRA COMPUTERS, vl. Boris Romac, OIB 24867085894, Frane Bulića 4,21230 Sinj</item>
      <item>ČISTOĆA CETINSKE KRAJINE d.o.o. za obavljanje komunalnih djelatnosti, OIB 79243957155, 126. brigade HV-a 13,21230 Sinj</item>
      <item>CENTAR ZA REPRODUKCIJU U STOČARSTVU HRVATSKE d.o.o., OIB 18386202945, Potočka 20,48260 Križevci</item>
      <item>Josip Štefičić, Ivana Jeličića 45,51260 Selce</item>
      <item>Narodne novine d.d., Savski gaj, XIII. put 6,10000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VETERINARSKA STANICA SINJ, društvo s ograničenom odgovornošću u stečaju, OIB 16857436111, Put Piketa 2,21230 Sinj</item>
      <item>Ivo Gaurina, OIB 36693308504, Put Medinjaka 34,21230 Sinj</item>
      <item>Ivan Eterović, OIB 76765128473, Škrape 40,21000 Split</item>
      <item>Goran Ančić, OIB 12281764797, Odrina 16 A,21230 Sinj</item>
      <item>Stjepan Batarelo, OIB 83838019963, SPLITSKA ULICA 45 (ranije: SINJ, SPLITSKA ULICA, 43),21230 Sinj</item>
      <item>Hrvoje Čepelak, OIB 78004229471, Domaldova Ulica 4,21230 Sinj</item>
      <item>Ivana Čepelak, OIB 64619131934, Domaldova Ulica 4,21230 Sinj</item>
      <item>Nikša Filipović Grčić, OIB 89207882802, Ulica Domovinskog Rata 56,21230 Sinj</item>
      <item>Mara Grčić-rako, OIB 85556265336, Ivana Filipovića Grčića 4,21230 Sinj</item>
      <item>Željko Jukić, OIB 02225593201, Ercegovci 41c,21232 Ercegovci</item>
      <item>Sandra Marković, OIB 90723077529, Brekin Put 12,21230 Sinj</item>
      <item>Silvijo Masnić, OIB 50089086883, GLAVICE 184 A (ranije: GLAVICE, GLAVICE, 0),21230 Glavice</item>
      <item>Branko Norac-kevo, OIB 76382633556, Priblaće 74,21230 Sinj</item>
      <item>Ljubomir Šipić, OIB 61195730901, Ulica Vedrinskih Branitelja 55,21240 Vedrine</item>
      <item>Frano Vrgoč, OIB 32625447236, Put Piketa 13,21230 Sinj</item>
      <item>Nevenka Vukas, OIB 71411490144, Put Piketa 3,21230 Sinj</item>
      <item>RH Ministarstvo financija, Porezna uprava, OIB 18683136487</item>
      <item>FANON društvo s ograničenom odgovornošću za trgovinu, OIB 30703851882, Vladimira Nazora 126,42206 Petrijanec</item>
      <item>KORUŠIĆ, HRG I VUKALOVIĆ, javno trgovačko društvo za obavljanje odvjetničkih poslova, OIB 69808735644, Anina ulica 2/II,42000 Varaždin</item>
      <item>Hrvatske vode, pravna osoba za upravljanje vodama, OIB 28921383001, Grada Vukovara 220,Zagreb</item>
      <item>HEP-Operator distribucijskog sustava d.o.o. za distribuciju i opskrbu električne energije, OIB 46830600751, Poljička cesta 73,21000 Split</item>
      <item>EKOPLANET d. o. o. za prijevoz i usluge, OIB 23951171568, J. Puljanina 9,52100 Pula</item>
      <item>GRAD SINJ, OIB 03210055420, Dragašev prolaz 10,21230 Sinj</item>
      <item>PHOENIX Farmacija dioničko društvo za promet lijekovima i opremom na veliko, OIB 36755252122, Ozaljska 95,Zagreb</item>
      <item>ČISTOĆA CETINSKE KRAJINE d.o.o. za obavljanje komunalnih djelatnosti, OIB 79243957155, 126. brigade HV-a 13,21230 Sinj</item>
      <item>ING-ATEST d.o.o. za trgovinu i usluge, OIB 21777333810, Hrvatske mornarice 1/a,21000 Split</item>
      <item>Vinko Radovani, Hrvatske mornarice 1J,21000 Split</item>
      <item>INTEGRA COMPUTERS, vl. Boris Romac, OIB 24867085894, Frane Bulića 4,21230 Sinj</item>
      <item>ČISTOĆA CETINSKE KRAJINE d.o.o. za obavljanje komunalnih djelatnosti, OIB 79243957155, 126. brigade HV-a 13,21230 Sinj</item>
      <item>CENTAR ZA REPRODUKCIJU U STOČARSTVU HRVATSKE d.o.o., OIB 18386202945, Potočka 20,48260 Križevci</item>
      <item>Josip Štefičić, Ivana Jeličića 45,51260 Selce</item>
      <item>Narodne novine d.d., Savski gaj, XIII. put 6,10000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16857436111</item>
      <item>, OIB 36693308504</item>
      <item>, OIB 76765128473</item>
      <item>, OIB 12281764797</item>
      <item>, OIB 83838019963</item>
      <item>, OIB 78004229471</item>
      <item>, OIB 64619131934</item>
      <item>, OIB 89207882802</item>
      <item>, OIB 85556265336</item>
      <item>, OIB 02225593201</item>
      <item>, OIB 90723077529</item>
      <item>, OIB 50089086883</item>
      <item>, OIB 76382633556</item>
      <item>, OIB 61195730901</item>
      <item>, OIB 32625447236</item>
      <item>, OIB 71411490144</item>
      <item>, OIB 18683136487</item>
      <item>, OIB 30703851882</item>
      <item>, OIB 69808735644</item>
      <item>, OIB 28921383001</item>
      <item>, OIB 46830600751</item>
      <item>, OIB 23951171568</item>
      <item>, OIB 03210055420</item>
      <item>, OIB 36755252122</item>
      <item>, OIB 79243957155</item>
      <item>, OIB 21777333810</item>
      <item>, OIB null</item>
      <item>, OIB 24867085894</item>
      <item>, OIB 79243957155</item>
      <item>, OIB 18386202945</item>
      <item>, OIB null</item>
      <item>, OIB null</item>
      <item>, OIB 04323472109</item>
    </izvorni_sadrzaj>
    <derivirana_varijabla naziv="DomainObject.Predmet.SudioniciListNazivOIB_1">
      <item>, OIB 16857436111</item>
      <item>, OIB 36693308504</item>
      <item>, OIB 76765128473</item>
      <item>, OIB 12281764797</item>
      <item>, OIB 83838019963</item>
      <item>, OIB 78004229471</item>
      <item>, OIB 64619131934</item>
      <item>, OIB 89207882802</item>
      <item>, OIB 85556265336</item>
      <item>, OIB 02225593201</item>
      <item>, OIB 90723077529</item>
      <item>, OIB 50089086883</item>
      <item>, OIB 76382633556</item>
      <item>, OIB 61195730901</item>
      <item>, OIB 32625447236</item>
      <item>, OIB 71411490144</item>
      <item>, OIB 18683136487</item>
      <item>, OIB 30703851882</item>
      <item>, OIB 69808735644</item>
      <item>, OIB 28921383001</item>
      <item>, OIB 46830600751</item>
      <item>, OIB 23951171568</item>
      <item>, OIB 03210055420</item>
      <item>, OIB 36755252122</item>
      <item>, OIB 79243957155</item>
      <item>, OIB 21777333810</item>
      <item>, OIB null</item>
      <item>, OIB 24867085894</item>
      <item>, OIB 79243957155</item>
      <item>, OIB 18386202945</item>
      <item>, OIB null</item>
      <item>, OIB null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E70E98-E6E3-4ED5-8B50-117B641D16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148</properties:Words>
  <properties:Characters>759</properties:Characters>
  <properties:Lines>35</properties:Lines>
  <properties:Paragraphs>17</properties:Paragraphs>
  <properties:TotalTime>136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2015-03-25T07:57:00Z</dcterms:created>
  <dc:creator>Vesna Perišić</dc:creator>
  <cp:lastModifiedBy>Ana Golub Gruić</cp:lastModifiedBy>
  <cp:lastPrinted>2016-12-05T12:15:00Z</cp:lastPrinted>
  <dcterms:modified xmlns:xsi="http://www.w3.org/2001/XMLSchema-instance" xsi:type="dcterms:W3CDTF">2016-12-13T08:01:00Z</dcterms:modified>
  <cp:revision>52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