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033e" w14:paraId="45e033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A76946">
        <w:rPr>
          <w:lang w:val="hr-HR"/>
        </w:rPr>
        <w:t>325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A76946">
        <w:rPr>
          <w:lang w:val="hr-HR"/>
        </w:rPr>
        <w:t>ostupku nad stečajnim dužnikom OUŽECKY</w:t>
      </w:r>
      <w:r w:rsidRPr="000664E3">
        <w:rPr>
          <w:lang w:val="hr-HR"/>
        </w:rPr>
        <w:t xml:space="preserve"> društvo s ograničenom odgovornošću za</w:t>
      </w:r>
      <w:r>
        <w:rPr>
          <w:lang w:val="hr-HR"/>
        </w:rPr>
        <w:t xml:space="preserve"> </w:t>
      </w:r>
      <w:r w:rsidR="00A76946">
        <w:rPr>
          <w:lang w:val="hr-HR"/>
        </w:rPr>
        <w:t xml:space="preserve">poljoprivrednu proizvodnju i </w:t>
      </w:r>
      <w:r w:rsidRPr="000664E3">
        <w:rPr>
          <w:lang w:val="hr-HR"/>
        </w:rPr>
        <w:t xml:space="preserve"> trgovinu</w:t>
      </w:r>
      <w:r w:rsidR="00A76946">
        <w:rPr>
          <w:lang w:val="hr-HR"/>
        </w:rPr>
        <w:t xml:space="preserve">, </w:t>
      </w:r>
      <w:proofErr w:type="spellStart"/>
      <w:r w:rsidR="00A76946">
        <w:rPr>
          <w:lang w:val="hr-HR"/>
        </w:rPr>
        <w:t>Pupelica</w:t>
      </w:r>
      <w:proofErr w:type="spellEnd"/>
      <w:r w:rsidR="00A76946">
        <w:rPr>
          <w:lang w:val="hr-HR"/>
        </w:rPr>
        <w:t xml:space="preserve">, </w:t>
      </w:r>
      <w:proofErr w:type="spellStart"/>
      <w:r w:rsidR="00A76946">
        <w:rPr>
          <w:lang w:val="hr-HR"/>
        </w:rPr>
        <w:t>Pupelica</w:t>
      </w:r>
      <w:proofErr w:type="spellEnd"/>
      <w:r w:rsidR="00A76946">
        <w:rPr>
          <w:lang w:val="hr-HR"/>
        </w:rPr>
        <w:t xml:space="preserve"> 95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="00A76946">
        <w:rPr>
          <w:lang w:val="hr-HR"/>
        </w:rPr>
        <w:t>: 010079027</w:t>
      </w:r>
      <w:r w:rsidRPr="000664E3">
        <w:rPr>
          <w:lang w:val="hr-HR"/>
        </w:rPr>
        <w:t xml:space="preserve">, OIB: </w:t>
      </w:r>
      <w:r w:rsidR="00A76946">
        <w:rPr>
          <w:lang w:val="hr-HR"/>
        </w:rPr>
        <w:t>12784991137</w:t>
      </w:r>
      <w:r w:rsidRPr="000664E3">
        <w:rPr>
          <w:lang w:val="hr-HR"/>
        </w:rPr>
        <w:t>, koji se vod</w:t>
      </w:r>
      <w:r w:rsidR="00A76946">
        <w:rPr>
          <w:lang w:val="hr-HR"/>
        </w:rPr>
        <w:t>i kod ovoga suda pod brojem St-325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76946">
        <w:rPr>
          <w:lang w:val="hr-HR"/>
        </w:rPr>
        <w:t>1.588.767,37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A76946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A76946">
        <w:rPr>
          <w:lang w:val="hr-HR"/>
        </w:rPr>
        <w:t>Agim</w:t>
      </w:r>
      <w:proofErr w:type="spellEnd"/>
      <w:r w:rsidR="00A76946">
        <w:rPr>
          <w:lang w:val="hr-HR"/>
        </w:rPr>
        <w:t xml:space="preserve"> </w:t>
      </w:r>
      <w:proofErr w:type="spellStart"/>
      <w:r w:rsidR="00A76946">
        <w:rPr>
          <w:lang w:val="hr-HR"/>
        </w:rPr>
        <w:t>Shabani</w:t>
      </w:r>
      <w:proofErr w:type="spellEnd"/>
      <w:r w:rsidR="00A76946">
        <w:rPr>
          <w:lang w:val="hr-HR"/>
        </w:rPr>
        <w:t xml:space="preserve"> iz Skopja, Ulica Drvarska 70, Makedonija,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76946">
        <w:rPr>
          <w:lang w:val="hr-HR"/>
        </w:rPr>
        <w:t>10484577882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76946">
        <w:rPr>
          <w:lang w:val="hr-HR"/>
        </w:rPr>
        <w:t>4. siječnja 2016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6803DE" w:rsidP="000664E3" w:rsidR="006803DE">
      <w:pPr>
        <w:rPr>
          <w:lang w:val="hr-HR"/>
        </w:rPr>
      </w:pPr>
    </w:p>
    <w:p w:rsidRDefault="00A76946" w:rsidP="000664E3" w:rsidR="00A7694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A76946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</w:t>
      </w:r>
      <w:r>
        <w:rPr>
          <w:lang w:val="hr-HR"/>
        </w:rPr>
        <w:t>.2016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EA0" w:rsidR="00523EA0">
      <w:r>
        <w:separator/>
      </w:r>
    </w:p>
  </w:endnote>
  <w:endnote w:id="0" w:type="continuationSeparator">
    <w:p w:rsidRDefault="00523EA0" w:rsidR="00523E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EA0" w:rsidR="00523EA0">
      <w:r>
        <w:separator/>
      </w:r>
    </w:p>
  </w:footnote>
  <w:footnote w:id="0" w:type="continuationSeparator">
    <w:p w:rsidRDefault="00523EA0" w:rsidR="00523E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0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A11F5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23EA0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701DB2"/>
    <w:rsid w:val="00725BCB"/>
    <w:rsid w:val="007D7628"/>
    <w:rsid w:val="007F06DD"/>
    <w:rsid w:val="00834CA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76946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D10E5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A1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OUŽECKY društvo s ograničenom odgovornošću za poljoprivrednu proizvodnju i trgovinu, Pupelica</izvorni_sadrzaj>
    <derivirana_varijabla naziv="DomainObject.Predmet.ProtustrankaFormated_1">  OUŽECKY društvo s ograničenom odgovornošću za poljoprivrednu proizvodnju i trgovinu, Pupelica</derivirana_varijabla>
  </DomainObject.Predmet.ProtustrankaFormated>
  <DomainObject.Predmet.ProtustrankaFormatedOIB>
    <izvorni_sadrzaj>  OUŽECKY društvo s ograničenom odgovornošću za poljoprivrednu proizvodnju i trgovinu, Pupelica, OIB 12784991137</izvorni_sadrzaj>
    <derivirana_varijabla naziv="DomainObject.Predmet.ProtustrankaFormatedOIB_1">  OUŽECKY društvo s ograničenom odgovornošću za poljoprivrednu proizvodnju i trgovinu, Pupelica, OIB 12784991137</derivirana_varijabla>
  </DomainObject.Predmet.ProtustrankaFormatedOIB>
  <DomainObject.Predmet.ProtustrankaFormatedWithAdress>
    <izvorni_sadrzaj> OUŽECKY društvo s ograničenom odgovornošću za poljoprivrednu proizvodnju i trgovinu, Pupelica, Pupelica 95, 43227 Pupelica</izvorni_sadrzaj>
    <derivirana_varijabla naziv="DomainObject.Predmet.ProtustrankaFormatedWithAdress_1"> OUŽECKY društvo s ograničenom odgovornošću za poljoprivrednu proizvodnju i trgovinu, Pupelica, Pupelica 95, 43227 Pupelica</derivirana_varijabla>
  </DomainObject.Predmet.ProtustrankaFormatedWithAdress>
  <DomainObject.Predmet.ProtustrankaFormatedWithAdressOIB>
    <izvorni_sadrzaj> OUŽECKY društvo s ograničenom odgovornošću za poljoprivrednu proizvodnju i trgovinu, Pupelica, OIB 12784991137, Pupelica 95, 43227 Pupelica</izvorni_sadrzaj>
    <derivirana_varijabla naziv="DomainObject.Predmet.ProtustrankaFormatedWithAdressOIB_1"> OUŽECKY društvo s ograničenom odgovornošću za poljoprivrednu proizvodnju i trgovinu, Pupelica, OIB 12784991137, Pupelica 95, 43227 Pupelica</derivirana_varijabla>
  </DomainObject.Predmet.ProtustrankaFormatedWithAdressOIB>
  <DomainObject.Predmet.ProtustrankaWithAdress>
    <izvorni_sadrzaj>OUŽECKY društvo s ograničenom odgovornošću za poljoprivrednu proizvodnju i trgovinu, Pupelica Pupelica 95, 43227 Pupelica</izvorni_sadrzaj>
    <derivirana_varijabla naziv="DomainObject.Predmet.ProtustrankaWithAdress_1">OUŽECKY društvo s ograničenom odgovornošću za poljoprivrednu proizvodnju i trgovinu, Pupelica Pupelica 95, 43227 Pupelica</derivirana_varijabla>
  </DomainObject.Predmet.ProtustrankaWithAdress>
  <DomainObject.Predmet.ProtustrankaWithAdressOIB>
    <izvorni_sadrzaj>OUŽECKY društvo s ograničenom odgovornošću za poljoprivrednu proizvodnju i trgovinu, Pupelica, OIB 12784991137, Pupelica 95, 43227 Pupelica</izvorni_sadrzaj>
    <derivirana_varijabla naziv="DomainObject.Predmet.ProtustrankaWithAdressOIB_1">OUŽECKY društvo s ograničenom odgovornošću za poljoprivrednu proizvodnju i trgovinu, Pupelica, OIB 12784991137, Pupelica 95, 43227 Pupelica</derivirana_varijabla>
  </DomainObject.Predmet.ProtustrankaWithAdressOIB>
  <DomainObject.Predmet.ProtustrankaNazivFormated>
    <izvorni_sadrzaj>OUŽECKY društvo s ograničenom odgovornošću za poljoprivrednu proizvodnju i trgovinu, Pupelica</izvorni_sadrzaj>
    <derivirana_varijabla naziv="DomainObject.Predmet.ProtustrankaNazivFormated_1">OUŽECKY društvo s ograničenom odgovornošću za poljoprivrednu proizvodnju i trgovinu, Pupelica</derivirana_varijabla>
  </DomainObject.Predmet.ProtustrankaNazivFormated>
  <DomainObject.Predmet.ProtustrankaNazivFormatedOIB>
    <izvorni_sadrzaj>OUŽECKY društvo s ograničenom odgovornošću za poljoprivrednu proizvodnju i trgovinu, Pupelica, OIB 12784991137</izvorni_sadrzaj>
    <derivirana_varijabla naziv="DomainObject.Predmet.ProtustrankaNazivFormatedOIB_1">OUŽECKY društvo s ograničenom odgovornošću za poljoprivrednu proizvodnju i trgovinu, Pupelica, OIB 12784991137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OUŽECKY društvo s ograničenom odgovornošću za poljoprivrednu proizvodnju i trgovinu, Pupelica</item>
    </izvorni_sadrzaj>
    <derivirana_varijabla naziv="DomainObject.Predmet.ProtuStrankaListFormated_1">
      <item>OUŽECKY društvo s ograničenom odgovornošću za poljoprivrednu proizvodnju i trgovinu, Pupelica</item>
    </derivirana_varijabla>
  </DomainObject.Predmet.ProtuStrankaListFormated>
  <DomainObject.Predmet.ProtuStrankaListFormatedOIB>
    <izvorni_sadrzaj>
      <item>OUŽECKY društvo s ograničenom odgovornošću za poljoprivrednu proizvodnju i trgovinu, Pupelica, OIB 12784991137</item>
    </izvorni_sadrzaj>
    <derivirana_varijabla naziv="DomainObject.Predmet.ProtuStrankaListFormatedOIB_1">
      <item>OUŽECKY društvo s ograničenom odgovornošću za poljoprivrednu proizvodnju i trgovinu, Pupelica, OIB 12784991137</item>
    </derivirana_varijabla>
  </DomainObject.Predmet.ProtuStrankaListFormatedOIB>
  <DomainObject.Predmet.ProtuStrankaListFormatedWithAdress>
    <izvorni_sadrzaj>
      <item>OUŽECKY društvo s ograničenom odgovornošću za poljoprivrednu proizvodnju i trgovinu, Pupelica, Pupelica 95, 43227 Pupelica</item>
    </izvorni_sadrzaj>
    <derivirana_varijabla naziv="DomainObject.Predmet.ProtuStrankaListFormatedWithAdress_1">
      <item>OUŽECKY društvo s ograničenom odgovornošću za poljoprivrednu proizvodnju i trgovinu, Pupelica, Pupelica 95, 43227 Pupelica</item>
    </derivirana_varijabla>
  </DomainObject.Predmet.ProtuStrankaListFormatedWithAdress>
  <DomainObject.Predmet.ProtuStrankaListFormatedWithAdressOIB>
    <izvorni_sadrzaj>
      <item>OUŽECKY društvo s ograničenom odgovornošću za poljoprivrednu proizvodnju i trgovinu, Pupelica, OIB 12784991137, Pupelica 95, 43227 Pupelica</item>
    </izvorni_sadrzaj>
    <derivirana_varijabla naziv="DomainObject.Predmet.ProtuStrankaListFormatedWithAdressOIB_1">
      <item>OUŽECKY društvo s ograničenom odgovornošću za poljoprivrednu proizvodnju i trgovinu, Pupelica, OIB 12784991137, Pupelica 95, 43227 Pupelica</item>
    </derivirana_varijabla>
  </DomainObject.Predmet.ProtuStrankaListFormatedWithAdressOIB>
  <DomainObject.Predmet.ProtuStrankaListNazivFormated>
    <izvorni_sadrzaj>
      <item>OUŽECKY društvo s ograničenom odgovornošću za poljoprivrednu proizvodnju i trgovinu, Pupelica</item>
    </izvorni_sadrzaj>
    <derivirana_varijabla naziv="DomainObject.Predmet.ProtuStrankaListNazivFormated_1">
      <item>OUŽECKY društvo s ograničenom odgovornošću za poljoprivrednu proizvodnju i trgovinu, Pupelica</item>
    </derivirana_varijabla>
  </DomainObject.Predmet.ProtuStrankaListNazivFormated>
  <DomainObject.Predmet.ProtuStrankaListNazivFormatedOIB>
    <izvorni_sadrzaj>
      <item>OUŽECKY društvo s ograničenom odgovornošću za poljoprivrednu proizvodnju i trgovinu, Pupelica, OIB 12784991137</item>
    </izvorni_sadrzaj>
    <derivirana_varijabla naziv="DomainObject.Predmet.ProtuStrankaListNazivFormatedOIB_1">
      <item>OUŽECKY društvo s ograničenom odgovornošću za poljoprivrednu proizvodnju i trgovinu, Pupelica, OIB 12784991137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OUŽECKY društvo s ograničenom odgovornošću za poljoprivrednu proizvodnju i trgovinu, Pupelica</izvorni_sadrzaj>
    <derivirana_varijabla naziv="DomainObject.Predmet.ProtustrankaIDrugi_1">OUŽECKY društvo s ograničenom odgovornošću za poljoprivrednu proizvodnju i trgovinu, Pupelica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OUŽECKY društvo s ograničenom odgovornošću za poljoprivrednu proizvodnju i trgovinu, Pupelica, OIB 12784991137, Pupelica 95, 43227 Pupelica</izvorni_sadrzaj>
    <derivirana_varijabla naziv="DomainObject.Predmet.ProtustrankaIDrugiAdressOIB_1">OUŽECKY društvo s ograničenom odgovornošću za poljoprivrednu proizvodnju i trgovinu, Pupelica, OIB 12784991137, Pupelica 95, 43227 Pupelica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OUŽECKY društvo s ograničenom odgovornošću za poljoprivrednu proizvodnju i trgovinu, Pupelica</item>
    </izvorni_sadrzaj>
    <derivirana_varijabla naziv="DomainObject.Predmet.SudioniciListNaziv_1">
      <item>FINA, RC ZAGREB, Podružnica Bjelovar</item>
      <item>OUŽECKY društvo s ograničenom odgovornošću za poljoprivrednu proizvodnju i trgovinu, Pupelica</item>
    </derivirana_varijabla>
  </DomainObject.Predmet.SudioniciListNaziv>
  <DomainObject.Predmet.SudioniciListAdressOIB>
    <izvorni_sadrzaj>
      <item>FINA, RC ZAGREB, Podružnica Bjelovar, OIB 85821130368, F. Supila 4,43000 Bjelovar</item>
      <item>OUŽECKY društvo s ograničenom odgovornošću za poljoprivrednu proizvodnju i trgovinu, Pupelica, OIB 12784991137, Pupelica 95,43227 Pupelica</item>
    </izvorni_sadrzaj>
    <derivirana_varijabla naziv="DomainObject.Predmet.SudioniciListAdressOIB_1">
      <item>FINA, RC ZAGREB, Podružnica Bjelovar, OIB 85821130368, F. Supila 4,43000 Bjelovar</item>
      <item>OUŽECKY društvo s ograničenom odgovornošću za poljoprivrednu proizvodnju i trgovinu, Pupelica, OIB 12784991137, Pupelica 95,43227 Pupelica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12784991137</item>
    </izvorni_sadrzaj>
    <derivirana_varijabla naziv="DomainObject.Predmet.SudioniciListNazivOIB_1">
      <item>, OIB 85821130368</item>
      <item>, OIB 12784991137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1727</properties:Characters>
  <properties:Lines>50</properties:Lines>
  <properties:Paragraphs>14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2016-01-04T12:57:00Z</dcterms:created>
  <dc:creator>553y7k3</dc:creator>
  <cp:lastModifiedBy>Željka Vitez</cp:lastModifiedBy>
  <cp:lastPrinted>2016-01-04T12:57:00Z</cp:lastPrinted>
  <dcterms:modified xmlns:xsi="http://www.w3.org/2001/XMLSchema-instance" xsi:type="dcterms:W3CDTF">2016-01-04T13:36:00Z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