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fb0c" w14:paraId="3d3fb0c" w:rsidRDefault="007D2A34" w:rsidP="007D2A34" w:rsidR="007D2A3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2663CB" w:rsidR="007D2A34" w:rsidRPr="00482933">
        <w:tc>
          <w:tcPr>
            <w:tcW w:type="dxa" w:w="3060"/>
          </w:tcPr>
          <w:p w:rsidRDefault="007D2A34" w:rsidP="002663CB" w:rsidR="007D2A3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D2A34" w:rsidP="002663CB" w:rsidR="007D2A3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D2A34" w:rsidP="002663CB" w:rsidR="007D2A3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D2A34" w:rsidP="007D2A34" w:rsidR="007D2A34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 w:rsidR="00C03FE8">
        <w:rPr>
          <w:sz w:val="24"/>
        </w:rPr>
        <w:t>1480/2015-2</w:t>
      </w:r>
    </w:p>
    <w:p w:rsidRDefault="007D2A34" w:rsidP="007D2A34" w:rsidR="007D2A34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7D2A34" w:rsidP="007D2A34" w:rsidR="007D2A34" w:rsidRPr="00133DAD">
      <w:pPr>
        <w:rPr>
          <w:sz w:val="24"/>
        </w:rPr>
      </w:pPr>
    </w:p>
    <w:p w:rsidRDefault="007D2A34" w:rsidP="007D2A34" w:rsidR="007D2A34">
      <w:pPr>
        <w:jc w:val="both"/>
        <w:rPr>
          <w:sz w:val="24"/>
        </w:rPr>
      </w:pPr>
      <w:r w:rsidRPr="00133DAD">
        <w:rPr>
          <w:sz w:val="24"/>
        </w:rPr>
        <w:tab/>
      </w: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Pr="00E47919">
        <w:rPr>
          <w:sz w:val="24"/>
        </w:rPr>
        <w:t>SEKUNDARNE KOMUNIKACIJE j.d.o.o.</w:t>
      </w:r>
      <w:r>
        <w:rPr>
          <w:sz w:val="24"/>
        </w:rPr>
        <w:t>,</w:t>
      </w:r>
      <w:r w:rsidRPr="00E47919">
        <w:t xml:space="preserve"> </w:t>
      </w:r>
      <w:r>
        <w:rPr>
          <w:sz w:val="24"/>
        </w:rPr>
        <w:t xml:space="preserve">Zagreb (Grad Zagreb), </w:t>
      </w:r>
      <w:r w:rsidRPr="00E47919">
        <w:rPr>
          <w:sz w:val="24"/>
        </w:rPr>
        <w:t>Božidara Magovca 63</w:t>
      </w:r>
      <w:r>
        <w:rPr>
          <w:sz w:val="24"/>
        </w:rPr>
        <w:t xml:space="preserve">, OIB: </w:t>
      </w:r>
      <w:r w:rsidRPr="00E47919">
        <w:rPr>
          <w:sz w:val="24"/>
        </w:rPr>
        <w:t>06770977900</w:t>
      </w:r>
      <w:r>
        <w:rPr>
          <w:sz w:val="24"/>
        </w:rPr>
        <w:t>, dana 27</w:t>
      </w:r>
      <w:r w:rsidRPr="00133DAD">
        <w:rPr>
          <w:sz w:val="24"/>
        </w:rPr>
        <w:t>. listopada 2015.,</w:t>
      </w:r>
    </w:p>
    <w:p w:rsidRDefault="002E5B01" w:rsidP="00CF56FE" w:rsidR="002E5B01">
      <w:pPr>
        <w:jc w:val="center"/>
        <w:rPr>
          <w:b/>
          <w:sz w:val="24"/>
          <w:szCs w:val="24"/>
        </w:rPr>
      </w:pPr>
    </w:p>
    <w:p w:rsidRDefault="000924C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6B23D5" w:rsidR="00092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6B23D5" w:rsidP="006B23D5" w:rsidR="006B23D5" w:rsidRPr="00010102">
      <w:pPr>
        <w:ind w:firstLine="708"/>
        <w:jc w:val="both"/>
        <w:rPr>
          <w:sz w:val="24"/>
          <w:szCs w:val="24"/>
        </w:rPr>
      </w:pPr>
    </w:p>
    <w:p w:rsidRDefault="00CF56FE" w:rsidP="00CF56FE" w:rsidR="000924C9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6B23D5" w:rsidR="00092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2E5B01">
        <w:rPr>
          <w:sz w:val="24"/>
          <w:szCs w:val="24"/>
          <w:lang w:val="en-GB"/>
        </w:rPr>
        <w:t>.</w:t>
      </w:r>
      <w:r w:rsidRPr="000924C9">
        <w:rPr>
          <w:sz w:val="24"/>
          <w:szCs w:val="24"/>
          <w:lang w:val="en-GB"/>
        </w:rPr>
        <w:t xml:space="preserve"> </w:t>
      </w:r>
      <w:r w:rsidR="00E601B8"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C03FE8" w:rsidP="00DD2B2F" w:rsidR="00C03FE8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926DE">
        <w:rPr>
          <w:sz w:val="24"/>
          <w:szCs w:val="24"/>
        </w:rPr>
        <w:t>27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C03F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C03FE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3FE8" w:rsidP="00E91121" w:rsidR="00C03F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03FE8" w:rsidP="00E91121" w:rsidR="00C03F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03FE8" w:rsidP="00C03FE8" w:rsidR="00C03FE8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03FE8" w:rsidP="00E91121" w:rsidR="00C03FE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23D5" w:rsidP="00C03FE8" w:rsidR="008C040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F65770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03FE8" w:rsidP="00CF56FE" w:rsidR="00C03FE8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946ED" w:rsidP="00C946ED" w:rsidR="00C946E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470AA">
        <w:rPr>
          <w:sz w:val="24"/>
          <w:szCs w:val="24"/>
        </w:rPr>
        <w:t>odnositelj</w:t>
      </w:r>
      <w:r w:rsidR="00562E17">
        <w:rPr>
          <w:sz w:val="24"/>
          <w:szCs w:val="24"/>
        </w:rPr>
        <w:t>u</w:t>
      </w:r>
      <w:r w:rsidR="00F470AA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 xml:space="preserve">zahtjeva na adresu Zagreb, Trg svibanjskih žrtava 1995 1 i </w:t>
      </w:r>
      <w:r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Zagreb, Ulica grada Vukovara 70.</w:t>
      </w:r>
    </w:p>
    <w:p w:rsidRDefault="00BE39E6" w:rsidP="00C946ED" w:rsidR="00BE39E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6B23D5" w:rsidR="00BE39E6">
      <w:headerReference w:type="even" r:id="rId10"/>
      <w:headerReference w:type="default" r:id="rId11"/>
      <w:pgSz w:h="16838" w:w="11906"/>
      <w:pgMar w:gutter="0" w:footer="709" w:header="709" w:left="1797" w:bottom="28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E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5B0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72. St-</w:t>
    </w:r>
    <w:r w:rsidR="00C03FE8">
      <w:rPr>
        <w:sz w:val="24"/>
        <w:szCs w:val="24"/>
      </w:rPr>
      <w:t>1480</w:t>
    </w:r>
    <w:r>
      <w:rPr>
        <w:sz w:val="24"/>
        <w:szCs w:val="24"/>
      </w:rPr>
      <w:t>/2015</w:t>
    </w:r>
    <w:r w:rsidR="00C03FE8">
      <w:rPr>
        <w:sz w:val="24"/>
        <w:szCs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4E68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26D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5B0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3D5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A3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47BA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3FE8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77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657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4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657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4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St-1480/2015</izvorni_sadrzaj>
    <derivirana_varijabla naziv="DomainObject.Predmet.OznakaBroj_1">St-1480/2015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SEKUNDARNE KOMUNIKACIJE j.d.o.o.</izvorni_sadrzaj>
    <derivirana_varijabla naziv="DomainObject.Predmet.ProtustrankaFormated_1">  SEKUNDARNE KOMUNIKACIJE j.d.o.o.</derivirana_varijabla>
  </DomainObject.Predmet.ProtustrankaFormated>
  <DomainObject.Predmet.ProtustrankaFormatedOIB>
    <izvorni_sadrzaj>  SEKUNDARNE KOMUNIKACIJE j.d.o.o., OIB 06770977900</izvorni_sadrzaj>
    <derivirana_varijabla naziv="DomainObject.Predmet.ProtustrankaFormatedOIB_1">  SEKUNDARNE KOMUNIKACIJE j.d.o.o., OIB 06770977900</derivirana_varijabla>
  </DomainObject.Predmet.ProtustrankaFormatedOIB>
  <DomainObject.Predmet.ProtustrankaFormatedWithAdress>
    <izvorni_sadrzaj> SEKUNDARNE KOMUNIKACIJE j.d.o.o., Božidara Magovca 63, 10000 Zagreb</izvorni_sadrzaj>
    <derivirana_varijabla naziv="DomainObject.Predmet.ProtustrankaFormatedWithAdress_1"> SEKUNDARNE KOMUNIKACIJE j.d.o.o., Božidara Magovca 63, 10000 Zagreb</derivirana_varijabla>
  </DomainObject.Predmet.ProtustrankaFormatedWithAdress>
  <DomainObject.Predmet.ProtustrankaFormatedWithAdressOIB>
    <izvorni_sadrzaj> SEKUNDARNE KOMUNIKACIJE j.d.o.o., OIB 06770977900, Božidara Magovca 63, 10000 Zagreb</izvorni_sadrzaj>
    <derivirana_varijabla naziv="DomainObject.Predmet.ProtustrankaFormatedWithAdressOIB_1"> SEKUNDARNE KOMUNIKACIJE j.d.o.o., OIB 06770977900, Božidara Magovca 63, 10000 Zagreb</derivirana_varijabla>
  </DomainObject.Predmet.ProtustrankaFormatedWithAdressOIB>
  <DomainObject.Predmet.ProtustrankaWithAdress>
    <izvorni_sadrzaj>SEKUNDARNE KOMUNIKACIJE j.d.o.o. Božidara Magovca 63, 10000 Zagreb</izvorni_sadrzaj>
    <derivirana_varijabla naziv="DomainObject.Predmet.ProtustrankaWithAdress_1">SEKUNDARNE KOMUNIKACIJE j.d.o.o. Božidara Magovca 63, 10000 Zagreb</derivirana_varijabla>
  </DomainObject.Predmet.ProtustrankaWithAdress>
  <DomainObject.Predmet.ProtustrankaWithAdressOIB>
    <izvorni_sadrzaj>SEKUNDARNE KOMUNIKACIJE j.d.o.o., OIB 06770977900, Božidara Magovca 63, 10000 Zagreb</izvorni_sadrzaj>
    <derivirana_varijabla naziv="DomainObject.Predmet.ProtustrankaWithAdressOIB_1">SEKUNDARNE KOMUNIKACIJE j.d.o.o., OIB 06770977900, Božidara Magovca 63, 10000 Zagreb</derivirana_varijabla>
  </DomainObject.Predmet.ProtustrankaWithAdressOIB>
  <DomainObject.Predmet.ProtustrankaNazivFormated>
    <izvorni_sadrzaj>SEKUNDARNE KOMUNIKACIJE j.d.o.o.</izvorni_sadrzaj>
    <derivirana_varijabla naziv="DomainObject.Predmet.ProtustrankaNazivFormated_1">SEKUNDARNE KOMUNIKACIJE j.d.o.o.</derivirana_varijabla>
  </DomainObject.Predmet.ProtustrankaNazivFormated>
  <DomainObject.Predmet.ProtustrankaNazivFormatedOIB>
    <izvorni_sadrzaj>SEKUNDARNE KOMUNIKACIJE j.d.o.o., OIB 06770977900</izvorni_sadrzaj>
    <derivirana_varijabla naziv="DomainObject.Predmet.ProtustrankaNazivFormatedOIB_1">SEKUNDARNE KOMUNIKACIJE j.d.o.o., OIB 06770977900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SEKUNDARNE KOMUNIKACIJE j.d.o.o.</item>
    </izvorni_sadrzaj>
    <derivirana_varijabla naziv="DomainObject.Predmet.ProtuStrankaListFormated_1">
      <item>SEKUNDARNE KOMUNIKACIJE j.d.o.o.</item>
    </derivirana_varijabla>
  </DomainObject.Predmet.ProtuStrankaListFormated>
  <DomainObject.Predmet.ProtuStrankaListFormatedOIB>
    <izvorni_sadrzaj>
      <item>SEKUNDARNE KOMUNIKACIJE j.d.o.o., OIB 06770977900</item>
    </izvorni_sadrzaj>
    <derivirana_varijabla naziv="DomainObject.Predmet.ProtuStrankaListFormatedOIB_1">
      <item>SEKUNDARNE KOMUNIKACIJE j.d.o.o., OIB 06770977900</item>
    </derivirana_varijabla>
  </DomainObject.Predmet.ProtuStrankaListFormatedOIB>
  <DomainObject.Predmet.ProtuStrankaListFormatedWithAdress>
    <izvorni_sadrzaj>
      <item>SEKUNDARNE KOMUNIKACIJE j.d.o.o., Božidara Magovca 63, 10000 Zagreb</item>
    </izvorni_sadrzaj>
    <derivirana_varijabla naziv="DomainObject.Predmet.ProtuStrankaListFormatedWithAdress_1">
      <item>SEKUNDARNE KOMUNIKACIJE j.d.o.o., Božidara Magovca 63, 10000 Zagreb</item>
    </derivirana_varijabla>
  </DomainObject.Predmet.ProtuStrankaListFormatedWithAdress>
  <DomainObject.Predmet.ProtuStrankaListFormatedWithAdressOIB>
    <izvorni_sadrzaj>
      <item>SEKUNDARNE KOMUNIKACIJE j.d.o.o., OIB 06770977900, Božidara Magovca 63, 10000 Zagreb</item>
    </izvorni_sadrzaj>
    <derivirana_varijabla naziv="DomainObject.Predmet.ProtuStrankaListFormatedWithAdressOIB_1">
      <item>SEKUNDARNE KOMUNIKACIJE j.d.o.o., OIB 06770977900, Božidara Magovca 63, 10000 Zagreb</item>
    </derivirana_varijabla>
  </DomainObject.Predmet.ProtuStrankaListFormatedWithAdressOIB>
  <DomainObject.Predmet.ProtuStrankaListNazivFormated>
    <izvorni_sadrzaj>
      <item>SEKUNDARNE KOMUNIKACIJE j.d.o.o.</item>
    </izvorni_sadrzaj>
    <derivirana_varijabla naziv="DomainObject.Predmet.ProtuStrankaListNazivFormated_1">
      <item>SEKUNDARNE KOMUNIKACIJE j.d.o.o.</item>
    </derivirana_varijabla>
  </DomainObject.Predmet.ProtuStrankaListNazivFormated>
  <DomainObject.Predmet.ProtuStrankaListNazivFormatedOIB>
    <izvorni_sadrzaj>
      <item>SEKUNDARNE KOMUNIKACIJE j.d.o.o., OIB 06770977900</item>
    </izvorni_sadrzaj>
    <derivirana_varijabla naziv="DomainObject.Predmet.ProtuStrankaListNazivFormatedOIB_1">
      <item>SEKUNDARNE KOMUNIKACIJE j.d.o.o., OIB 06770977900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SEKUNDARNE KOMUNIKACIJE j.d.o.o.</izvorni_sadrzaj>
    <derivirana_varijabla naziv="DomainObject.Predmet.ProtustrankaIDrugi_1">SEKUNDARNE KOMUNIKACIJE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SEKUNDARNE KOMUNIKACIJE j.d.o.o., OIB 06770977900, Božidara Magovca 63, 10000 Zagreb</izvorni_sadrzaj>
    <derivirana_varijabla naziv="DomainObject.Predmet.ProtustrankaIDrugiAdressOIB_1">SEKUNDARNE KOMUNIKACIJE j.d.o.o., OIB 06770977900,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SEKUNDARNE KOMUNIKACIJE j.d.o.o.</item>
    </izvorni_sadrzaj>
    <derivirana_varijabla naziv="DomainObject.Predmet.SudioniciListNaziv_1">
      <item>FINA Regionalni centar Zagreb</item>
      <item>SEKUNDARNE KOMUNIKACIJE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SEKUNDARNE KOMUNIKACIJE j.d.o.o., OIB 06770977900, Božidara Magovca 63,10000 Zagreb</item>
    </izvorni_sadrzaj>
    <derivirana_varijabla naziv="DomainObject.Predmet.SudioniciListAdressOIB_1">
      <item>FINA Regionalni centar Zagreb, OIB 85821130368, Trg svibanjskih žrtava 1995. 1,10000 Zagreb</item>
      <item>SEKUNDARNE KOMUNIKACIJE j.d.o.o., OIB 06770977900,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06770977900</item>
    </izvorni_sadrzaj>
    <derivirana_varijabla naziv="DomainObject.Predmet.SudioniciListNazivOIB_1">
      <item>, OIB 85821130368</item>
      <item>, OIB 06770977900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2077</properties:Characters>
  <properties:Lines>114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2015-10-28T09:59:00Z</dcterms:created>
  <dc:creator>Korisnik</dc:creator>
  <cp:lastModifiedBy>Jadranka Zelić</cp:lastModifiedBy>
  <cp:lastPrinted>2015-11-03T08:28:00Z</cp:lastPrinted>
  <dcterms:modified xmlns:xsi="http://www.w3.org/2001/XMLSchema-instance" xsi:type="dcterms:W3CDTF">2015-11-03T08:29:00Z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