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a70f" w14:paraId="aefa70f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7F5918">
        <w:rPr>
          <w:szCs w:val="24"/>
          <w:lang w:val="hr-HR"/>
        </w:rPr>
        <w:t>24</w:t>
      </w:r>
      <w:r w:rsidR="00A214A4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A214A4">
        <w:rPr>
          <w:lang w:val="hr-HR"/>
        </w:rPr>
        <w:t xml:space="preserve">POLJOPRIVREDNA ZADRUGA, SLAVONSKI BISER, Čačinci, Lipovačka 101, </w:t>
      </w:r>
      <w:r w:rsidR="00A214A4" w:rsidRPr="000664E3">
        <w:rPr>
          <w:lang w:val="hr-HR"/>
        </w:rPr>
        <w:t>MB</w:t>
      </w:r>
      <w:r w:rsidR="00A214A4">
        <w:rPr>
          <w:lang w:val="hr-HR"/>
        </w:rPr>
        <w:t>S: 010066390, OIB: 65854989694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610074">
        <w:rPr>
          <w:lang w:val="hr-HR"/>
        </w:rPr>
        <w:t>3</w:t>
      </w:r>
      <w:r w:rsidR="00684E61">
        <w:rPr>
          <w:lang w:val="hr-HR"/>
        </w:rPr>
        <w:t>1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A214A4">
        <w:rPr>
          <w:lang w:val="hr-HR"/>
        </w:rPr>
        <w:t xml:space="preserve">POLJOPRIVREDNA ZADRUGA, SLAVONSKI BISER, Čačinci, Lipovačka 101, </w:t>
      </w:r>
      <w:r w:rsidR="00A214A4" w:rsidRPr="000664E3">
        <w:rPr>
          <w:lang w:val="hr-HR"/>
        </w:rPr>
        <w:t>MB</w:t>
      </w:r>
      <w:r w:rsidR="00A214A4">
        <w:rPr>
          <w:lang w:val="hr-HR"/>
        </w:rPr>
        <w:t>S: 010066390, OIB: 65854989694</w:t>
      </w:r>
      <w:r w:rsidR="00684E61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MILAN BARIŠA OBRADOVIĆ, Sveta Nedelja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Srebrnjak 20B,</w:t>
      </w:r>
      <w:r w:rsidR="00460391">
        <w:rPr>
          <w:szCs w:val="24"/>
          <w:lang w:val="hr-HR"/>
        </w:rPr>
        <w:t xml:space="preserve"> OIB:</w:t>
      </w:r>
      <w:r w:rsidR="00A214A4">
        <w:rPr>
          <w:szCs w:val="24"/>
          <w:lang w:val="hr-HR"/>
        </w:rPr>
        <w:t xml:space="preserve"> 45619494339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A214A4">
        <w:rPr>
          <w:lang w:val="hr-HR"/>
        </w:rPr>
        <w:t xml:space="preserve">POLJOPRIVREDNA ZADRUGA, SLAVONSKI BISER, Čačinci, Lipovačka 101, </w:t>
      </w:r>
      <w:r w:rsidR="00A214A4" w:rsidRPr="000664E3">
        <w:rPr>
          <w:lang w:val="hr-HR"/>
        </w:rPr>
        <w:t>MB</w:t>
      </w:r>
      <w:r w:rsidR="00A214A4">
        <w:rPr>
          <w:lang w:val="hr-HR"/>
        </w:rPr>
        <w:t>S: 010066390, OIB: 65854989694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7F5918">
        <w:rPr>
          <w:szCs w:val="24"/>
          <w:lang w:val="hr-HR"/>
        </w:rPr>
        <w:t>24</w:t>
      </w:r>
      <w:r w:rsidR="00A214A4">
        <w:rPr>
          <w:szCs w:val="24"/>
          <w:lang w:val="hr-HR"/>
        </w:rPr>
        <w:t>2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84E61">
        <w:rPr>
          <w:szCs w:val="24"/>
          <w:lang w:val="hr-HR"/>
        </w:rPr>
        <w:t>13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 w:rsidR="00CA6F86" w:rsidRPr="00FE7FBF">
        <w:rPr>
          <w:szCs w:val="24"/>
          <w:lang w:val="hr-HR"/>
        </w:rPr>
        <w:t>. prosinca 2015.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F10" w:rsidR="006E4F10">
      <w:r>
        <w:separator/>
      </w:r>
    </w:p>
  </w:endnote>
  <w:endnote w:id="0" w:type="continuationSeparator">
    <w:p w:rsidRDefault="006E4F10" w:rsidR="006E4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F10" w:rsidR="006E4F10">
      <w:r>
        <w:separator/>
      </w:r>
    </w:p>
  </w:footnote>
  <w:footnote w:id="0" w:type="continuationSeparator">
    <w:p w:rsidRDefault="006E4F10" w:rsidR="006E4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59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7F5918">
      <w:t>24</w:t>
    </w:r>
    <w:r w:rsidR="00A214A4">
      <w:t>2</w:t>
    </w:r>
    <w:r w:rsidR="00864F33"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16591"/>
    <w:rsid w:val="00320F82"/>
    <w:rsid w:val="0032102E"/>
    <w:rsid w:val="003303CB"/>
    <w:rsid w:val="00340357"/>
    <w:rsid w:val="00340A2E"/>
    <w:rsid w:val="0034365E"/>
    <w:rsid w:val="00350DD2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4F10"/>
    <w:rsid w:val="00701DB2"/>
    <w:rsid w:val="00725BCB"/>
    <w:rsid w:val="007441A3"/>
    <w:rsid w:val="0076259E"/>
    <w:rsid w:val="007A0BFE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214A4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1810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DF611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A1CE3"/>
    <w:rsid w:val="00EA25A4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6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9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6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9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St-242/2015</izvorni_sadrzaj>
    <derivirana_varijabla naziv="DomainObject.Predmet.OznakaBroj_1">St-242/2015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ZADRUGA, SLAVONSKI BISER, Čačinci zastupanog po punomoćniku Snježana Šimanović</izvorni_sadrzaj>
    <derivirana_varijabla naziv="DomainObject.Predmet.ProtustrankaFormated_1">  POLJOPRIVREDNA ZADRUGA, SLAVONSKI BISER, Čačinci zastupanog po punomoćniku Snježana Šimanović</derivirana_varijabla>
  </DomainObject.Predmet.ProtustrankaFormated>
  <DomainObject.Predmet.ProtustrankaFormatedOIB>
    <izvorni_sadrzaj>  POLJOPRIVREDNA ZADRUGA, SLAVONSKI BISER, Čačinci, OIB 65854989694 zastupanog po punomoćniku Snježana Šimanović</izvorni_sadrzaj>
    <derivirana_varijabla naziv="DomainObject.Predmet.ProtustrankaFormatedOIB_1">  POLJOPRIVREDNA ZADRUGA, SLAVONSKI BISER, Čačinci, OIB 65854989694 zastupanog po punomoćniku Snježana Šimanović</derivirana_varijabla>
  </DomainObject.Predmet.ProtustrankaFormatedOIB>
  <DomainObject.Predmet.ProtustrankaFormatedWithAdress>
    <izvorni_sadrzaj> POLJOPRIVREDNA ZADRUGA, SLAVONSKI BISER, Čačinci, Lipovačka 101, 33514 Čačinci zastupanog po punomoćniku Snježana Šimanović</izvorni_sadrzaj>
    <derivirana_varijabla naziv="DomainObject.Predmet.ProtustrankaFormatedWithAdress_1"> POLJOPRIVREDNA ZADRUGA, SLAVONSKI BISER, Čačinci, Lipovačka 101, 33514 Čačinci zastupanog po punomoćniku Snježana Šimanović</derivirana_varijabla>
  </DomainObject.Predmet.ProtustrankaFormatedWithAdress>
  <DomainObject.Predmet.ProtustrankaFormatedWithAdressOIB>
    <izvorni_sadrzaj> POLJOPRIVREDNA ZADRUGA, SLAVONSKI BISER, Čačinci, OIB 65854989694, Lipovačka 101, 33514 Čačinci zastupanog po punomoćniku Snježana Šimanović</izvorni_sadrzaj>
    <derivirana_varijabla naziv="DomainObject.Predmet.ProtustrankaFormatedWithAdressOIB_1"> POLJOPRIVREDNA ZADRUGA, SLAVONSKI BISER, Čačinci, OIB 65854989694, Lipovačka 101, 33514 Čačinci zastupanog po punomoćniku Snježana Šimanović</derivirana_varijabla>
  </DomainObject.Predmet.ProtustrankaFormatedWithAdressOIB>
  <DomainObject.Predmet.ProtustrankaWithAdress>
    <izvorni_sadrzaj>POLJOPRIVREDNA ZADRUGA, SLAVONSKI BISER, Čačinci Lipovačka 101, 33514 Čačinci</izvorni_sadrzaj>
    <derivirana_varijabla naziv="DomainObject.Predmet.ProtustrankaWithAdress_1">POLJOPRIVREDNA ZADRUGA, SLAVONSKI BISER, Čačinci Lipovačka 101, 33514 Čačinci</derivirana_varijabla>
  </DomainObject.Predmet.ProtustrankaWithAdress>
  <DomainObject.Predmet.ProtustrankaWithAdressOIB>
    <izvorni_sadrzaj>POLJOPRIVREDNA ZADRUGA, SLAVONSKI BISER, Čačinci, OIB 65854989694, Lipovačka 101, 33514 Čačinci</izvorni_sadrzaj>
    <derivirana_varijabla naziv="DomainObject.Predmet.ProtustrankaWithAdressOIB_1">POLJOPRIVREDNA ZADRUGA, SLAVONSKI BISER, Čačinci, OIB 65854989694, Lipovačka 101, 33514 Čačinci</derivirana_varijabla>
  </DomainObject.Predmet.ProtustrankaWithAdressOIB>
  <DomainObject.Predmet.ProtustrankaNazivFormated>
    <izvorni_sadrzaj>POLJOPRIVREDNA ZADRUGA, SLAVONSKI BISER, Čačinci</izvorni_sadrzaj>
    <derivirana_varijabla naziv="DomainObject.Predmet.ProtustrankaNazivFormated_1">POLJOPRIVREDNA ZADRUGA, SLAVONSKI BISER, Čačinci</derivirana_varijabla>
  </DomainObject.Predmet.ProtustrankaNazivFormated>
  <DomainObject.Predmet.ProtustrankaNazivFormatedOIB>
    <izvorni_sadrzaj>POLJOPRIVREDNA ZADRUGA, SLAVONSKI BISER, Čačinci, OIB 65854989694</izvorni_sadrzaj>
    <derivirana_varijabla naziv="DomainObject.Predmet.ProtustrankaNazivFormatedOIB_1">POLJOPRIVREDNA ZADRUGA, SLAVONSKI BISER, Čačinci, OIB 65854989694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ZADRUGA, SLAVONSKI BISER, Čačinci zastupanog po punomoćniku Snježana Šimanović</item>
    </izvorni_sadrzaj>
    <derivirana_varijabla naziv="DomainObject.Predmet.ProtuStrankaListFormated_1">
      <item>POLJOPRIVREDNA ZADRUGA, SLAVONSKI BISER, Čačinci zastupanog po punomoćniku Snježana Šimanović</item>
    </derivirana_varijabla>
  </DomainObject.Predmet.ProtuStrankaListFormated>
  <DomainObject.Predmet.ProtuStrankaListFormatedOIB>
    <izvorni_sadrzaj>
      <item>POLJOPRIVREDNA ZADRUGA, SLAVONSKI BISER, Čačinci, OIB 65854989694 zastupanog po punomoćniku Snježana Šimanović</item>
    </izvorni_sadrzaj>
    <derivirana_varijabla naziv="DomainObject.Predmet.ProtuStrankaListFormatedOIB_1">
      <item>POLJOPRIVREDNA ZADRUGA, SLAVONSKI BISER, Čačinci, OIB 65854989694 zastupanog po punomoćniku Snježana Šimanović</item>
    </derivirana_varijabla>
  </DomainObject.Predmet.ProtuStrankaListFormatedOIB>
  <DomainObject.Predmet.ProtuStrankaListFormatedWithAdress>
    <izvorni_sadrzaj>
      <item>POLJOPRIVREDNA ZADRUGA, SLAVONSKI BISER, Čačinci, Lipovačka 101, 33514 Čačinci zastupanog po punomoćniku Snježana Šimanović</item>
    </izvorni_sadrzaj>
    <derivirana_varijabla naziv="DomainObject.Predmet.ProtuStrankaListFormatedWithAdress_1">
      <item>POLJOPRIVREDNA ZADRUGA, SLAVONSKI BISER, Čačinci, Lipovačka 101, 33514 Čačinci zastupanog po punomoćniku Snježana Šimanović</item>
    </derivirana_varijabla>
  </DomainObject.Predmet.ProtuStrankaListFormatedWithAdress>
  <DomainObject.Predmet.ProtuStrankaListFormatedWithAdressOIB>
    <izvorni_sadrzaj>
      <item>POLJOPRIVREDNA ZADRUGA, SLAVONSKI BISER, Čačinci, OIB 65854989694, Lipovačka 101, 33514 Čačinci zastupanog po punomoćniku Snježana Šimanović</item>
    </izvorni_sadrzaj>
    <derivirana_varijabla naziv="DomainObject.Predmet.ProtuStrankaListFormatedWithAdressOIB_1">
      <item>POLJOPRIVREDNA ZADRUGA, SLAVONSKI BISER, Čačinci, OIB 65854989694, Lipovačka 101, 33514 Čačinci zastupanog po punomoćniku Snježana Šimanović</item>
    </derivirana_varijabla>
  </DomainObject.Predmet.ProtuStrankaListFormatedWithAdressOIB>
  <DomainObject.Predmet.ProtuStrankaListNazivFormated>
    <izvorni_sadrzaj>
      <item>POLJOPRIVREDNA ZADRUGA, SLAVONSKI BISER, Čačinci</item>
    </izvorni_sadrzaj>
    <derivirana_varijabla naziv="DomainObject.Predmet.ProtuStrankaListNazivFormated_1">
      <item>POLJOPRIVREDNA ZADRUGA, SLAVONSKI BISER, Čačinci</item>
    </derivirana_varijabla>
  </DomainObject.Predmet.ProtuStrankaListNazivFormated>
  <DomainObject.Predmet.ProtuStrankaListNazivFormatedOIB>
    <izvorni_sadrzaj>
      <item>POLJOPRIVREDNA ZADRUGA, SLAVONSKI BISER, Čačinci, OIB 65854989694</item>
    </izvorni_sadrzaj>
    <derivirana_varijabla naziv="DomainObject.Predmet.ProtuStrankaListNazivFormatedOIB_1">
      <item>POLJOPRIVREDNA ZADRUGA, SLAVONSKI BISER, Čačinci, OIB 65854989694</item>
    </derivirana_varijabla>
  </DomainObject.Predmet.ProtuStrankaListNazivFormatedOIB>
  <DomainObject.Predmet.OstaliListFormated>
    <izvorni_sadrzaj>
      <item>Snježana Šimanović punomoćnik sudionika u postupku POLJOPRIVREDNA ZADRUGA, SLAVONSKI BISER, Čačinci</item>
    </izvorni_sadrzaj>
    <derivirana_varijabla naziv="DomainObject.Predmet.OstaliListFormated_1">
      <item>Snježana Šimanović punomoćnik sudionika u postupku POLJOPRIVREDNA ZADRUGA, SLAVONSKI BISER, Čačinci</item>
    </derivirana_varijabla>
  </DomainObject.Predmet.OstaliListFormated>
  <DomainObject.Predmet.OstaliListFormatedOIB>
    <izvorni_sadrzaj>
      <item>Snježana Šimanović punomoćnik sudionika u postupku POLJOPRIVREDNA ZADRUGA, SLAVONSKI BISER, Čačinci</item>
    </izvorni_sadrzaj>
    <derivirana_varijabla naziv="DomainObject.Predmet.OstaliListFormatedOIB_1">
      <item>Snježana Šimanović punomoćnik sudionika u postupku POLJOPRIVREDNA ZADRUGA, SLAVONSKI BISER, Čačinci</item>
    </derivirana_varijabla>
  </DomainObject.Predmet.OstaliListFormatedOIB>
  <DomainObject.Predmet.OstaliListFormatedWithAdress>
    <izvorni_sadrzaj>
      <item>Snježana Šimanović punomoćnik sudionika u postupku POLJOPRIVREDNA ZADRUGA, SLAVONSKI BISER, Čačinci</item>
    </izvorni_sadrzaj>
    <derivirana_varijabla naziv="DomainObject.Predmet.OstaliListFormatedWithAdress_1">
      <item>Snježana Šimanović punomoćnik sudionika u postupku POLJOPRIVREDNA ZADRUGA, SLAVONSKI BISER, Čačinci</item>
    </derivirana_varijabla>
  </DomainObject.Predmet.OstaliListFormatedWithAdress>
  <DomainObject.Predmet.OstaliListFormatedWithAdressOIB>
    <izvorni_sadrzaj>
      <item>Snježana Šimanović punomoćnik sudionika u postupku POLJOPRIVREDNA ZADRUGA, SLAVONSKI BISER, Čačinci</item>
    </izvorni_sadrzaj>
    <derivirana_varijabla naziv="DomainObject.Predmet.OstaliListFormatedWithAdressOIB_1">
      <item>Snježana Šimanović punomoćnik sudionika u postupku POLJOPRIVREDNA ZADRUGA, SLAVONSKI BISER, Čačinci</item>
    </derivirana_varijabla>
  </DomainObject.Predmet.OstaliListFormatedWithAdressOIB>
  <DomainObject.Predmet.OstaliListNazivFormated>
    <izvorni_sadrzaj>
      <item>Snježana Šimanović</item>
    </izvorni_sadrzaj>
    <derivirana_varijabla naziv="DomainObject.Predmet.OstaliListNazivFormated_1">
      <item>Snježana Šimanović</item>
    </derivirana_varijabla>
  </DomainObject.Predmet.OstaliListNazivFormated>
  <DomainObject.Predmet.OstaliListNazivFormatedOIB>
    <izvorni_sadrzaj>
      <item>Snježana Šimanović</item>
    </izvorni_sadrzaj>
    <derivirana_varijabla naziv="DomainObject.Predmet.OstaliListNazivFormatedOIB_1">
      <item>Snježana Šimanović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ZADRUGA, SLAVONSKI BISER, Čačinci</izvorni_sadrzaj>
    <derivirana_varijabla naziv="DomainObject.Predmet.ProtustrankaIDrugi_1">POLJOPRIVREDNA ZADRUGA, SLAVONSKI BISER, Čačinci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ZADRUGA, SLAVONSKI BISER, Čačinci, OIB 65854989694, Lipovačka 101, 33514 Čačinci</izvorni_sadrzaj>
    <derivirana_varijabla naziv="DomainObject.Predmet.ProtustrankaIDrugiAdressOIB_1">POLJOPRIVREDNA ZADRUGA, SLAVONSKI BISER, Čačinci, OIB 65854989694, Lipovačka 101,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ZADRUGA, SLAVONSKI BISER, Čačinci</item>
      <item>Snježana Šimanović</item>
    </izvorni_sadrzaj>
    <derivirana_varijabla naziv="DomainObject.Predmet.SudioniciListNaziv_1">
      <item>FINA, RC ZAGREB, Podružnica Bjelovar</item>
      <item>POLJOPRIVREDNA ZADRUGA, SLAVONSKI BISER, Čačinci</item>
      <item>Snježana Šimanović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ZADRUGA, SLAVONSKI BISER, Čačinci, OIB 65854989694, Lipovačka 101,33514 Čačinci</item>
      <item>Snježana Šimanović</item>
    </izvorni_sadrzaj>
    <derivirana_varijabla naziv="DomainObject.Predmet.SudioniciListAdressOIB_1">
      <item>FINA, RC ZAGREB, Podružnica Bjelovar, OIB 85821130368, F. Supila 4,43000 Bjelovar</item>
      <item>POLJOPRIVREDNA ZADRUGA, SLAVONSKI BISER, Čačinci, OIB 65854989694, Lipovačka 101,33514 Čačinci</item>
      <item>Snježana Šimanović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65854989694</item>
      <item>, OIB null</item>
    </izvorni_sadrzaj>
    <derivirana_varijabla naziv="DomainObject.Predmet.SudioniciListNazivOIB_1">
      <item>, OIB 85821130368</item>
      <item>, OIB 65854989694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F1D1D4-C42A-4BCB-A1CD-7DF8CCC84B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701</properties:Words>
  <properties:Characters>3804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2015-12-31T10:38:00Z</dcterms:created>
  <dc:creator>553y7k3</dc:creator>
  <cp:lastModifiedBy>Miroslav Lovreković</cp:lastModifiedBy>
  <cp:lastPrinted>2015-12-30T11:04:00Z</cp:lastPrinted>
  <dcterms:modified xmlns:xsi="http://www.w3.org/2001/XMLSchema-instance" xsi:type="dcterms:W3CDTF">2015-12-31T10:38:00Z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