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f26e3" w14:paraId="bbf26e3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C7D7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49064C">
        <w:t>337</w:t>
      </w:r>
      <w:r>
        <w:t>/1</w:t>
      </w:r>
      <w:r w:rsidR="00FA06BB">
        <w:t>6</w:t>
      </w:r>
      <w:r>
        <w:t>-</w:t>
      </w:r>
      <w:r w:rsidR="0015660F">
        <w:t>1</w:t>
      </w:r>
      <w:r w:rsidR="0049064C">
        <w:t>8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CA63F7" w:rsidP="00CA63F7" w:rsidR="00CA63F7">
      <w:pPr>
        <w:ind w:firstLine="720"/>
        <w:jc w:val="both"/>
      </w:pPr>
      <w:r w:rsidRPr="00F52794">
        <w:t xml:space="preserve">Trgovački sud u Osijeku, po sucu mr. sc. Tihomiru Kovačević, kao stečajnom sucu, povodom prijedloga predlagatelja dužnika po zakonskom zastupniku, za otvaranje stečajnog postupka nad dužnikom: </w:t>
      </w:r>
      <w:r w:rsidR="0049064C" w:rsidRPr="0049064C">
        <w:t>FENIX TOPLINSKE PUMPE d.o.o. za proizvodnju, trgovinu i usluge, Osijek, Stadionsko naselje 104, MBS 030115016, OIB 90715165062</w:t>
      </w:r>
      <w:r w:rsidR="0015660F" w:rsidRPr="0015660F">
        <w:t>,</w:t>
      </w:r>
      <w:r w:rsidRPr="00F52794">
        <w:t xml:space="preserve"> dana </w:t>
      </w:r>
      <w:r w:rsidR="009D2F28">
        <w:t>9</w:t>
      </w:r>
      <w:r w:rsidRPr="00F52794">
        <w:t xml:space="preserve">. </w:t>
      </w:r>
      <w:r w:rsidR="00AB6146">
        <w:t>lipnja</w:t>
      </w:r>
      <w:r w:rsidRPr="00F52794">
        <w:t xml:space="preserve"> 201</w:t>
      </w:r>
      <w:r w:rsidR="00761E43">
        <w:t>6</w:t>
      </w:r>
      <w:r w:rsidRPr="00F52794">
        <w:t>.</w:t>
      </w:r>
    </w:p>
    <w:p w:rsidRDefault="006178F4" w:rsidP="006178F4" w:rsidR="006178F4">
      <w:pPr>
        <w:ind w:firstLine="708"/>
        <w:jc w:val="both"/>
      </w:pP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49064C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49064C" w:rsidRPr="0049064C">
        <w:t>FENIX TOPLINSKE PUMPE d.o.o. za proizvodnju, trgovinu i usluge, Osijek, Stadionsko naselje 104, MBS 030115016, OIB 90715165062</w:t>
      </w:r>
      <w:r w:rsidR="002C6C16" w:rsidRPr="002C6C16">
        <w:t>,</w:t>
      </w:r>
      <w:r>
        <w:t xml:space="preserve"> da u roku od </w:t>
      </w:r>
      <w:r w:rsidR="00C50688">
        <w:t>1</w:t>
      </w:r>
      <w:r w:rsidR="00C25DC7">
        <w:t>5</w:t>
      </w:r>
      <w:r>
        <w:t xml:space="preserve"> dana solidarno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49064C">
        <w:t>337</w:t>
      </w:r>
      <w:r>
        <w:t>-1</w:t>
      </w:r>
      <w:r w:rsidR="00B936E8">
        <w:t>6</w:t>
      </w:r>
      <w:r>
        <w:t xml:space="preserve"> kod Hrvatske poštanske banke iznos od </w:t>
      </w:r>
      <w:r w:rsidR="00510220">
        <w:t>20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EB022B" w:rsidP="00EB022B" w:rsidR="00EB022B">
      <w:pPr>
        <w:jc w:val="both"/>
      </w:pPr>
    </w:p>
    <w:p w:rsidRDefault="00FA5138" w:rsidP="00442BB5" w:rsidR="00FA5138"/>
    <w:p w:rsidRDefault="00FA06BB" w:rsidP="00442BB5" w:rsidR="00FA06BB"/>
    <w:p w:rsidRDefault="00FA5138" w:rsidP="00442BB5" w:rsidR="00FA5138" w:rsidRPr="00442BB5"/>
    <w:p w:rsidRDefault="00DC2A67" w:rsidP="005661A7" w:rsidR="00702E78" w:rsidRPr="005661A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702E78" w:rsidP="00702E78" w:rsidR="00702E78"/>
    <w:p w:rsidRDefault="00684E38" w:rsidP="00702E78" w:rsidR="00684E38" w:rsidRPr="00702E78"/>
    <w:p w:rsidRDefault="00684E38" w:rsidP="00684E38" w:rsidR="00684E38">
      <w:pPr>
        <w:ind w:firstLine="720"/>
        <w:jc w:val="both"/>
      </w:pPr>
      <w:r>
        <w:t xml:space="preserve">Predlagatelj FINA je dana </w:t>
      </w:r>
      <w:r w:rsidR="001043ED">
        <w:t>1</w:t>
      </w:r>
      <w:r w:rsidR="003677B2">
        <w:t>2</w:t>
      </w:r>
      <w:r>
        <w:t>.</w:t>
      </w:r>
      <w:r w:rsidR="009617CA">
        <w:t>0</w:t>
      </w:r>
      <w:r w:rsidR="001043ED">
        <w:t>2</w:t>
      </w:r>
      <w:r>
        <w:t xml:space="preserve">.2016. godine podnijela ovome sudu prijedlog za otvaranje stečajnog postupka nad dužnikom </w:t>
      </w:r>
      <w:r w:rsidR="001043ED" w:rsidRPr="001043ED">
        <w:t>FENIX TOPLINSKE PUMPE d.o.o. za proizvodnju, trgovinu i usluge, Osijek, Stadionsko naselje 104, MBS 030115016, OIB 90715165062</w:t>
      </w:r>
      <w:r w:rsidR="009617CA" w:rsidRPr="009617CA">
        <w:t>,</w:t>
      </w:r>
      <w:r>
        <w:t xml:space="preserve"> temeljem odredbe čl. </w:t>
      </w:r>
      <w:r w:rsidR="001043ED">
        <w:t>110</w:t>
      </w:r>
      <w:r>
        <w:t xml:space="preserve">. st. </w:t>
      </w:r>
      <w:r w:rsidR="001043ED">
        <w:t>1</w:t>
      </w:r>
      <w:r>
        <w:t>. Stečajnog zakona (NN 71/15, dalje: SZ).</w:t>
      </w:r>
    </w:p>
    <w:p w:rsidRDefault="00684E38" w:rsidP="00684E38" w:rsidR="00684E38">
      <w:pPr>
        <w:ind w:firstLine="720"/>
        <w:jc w:val="both"/>
      </w:pPr>
    </w:p>
    <w:p w:rsidRDefault="001043ED" w:rsidP="001043ED" w:rsidR="001043ED">
      <w:pPr>
        <w:jc w:val="both"/>
      </w:pPr>
      <w:r>
        <w:t>U prijedlogu je navela da na dan 9.02.2016. dužnik u Očevidniku redoslijeda osnova za plaćanje ima evidentirane neizvršene osnove za plaćanje u neprekinutom razdoblju od 120 dana u ukupnom iznosu od 8.572,79 kn, u koji iznos je uračunata kamata i naknada FINE za provedbe ovrhe na novčanim sredstvima dužnika. Navodi da dužnik ima 1 zaposlenog radnika.</w:t>
      </w:r>
    </w:p>
    <w:p w:rsidRDefault="001043ED" w:rsidP="001043ED" w:rsidR="001043ED">
      <w:pPr>
        <w:jc w:val="both"/>
      </w:pPr>
    </w:p>
    <w:p w:rsidRDefault="001043ED" w:rsidP="001043ED" w:rsidR="001043ED">
      <w:pPr>
        <w:jc w:val="both"/>
      </w:pPr>
      <w:r>
        <w:tab/>
        <w:t>Dostavlja popis računa i oročenih novčanih sredstava dužnika na dan 9.02.2016., te navodi da na temelju čl. 112. st. 5. SZ-a dužnik na dan 9.02.2016. na ime predujma za namirenje troškova stečajnog postupka ima zaplijenjena novčana sredstva u iznosu od 0,00 kn.</w:t>
      </w:r>
    </w:p>
    <w:p w:rsidRDefault="00EA0991" w:rsidP="00EA0991" w:rsidR="00EA0991">
      <w:pPr>
        <w:ind w:firstLine="708"/>
        <w:jc w:val="both"/>
      </w:pPr>
    </w:p>
    <w:p w:rsidRDefault="002F0624" w:rsidP="002F0624" w:rsidR="002F0624">
      <w:pPr>
        <w:ind w:firstLine="720"/>
        <w:jc w:val="both"/>
      </w:pPr>
      <w:r w:rsidRPr="00176811">
        <w:t xml:space="preserve">Sud je utvrdio da je predlagatelj ovlašten za podnošenje predmetnoga prijedloga </w:t>
      </w:r>
      <w:r w:rsidR="00A40609">
        <w:t xml:space="preserve">(čl. </w:t>
      </w:r>
      <w:r w:rsidR="00F97867">
        <w:t>110</w:t>
      </w:r>
      <w:r w:rsidR="00A40609">
        <w:t xml:space="preserve">. </w:t>
      </w:r>
      <w:r w:rsidR="002B7777">
        <w:t>st.</w:t>
      </w:r>
      <w:r w:rsidR="003677B2">
        <w:t xml:space="preserve"> </w:t>
      </w:r>
      <w:r w:rsidR="00F97867">
        <w:t>1</w:t>
      </w:r>
      <w:r w:rsidR="003677B2">
        <w:t>.</w:t>
      </w:r>
      <w:r w:rsidR="00A40609">
        <w:t xml:space="preserve"> SZ-a), te je donio rješenje o p</w:t>
      </w:r>
      <w:r>
        <w:t xml:space="preserve">okretanju prethodnog postupka i </w:t>
      </w:r>
      <w:r w:rsidR="00A40609">
        <w:t>imenovao privremenog stečajnog upravitelj</w:t>
      </w:r>
      <w:r w:rsidR="002B7777">
        <w:t>a</w:t>
      </w:r>
      <w:r w:rsidR="00A40609">
        <w:t xml:space="preserve"> (čl. 115. st. 1. i 2. SZ-a), odredio mu dužnosti (čl. 119.st. 2. i 3. SZ-a) i </w:t>
      </w:r>
      <w:r>
        <w:t>zakazao ročište (čl. 123. i 128. st. 1. SZ-a).</w:t>
      </w:r>
    </w:p>
    <w:p w:rsidRDefault="001B77C7" w:rsidP="002F0624" w:rsidR="001B77C7">
      <w:pPr>
        <w:jc w:val="both"/>
      </w:pPr>
    </w:p>
    <w:p w:rsidRDefault="006904B8" w:rsidP="00442BB5" w:rsidR="00FA72D5">
      <w:pPr>
        <w:ind w:firstLine="708"/>
        <w:jc w:val="both"/>
      </w:pPr>
      <w:r>
        <w:t xml:space="preserve"> </w:t>
      </w:r>
      <w:r w:rsidR="00702E78">
        <w:t xml:space="preserve">Na ročištu radi izjašnjenja o prijedlogu za otvaranje stečajnog postupka i ročišta radi rasprave o uvjetima za otvaranje stečajnog postupka nad dužnikom, održanom </w:t>
      </w:r>
      <w:r w:rsidR="001043ED">
        <w:t>9</w:t>
      </w:r>
      <w:r w:rsidR="00702E78">
        <w:t>.</w:t>
      </w:r>
      <w:r w:rsidR="00EB0C1A">
        <w:t>0</w:t>
      </w:r>
      <w:r w:rsidR="003677B2">
        <w:t>6</w:t>
      </w:r>
      <w:r w:rsidR="00EB0C1A">
        <w:t>.</w:t>
      </w:r>
      <w:r w:rsidR="00667391">
        <w:t>201</w:t>
      </w:r>
      <w:r w:rsidR="004569B6">
        <w:t>6</w:t>
      </w:r>
      <w:r w:rsidR="00667391">
        <w:t>.  godine,</w:t>
      </w:r>
      <w:r w:rsidR="00E80EE4">
        <w:t xml:space="preserve"> privremen</w:t>
      </w:r>
      <w:r w:rsidR="003677B2">
        <w:t>i</w:t>
      </w:r>
      <w:r w:rsidR="00E80EE4">
        <w:t xml:space="preserve"> stečajn</w:t>
      </w:r>
      <w:r w:rsidR="003677B2">
        <w:t>i</w:t>
      </w:r>
      <w:r w:rsidR="00E80EE4">
        <w:t xml:space="preserve"> upravitelj je izloži</w:t>
      </w:r>
      <w:r w:rsidR="003677B2">
        <w:t>o</w:t>
      </w:r>
      <w:r w:rsidR="00E80EE4">
        <w:t xml:space="preserve"> svoje pisano izvješće od </w:t>
      </w:r>
      <w:r w:rsidR="0010294C">
        <w:t>1</w:t>
      </w:r>
      <w:r w:rsidR="00622E91">
        <w:t>6</w:t>
      </w:r>
      <w:r w:rsidR="00E80EE4">
        <w:t>.0</w:t>
      </w:r>
      <w:r w:rsidR="0010294C">
        <w:t>5</w:t>
      </w:r>
      <w:r w:rsidR="00E80EE4">
        <w:t xml:space="preserve">.2016., a koje prileži u spisu na listu </w:t>
      </w:r>
      <w:r w:rsidR="0010294C">
        <w:t>23</w:t>
      </w:r>
      <w:r w:rsidR="00FC19FA">
        <w:t>-2</w:t>
      </w:r>
      <w:r w:rsidR="0010294C">
        <w:t>6</w:t>
      </w:r>
      <w:r w:rsidR="00E80EE4">
        <w:t xml:space="preserve">, </w:t>
      </w:r>
      <w:r w:rsidR="00702E78">
        <w:t>izvršen</w:t>
      </w:r>
      <w:r w:rsidR="00AB52CB">
        <w:t xml:space="preserve"> je</w:t>
      </w:r>
      <w:r w:rsidR="00702E78"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622E91">
        <w:t>.</w:t>
      </w:r>
      <w:r w:rsidR="00917AF6">
        <w:t xml:space="preserve"> Kako dužnik nema imovine koja bi ušla u stečajnu masu i iz koje bi se mogli namiriti troškovi stečajnog postupka </w:t>
      </w:r>
      <w:r w:rsidR="00442BB5">
        <w:t>odlučeno</w:t>
      </w:r>
      <w:r w:rsidR="00917AF6">
        <w:t xml:space="preserve"> je </w:t>
      </w:r>
      <w:r w:rsidR="00442BB5">
        <w:t xml:space="preserve">kao u izreci temeljem odredbe čl. </w:t>
      </w:r>
      <w:r w:rsidR="00FA72D5">
        <w:t>132. stav 1. SZ-a</w:t>
      </w:r>
      <w:r w:rsidR="00442BB5">
        <w:t>.</w:t>
      </w:r>
      <w:r w:rsidR="00FA72D5">
        <w:t xml:space="preserve"> </w:t>
      </w:r>
    </w:p>
    <w:p w:rsidRDefault="005A443A" w:rsidP="00442BB5" w:rsidR="005A443A">
      <w:pPr>
        <w:ind w:firstLine="708"/>
        <w:jc w:val="both"/>
      </w:pPr>
    </w:p>
    <w:p w:rsidRDefault="00366EA4" w:rsidP="00293017" w:rsidR="00366EA4">
      <w:pPr>
        <w:jc w:val="both"/>
      </w:pPr>
    </w:p>
    <w:p w:rsidRDefault="00293017" w:rsidP="009A5797" w:rsidR="002B2EE1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622E91">
        <w:t>9</w:t>
      </w:r>
      <w:r w:rsidR="00415439" w:rsidRPr="00F15533">
        <w:t xml:space="preserve">. </w:t>
      </w:r>
      <w:r w:rsidR="00F0096B">
        <w:t>lipnja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FC19FA" w:rsidP="009A5797" w:rsidR="00FC19FA">
      <w:pPr>
        <w:jc w:val="both"/>
      </w:pPr>
    </w:p>
    <w:p w:rsidRDefault="00FC19FA" w:rsidP="009A5797" w:rsidR="00FC19FA" w:rsidRPr="00F15533">
      <w:pPr>
        <w:jc w:val="both"/>
      </w:pP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622E91" w:rsidR="00DC2A67">
      <w:pPr>
        <w:jc w:val="both"/>
        <w:rPr>
          <w:b/>
          <w:bCs/>
        </w:rPr>
      </w:pPr>
      <w:r>
        <w:t xml:space="preserve">Elizabeta Đeke   </w:t>
      </w:r>
      <w:r w:rsidR="00DA2451">
        <w:t xml:space="preserve"> </w:t>
      </w:r>
      <w:r w:rsidR="000C4699" w:rsidRPr="00F15533"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 w:rsidRPr="00F15533">
        <w:t xml:space="preserve"> </w:t>
      </w:r>
      <w:r>
        <w:t xml:space="preserve">      </w:t>
      </w:r>
      <w:r w:rsidR="000C4699" w:rsidRPr="00F15533">
        <w:t xml:space="preserve">mr. sc. </w:t>
      </w:r>
      <w:smartTag w:element="metricconverter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850B75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p w:rsidRDefault="00DC2A67" w:rsidP="00850B75" w:rsidR="00DC2A67" w:rsidRPr="00155E75">
      <w:pPr>
        <w:numPr>
          <w:ilvl w:val="0"/>
          <w:numId w:val="4"/>
        </w:numPr>
        <w:jc w:val="both"/>
        <w:rPr>
          <w:bCs/>
        </w:rPr>
      </w:pPr>
      <w:r w:rsidRPr="00D378AB">
        <w:rPr>
          <w:bCs/>
        </w:rPr>
        <w:t>kal.</w:t>
      </w:r>
      <w:r w:rsidR="003C2E39">
        <w:rPr>
          <w:bCs/>
        </w:rPr>
        <w:t xml:space="preserve"> </w:t>
      </w:r>
      <w:r w:rsidR="00622E91">
        <w:rPr>
          <w:bCs/>
        </w:rPr>
        <w:t>2</w:t>
      </w:r>
      <w:r w:rsidR="0010294C">
        <w:rPr>
          <w:bCs/>
        </w:rPr>
        <w:t>6</w:t>
      </w:r>
      <w:r w:rsidR="00DA2451">
        <w:rPr>
          <w:bCs/>
        </w:rPr>
        <w:t>/</w:t>
      </w:r>
      <w:r w:rsidR="006A08A5">
        <w:rPr>
          <w:bCs/>
        </w:rPr>
        <w:t>7</w:t>
      </w:r>
    </w:p>
    <w:sectPr w:rsidR="00DC2A67" w:rsidRPr="00155E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4A4" w:rsidR="002244A4">
      <w:r>
        <w:separator/>
      </w:r>
    </w:p>
  </w:endnote>
  <w:endnote w:id="0" w:type="continuationSeparator">
    <w:p w:rsidRDefault="002244A4" w:rsidR="00224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4A4" w:rsidR="002244A4">
      <w:r>
        <w:separator/>
      </w:r>
    </w:p>
  </w:footnote>
  <w:footnote w:id="0" w:type="continuationSeparator">
    <w:p w:rsidRDefault="002244A4" w:rsidR="002244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70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49064C" w:rsidRPr="0049064C">
      <w:t>14 St-337/16-18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4CEA"/>
    <w:rsid w:val="000553EA"/>
    <w:rsid w:val="00060509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6EA3"/>
    <w:rsid w:val="000C1B1A"/>
    <w:rsid w:val="000C4699"/>
    <w:rsid w:val="000C789E"/>
    <w:rsid w:val="000D77EE"/>
    <w:rsid w:val="000E3C7E"/>
    <w:rsid w:val="000E5996"/>
    <w:rsid w:val="000E5D3A"/>
    <w:rsid w:val="00101225"/>
    <w:rsid w:val="0010294C"/>
    <w:rsid w:val="001043ED"/>
    <w:rsid w:val="001045B4"/>
    <w:rsid w:val="00105288"/>
    <w:rsid w:val="001056E0"/>
    <w:rsid w:val="001133AC"/>
    <w:rsid w:val="00113D4C"/>
    <w:rsid w:val="00115E33"/>
    <w:rsid w:val="00123508"/>
    <w:rsid w:val="001246D2"/>
    <w:rsid w:val="00131FF3"/>
    <w:rsid w:val="00143111"/>
    <w:rsid w:val="00147DE0"/>
    <w:rsid w:val="00150CE4"/>
    <w:rsid w:val="0015361E"/>
    <w:rsid w:val="00153A73"/>
    <w:rsid w:val="00154F6F"/>
    <w:rsid w:val="00155E75"/>
    <w:rsid w:val="0015660F"/>
    <w:rsid w:val="00161A7B"/>
    <w:rsid w:val="001637D0"/>
    <w:rsid w:val="0016435C"/>
    <w:rsid w:val="00167253"/>
    <w:rsid w:val="00173457"/>
    <w:rsid w:val="00174998"/>
    <w:rsid w:val="0018350D"/>
    <w:rsid w:val="001909B1"/>
    <w:rsid w:val="00195508"/>
    <w:rsid w:val="001A2D05"/>
    <w:rsid w:val="001A608D"/>
    <w:rsid w:val="001A610B"/>
    <w:rsid w:val="001B5956"/>
    <w:rsid w:val="001B70B2"/>
    <w:rsid w:val="001B77C7"/>
    <w:rsid w:val="001C1414"/>
    <w:rsid w:val="001C2EA0"/>
    <w:rsid w:val="001C77A9"/>
    <w:rsid w:val="001D2A1E"/>
    <w:rsid w:val="001E554E"/>
    <w:rsid w:val="001E7628"/>
    <w:rsid w:val="001F3000"/>
    <w:rsid w:val="00220316"/>
    <w:rsid w:val="002244A4"/>
    <w:rsid w:val="00225E3F"/>
    <w:rsid w:val="0022676C"/>
    <w:rsid w:val="002309B7"/>
    <w:rsid w:val="00232922"/>
    <w:rsid w:val="00241AEE"/>
    <w:rsid w:val="00252590"/>
    <w:rsid w:val="0026746C"/>
    <w:rsid w:val="002703E6"/>
    <w:rsid w:val="00270975"/>
    <w:rsid w:val="00274D91"/>
    <w:rsid w:val="0028087F"/>
    <w:rsid w:val="00290596"/>
    <w:rsid w:val="002906AD"/>
    <w:rsid w:val="002917D2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B7777"/>
    <w:rsid w:val="002C42E2"/>
    <w:rsid w:val="002C5EB7"/>
    <w:rsid w:val="002C6C16"/>
    <w:rsid w:val="002D379B"/>
    <w:rsid w:val="002D7B85"/>
    <w:rsid w:val="002E363F"/>
    <w:rsid w:val="002E4BBB"/>
    <w:rsid w:val="002F0624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B24"/>
    <w:rsid w:val="00334706"/>
    <w:rsid w:val="003404D8"/>
    <w:rsid w:val="003476D3"/>
    <w:rsid w:val="0035218E"/>
    <w:rsid w:val="00353F6D"/>
    <w:rsid w:val="00355454"/>
    <w:rsid w:val="00361FD0"/>
    <w:rsid w:val="00362798"/>
    <w:rsid w:val="00366EA4"/>
    <w:rsid w:val="003677B2"/>
    <w:rsid w:val="00371A4B"/>
    <w:rsid w:val="003759AF"/>
    <w:rsid w:val="003812DD"/>
    <w:rsid w:val="0038344C"/>
    <w:rsid w:val="00387DD1"/>
    <w:rsid w:val="00390B09"/>
    <w:rsid w:val="00393F3C"/>
    <w:rsid w:val="003944D3"/>
    <w:rsid w:val="003949DB"/>
    <w:rsid w:val="00397E40"/>
    <w:rsid w:val="003A104E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2E39"/>
    <w:rsid w:val="003C6576"/>
    <w:rsid w:val="003C79A0"/>
    <w:rsid w:val="003C7D7B"/>
    <w:rsid w:val="003D5312"/>
    <w:rsid w:val="003E4950"/>
    <w:rsid w:val="003E4C50"/>
    <w:rsid w:val="00415439"/>
    <w:rsid w:val="00417551"/>
    <w:rsid w:val="0042041C"/>
    <w:rsid w:val="00420E5C"/>
    <w:rsid w:val="00422AED"/>
    <w:rsid w:val="00427A9A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9064C"/>
    <w:rsid w:val="00490DD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0220"/>
    <w:rsid w:val="00513251"/>
    <w:rsid w:val="0051325F"/>
    <w:rsid w:val="00515FBB"/>
    <w:rsid w:val="00537F04"/>
    <w:rsid w:val="00545D9E"/>
    <w:rsid w:val="0055111D"/>
    <w:rsid w:val="00560284"/>
    <w:rsid w:val="005639E2"/>
    <w:rsid w:val="005661A7"/>
    <w:rsid w:val="00571EB4"/>
    <w:rsid w:val="00576C91"/>
    <w:rsid w:val="00584EBB"/>
    <w:rsid w:val="00587BD7"/>
    <w:rsid w:val="00592389"/>
    <w:rsid w:val="0059650C"/>
    <w:rsid w:val="005971F1"/>
    <w:rsid w:val="00597F84"/>
    <w:rsid w:val="005A443A"/>
    <w:rsid w:val="005A73F6"/>
    <w:rsid w:val="005C1D46"/>
    <w:rsid w:val="005C5A85"/>
    <w:rsid w:val="005C5BBD"/>
    <w:rsid w:val="005F2FF7"/>
    <w:rsid w:val="005F7553"/>
    <w:rsid w:val="00606E4C"/>
    <w:rsid w:val="00611E18"/>
    <w:rsid w:val="006178F4"/>
    <w:rsid w:val="00622E91"/>
    <w:rsid w:val="0062620B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4E38"/>
    <w:rsid w:val="00685E1B"/>
    <w:rsid w:val="00686C35"/>
    <w:rsid w:val="00690421"/>
    <w:rsid w:val="006904B8"/>
    <w:rsid w:val="006927A6"/>
    <w:rsid w:val="00693D36"/>
    <w:rsid w:val="0069474C"/>
    <w:rsid w:val="00696644"/>
    <w:rsid w:val="0069799E"/>
    <w:rsid w:val="006A029C"/>
    <w:rsid w:val="006A08A5"/>
    <w:rsid w:val="006A3449"/>
    <w:rsid w:val="006A3BD8"/>
    <w:rsid w:val="006A4A2E"/>
    <w:rsid w:val="006B1987"/>
    <w:rsid w:val="006B4D96"/>
    <w:rsid w:val="006E5446"/>
    <w:rsid w:val="006F0C2B"/>
    <w:rsid w:val="006F4C12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6182"/>
    <w:rsid w:val="00761C5B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D6374"/>
    <w:rsid w:val="007E02C0"/>
    <w:rsid w:val="007F0B76"/>
    <w:rsid w:val="007F0C81"/>
    <w:rsid w:val="007F4020"/>
    <w:rsid w:val="008027DC"/>
    <w:rsid w:val="008048BB"/>
    <w:rsid w:val="0080563D"/>
    <w:rsid w:val="0081282F"/>
    <w:rsid w:val="00812994"/>
    <w:rsid w:val="00813902"/>
    <w:rsid w:val="00814017"/>
    <w:rsid w:val="008144B7"/>
    <w:rsid w:val="00823302"/>
    <w:rsid w:val="00824BF6"/>
    <w:rsid w:val="00836413"/>
    <w:rsid w:val="00850B75"/>
    <w:rsid w:val="00851512"/>
    <w:rsid w:val="0087511D"/>
    <w:rsid w:val="00882406"/>
    <w:rsid w:val="008863C1"/>
    <w:rsid w:val="0089293A"/>
    <w:rsid w:val="0089593D"/>
    <w:rsid w:val="008A0EBC"/>
    <w:rsid w:val="008B342A"/>
    <w:rsid w:val="008C1382"/>
    <w:rsid w:val="008D5D98"/>
    <w:rsid w:val="008E1565"/>
    <w:rsid w:val="008E5B19"/>
    <w:rsid w:val="008F08B1"/>
    <w:rsid w:val="008F536E"/>
    <w:rsid w:val="009035BD"/>
    <w:rsid w:val="00917AF6"/>
    <w:rsid w:val="00917F50"/>
    <w:rsid w:val="00922264"/>
    <w:rsid w:val="0092256F"/>
    <w:rsid w:val="009247BB"/>
    <w:rsid w:val="00925E4A"/>
    <w:rsid w:val="0092683E"/>
    <w:rsid w:val="00926F5D"/>
    <w:rsid w:val="00932535"/>
    <w:rsid w:val="00942152"/>
    <w:rsid w:val="00942D03"/>
    <w:rsid w:val="00951FBD"/>
    <w:rsid w:val="009562AA"/>
    <w:rsid w:val="0096072E"/>
    <w:rsid w:val="009617CA"/>
    <w:rsid w:val="00967DD6"/>
    <w:rsid w:val="009750F1"/>
    <w:rsid w:val="00985241"/>
    <w:rsid w:val="00987DEF"/>
    <w:rsid w:val="0099202C"/>
    <w:rsid w:val="009A2FE1"/>
    <w:rsid w:val="009A5797"/>
    <w:rsid w:val="009C3256"/>
    <w:rsid w:val="009C64D8"/>
    <w:rsid w:val="009D2F28"/>
    <w:rsid w:val="009D572A"/>
    <w:rsid w:val="009E258A"/>
    <w:rsid w:val="00A006A3"/>
    <w:rsid w:val="00A01E3A"/>
    <w:rsid w:val="00A04AC0"/>
    <w:rsid w:val="00A06F64"/>
    <w:rsid w:val="00A07F49"/>
    <w:rsid w:val="00A23433"/>
    <w:rsid w:val="00A251E3"/>
    <w:rsid w:val="00A3289A"/>
    <w:rsid w:val="00A33AC5"/>
    <w:rsid w:val="00A371EB"/>
    <w:rsid w:val="00A40609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6146"/>
    <w:rsid w:val="00AB7106"/>
    <w:rsid w:val="00AE0D46"/>
    <w:rsid w:val="00AE7B40"/>
    <w:rsid w:val="00AE7F0E"/>
    <w:rsid w:val="00AF1959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27D7"/>
    <w:rsid w:val="00B87D99"/>
    <w:rsid w:val="00B91F37"/>
    <w:rsid w:val="00B936E8"/>
    <w:rsid w:val="00B95212"/>
    <w:rsid w:val="00B95F53"/>
    <w:rsid w:val="00B96B79"/>
    <w:rsid w:val="00B96E20"/>
    <w:rsid w:val="00B97F86"/>
    <w:rsid w:val="00BA5D36"/>
    <w:rsid w:val="00BB765D"/>
    <w:rsid w:val="00BB7BF4"/>
    <w:rsid w:val="00BD06CE"/>
    <w:rsid w:val="00BD34A3"/>
    <w:rsid w:val="00BD4BA3"/>
    <w:rsid w:val="00BF7A0D"/>
    <w:rsid w:val="00C1193E"/>
    <w:rsid w:val="00C124F5"/>
    <w:rsid w:val="00C15701"/>
    <w:rsid w:val="00C16A5B"/>
    <w:rsid w:val="00C25DC7"/>
    <w:rsid w:val="00C31F79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1888"/>
    <w:rsid w:val="00C7265E"/>
    <w:rsid w:val="00C756BA"/>
    <w:rsid w:val="00C769B5"/>
    <w:rsid w:val="00C77F80"/>
    <w:rsid w:val="00C87A04"/>
    <w:rsid w:val="00C902F4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E7F9A"/>
    <w:rsid w:val="00CF3004"/>
    <w:rsid w:val="00CF3132"/>
    <w:rsid w:val="00CF5BF2"/>
    <w:rsid w:val="00D02B3D"/>
    <w:rsid w:val="00D10E71"/>
    <w:rsid w:val="00D272AA"/>
    <w:rsid w:val="00D31ADC"/>
    <w:rsid w:val="00D31BB9"/>
    <w:rsid w:val="00D354A9"/>
    <w:rsid w:val="00D378AB"/>
    <w:rsid w:val="00D54674"/>
    <w:rsid w:val="00D5698B"/>
    <w:rsid w:val="00D64865"/>
    <w:rsid w:val="00D711A1"/>
    <w:rsid w:val="00D745A1"/>
    <w:rsid w:val="00D75DA6"/>
    <w:rsid w:val="00D8111E"/>
    <w:rsid w:val="00D91F9F"/>
    <w:rsid w:val="00DA2451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6EFF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0EE4"/>
    <w:rsid w:val="00E8111A"/>
    <w:rsid w:val="00E86B15"/>
    <w:rsid w:val="00E93FB9"/>
    <w:rsid w:val="00E948EE"/>
    <w:rsid w:val="00EA0991"/>
    <w:rsid w:val="00EA4ACD"/>
    <w:rsid w:val="00EA735A"/>
    <w:rsid w:val="00EB022B"/>
    <w:rsid w:val="00EB0C1A"/>
    <w:rsid w:val="00EB3578"/>
    <w:rsid w:val="00EB4095"/>
    <w:rsid w:val="00EB6F30"/>
    <w:rsid w:val="00EB7711"/>
    <w:rsid w:val="00EC3BDB"/>
    <w:rsid w:val="00EC71E2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096B"/>
    <w:rsid w:val="00F06B1B"/>
    <w:rsid w:val="00F12CBE"/>
    <w:rsid w:val="00F144AE"/>
    <w:rsid w:val="00F15533"/>
    <w:rsid w:val="00F17547"/>
    <w:rsid w:val="00F1774F"/>
    <w:rsid w:val="00F212C8"/>
    <w:rsid w:val="00F22530"/>
    <w:rsid w:val="00F22FBE"/>
    <w:rsid w:val="00F301CD"/>
    <w:rsid w:val="00F34837"/>
    <w:rsid w:val="00F34C10"/>
    <w:rsid w:val="00F3667C"/>
    <w:rsid w:val="00F452DA"/>
    <w:rsid w:val="00F541BA"/>
    <w:rsid w:val="00F573C6"/>
    <w:rsid w:val="00F60AF1"/>
    <w:rsid w:val="00F60BBA"/>
    <w:rsid w:val="00F61E73"/>
    <w:rsid w:val="00F64A85"/>
    <w:rsid w:val="00F67022"/>
    <w:rsid w:val="00F7567E"/>
    <w:rsid w:val="00F7600C"/>
    <w:rsid w:val="00F77204"/>
    <w:rsid w:val="00F803CF"/>
    <w:rsid w:val="00F91201"/>
    <w:rsid w:val="00F927EE"/>
    <w:rsid w:val="00F95E8C"/>
    <w:rsid w:val="00F97867"/>
    <w:rsid w:val="00FA06BB"/>
    <w:rsid w:val="00FA187D"/>
    <w:rsid w:val="00FA26AC"/>
    <w:rsid w:val="00FA5138"/>
    <w:rsid w:val="00FA6756"/>
    <w:rsid w:val="00FA72D5"/>
    <w:rsid w:val="00FB39A0"/>
    <w:rsid w:val="00FC0F86"/>
    <w:rsid w:val="00FC19FA"/>
    <w:rsid w:val="00FC7305"/>
    <w:rsid w:val="00FD0749"/>
    <w:rsid w:val="00FD0FD9"/>
    <w:rsid w:val="00FD6872"/>
    <w:rsid w:val="00FE6C1D"/>
    <w:rsid w:val="00FF52DB"/>
    <w:rsid w:val="00FF530D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670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6702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6702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02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02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670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6702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6702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02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02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FENIX TOPLINSKE PUMPE d.o.o. za proizvodnju, trgovinu i usluge</izvorni_sadrzaj>
    <derivirana_varijabla naziv="DomainObject.Predmet.ProtustrankaFormated_1">  FENIX TOPLINSKE PUMPE d.o.o. za proizvodnju, trgovinu i usluge</derivirana_varijabla>
  </DomainObject.Predmet.ProtustrankaFormated>
  <DomainObject.Predmet.ProtustrankaFormatedOIB>
    <izvorni_sadrzaj>  FENIX TOPLINSKE PUMPE d.o.o. za proizvodnju, trgovinu i usluge, OIB 90715165062</izvorni_sadrzaj>
    <derivirana_varijabla naziv="DomainObject.Predmet.ProtustrankaFormatedOIB_1">  FENIX TOPLINSKE PUMPE d.o.o. za proizvodnju, trgovinu i usluge, OIB 90715165062</derivirana_varijabla>
  </DomainObject.Predmet.ProtustrankaFormatedOIB>
  <DomainObject.Predmet.ProtustrankaFormatedWithAdress>
    <izvorni_sadrzaj> FENIX TOPLINSKE PUMPE d.o.o. za proizvodnju, trgovinu i usluge, Stadionsko naselje 104, 31000 Osijek</izvorni_sadrzaj>
    <derivirana_varijabla naziv="DomainObject.Predmet.ProtustrankaFormatedWithAdress_1"> FENIX TOPLINSKE PUMPE d.o.o. za proizvodnju, trgovinu i usluge, Stadionsko naselje 104, 31000 Osijek</derivirana_varijabla>
  </DomainObject.Predmet.ProtustrankaFormatedWithAdress>
  <DomainObject.Predmet.ProtustrankaFormatedWithAdressOIB>
    <izvorni_sadrzaj> FENIX TOPLINSKE PUMPE d.o.o. za proizvodnju, trgovinu i usluge, OIB 90715165062, Stadionsko naselje 104, 31000 Osijek</izvorni_sadrzaj>
    <derivirana_varijabla naziv="DomainObject.Predmet.ProtustrankaFormatedWithAdressOIB_1"> FENIX TOPLINSKE PUMPE d.o.o. za proizvodnju, trgovinu i usluge, OIB 90715165062, Stadionsko naselje 104, 31000 Osijek</derivirana_varijabla>
  </DomainObject.Predmet.ProtustrankaFormatedWithAdressOIB>
  <DomainObject.Predmet.ProtustrankaWithAdress>
    <izvorni_sadrzaj>FENIX TOPLINSKE PUMPE d.o.o. za proizvodnju, trgovinu i usluge Stadionsko naselje 104, 31000 Osijek</izvorni_sadrzaj>
    <derivirana_varijabla naziv="DomainObject.Predmet.ProtustrankaWithAdress_1">FENIX TOPLINSKE PUMPE d.o.o. za proizvodnju, trgovinu i usluge Stadionsko naselje 104, 31000 Osijek</derivirana_varijabla>
  </DomainObject.Predmet.ProtustrankaWithAdress>
  <DomainObject.Predmet.ProtustrankaWithAdressOIB>
    <izvorni_sadrzaj>FENIX TOPLINSKE PUMPE d.o.o. za proizvodnju, trgovinu i usluge, OIB 90715165062, Stadionsko naselje 104, 31000 Osijek</izvorni_sadrzaj>
    <derivirana_varijabla naziv="DomainObject.Predmet.ProtustrankaWithAdressOIB_1">FENIX TOPLINSKE PUMPE d.o.o. za proizvodnju, trgovinu i usluge, OIB 90715165062, Stadionsko naselje 104, 31000 Osijek</derivirana_varijabla>
  </DomainObject.Predmet.ProtustrankaWithAdressOIB>
  <DomainObject.Predmet.ProtustrankaNazivFormated>
    <izvorni_sadrzaj>FENIX TOPLINSKE PUMPE d.o.o. za proizvodnju, trgovinu i usluge</izvorni_sadrzaj>
    <derivirana_varijabla naziv="DomainObject.Predmet.ProtustrankaNazivFormated_1">FENIX TOPLINSKE PUMPE d.o.o. za proizvodnju, trgovinu i usluge</derivirana_varijabla>
  </DomainObject.Predmet.ProtustrankaNazivFormated>
  <DomainObject.Predmet.ProtustrankaNazivFormatedOIB>
    <izvorni_sadrzaj>FENIX TOPLINSKE PUMPE d.o.o. za proizvodnju, trgovinu i usluge, OIB 90715165062</izvorni_sadrzaj>
    <derivirana_varijabla naziv="DomainObject.Predmet.ProtustrankaNazivFormatedOIB_1">FENIX TOPLINSKE PUMPE d.o.o. za proizvodnju, trgovinu i usluge, OIB 90715165062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FENIX TOPLINSKE PUMPE d.o.o. za proizvodnju, trgovinu i usluge</item>
    </izvorni_sadrzaj>
    <derivirana_varijabla naziv="DomainObject.Predmet.ProtuStrankaListFormated_1">
      <item>FENIX TOPLINSKE PUMPE d.o.o. za proizvodnju, trgovinu i usluge</item>
    </derivirana_varijabla>
  </DomainObject.Predmet.ProtuStrankaListFormated>
  <DomainObject.Predmet.ProtuStrankaListFormatedOIB>
    <izvorni_sadrzaj>
      <item>FENIX TOPLINSKE PUMPE d.o.o. za proizvodnju, trgovinu i usluge, OIB 90715165062</item>
    </izvorni_sadrzaj>
    <derivirana_varijabla naziv="DomainObject.Predmet.ProtuStrankaListFormatedOIB_1">
      <item>FENIX TOPLINSKE PUMPE d.o.o. za proizvodnju, trgovinu i usluge, OIB 90715165062</item>
    </derivirana_varijabla>
  </DomainObject.Predmet.ProtuStrankaListFormatedOIB>
  <DomainObject.Predmet.ProtuStrankaListFormatedWithAdress>
    <izvorni_sadrzaj>
      <item>FENIX TOPLINSKE PUMPE d.o.o. za proizvodnju, trgovinu i usluge, Stadionsko naselje 104, 31000 Osijek</item>
    </izvorni_sadrzaj>
    <derivirana_varijabla naziv="DomainObject.Predmet.ProtuStrankaListFormatedWithAdress_1">
      <item>FENIX TOPLINSKE PUMPE d.o.o. za proizvodnju, trgovinu i usluge, Stadionsko naselje 104, 31000 Osijek</item>
    </derivirana_varijabla>
  </DomainObject.Predmet.ProtuStrankaListFormatedWithAdress>
  <DomainObject.Predmet.ProtuStrankaListFormatedWithAdressOIB>
    <izvorni_sadrzaj>
      <item>FENIX TOPLINSKE PUMPE d.o.o. za proizvodnju, trgovinu i usluge, OIB 90715165062, Stadionsko naselje 104, 31000 Osijek</item>
    </izvorni_sadrzaj>
    <derivirana_varijabla naziv="DomainObject.Predmet.ProtuStrankaListFormatedWithAdressOIB_1">
      <item>FENIX TOPLINSKE PUMPE d.o.o. za proizvodnju, trgovinu i usluge, OIB 90715165062, Stadionsko naselje 104, 31000 Osijek</item>
    </derivirana_varijabla>
  </DomainObject.Predmet.ProtuStrankaListFormatedWithAdressOIB>
  <DomainObject.Predmet.ProtuStrankaListNazivFormated>
    <izvorni_sadrzaj>
      <item>FENIX TOPLINSKE PUMPE d.o.o. za proizvodnju, trgovinu i usluge</item>
    </izvorni_sadrzaj>
    <derivirana_varijabla naziv="DomainObject.Predmet.ProtuStrankaListNazivFormated_1">
      <item>FENIX TOPLINSKE PUMPE d.o.o. za proizvodnju, trgovinu i usluge</item>
    </derivirana_varijabla>
  </DomainObject.Predmet.ProtuStrankaListNazivFormated>
  <DomainObject.Predmet.ProtuStrankaListNazivFormatedOIB>
    <izvorni_sadrzaj>
      <item>FENIX TOPLINSKE PUMPE d.o.o. za proizvodnju, trgovinu i usluge, OIB 90715165062</item>
    </izvorni_sadrzaj>
    <derivirana_varijabla naziv="DomainObject.Predmet.ProtuStrankaListNazivFormatedOIB_1">
      <item>FENIX TOPLINSKE PUMPE d.o.o. za proizvodnju, trgovinu i usluge, OIB 90715165062</item>
    </derivirana_varijabla>
  </DomainObject.Predmet.ProtuStrankaListNazivFormatedOIB>
  <DomainObject.Predmet.OstaliListFormated>
    <izvorni_sadrzaj>
      <item>ŽDO GUO Osijek</item>
      <item>Boja Stanković</item>
      <item>Toni Despot</item>
    </izvorni_sadrzaj>
    <derivirana_varijabla naziv="DomainObject.Predmet.OstaliListFormated_1">
      <item>ŽDO GUO Osijek</item>
      <item>Boja Stanković</item>
      <item>Toni Despot</item>
    </derivirana_varijabla>
  </DomainObject.Predmet.OstaliListFormated>
  <DomainObject.Predmet.OstaliListFormatedOIB>
    <izvorni_sadrzaj>
      <item>ŽDO GUO Osijek</item>
      <item>Boja Stanković, OIB 96757479881</item>
      <item>Toni Despot, OIB 92806236894</item>
    </izvorni_sadrzaj>
    <derivirana_varijabla naziv="DomainObject.Predmet.OstaliListFormatedOIB_1">
      <item>ŽDO GUO Osijek</item>
      <item>Boja Stanković, OIB 96757479881</item>
      <item>Toni Despot, OIB 92806236894</item>
    </derivirana_varijabla>
  </DomainObject.Predmet.OstaliListFormatedOIB>
  <DomainObject.Predmet.OstaliListFormatedWithAdress>
    <izvorni_sadrzaj>
      <item>ŽDO GUO Osijek</item>
      <item>Boja Stanković, Ilirska 48, 31000 Osijek</item>
      <item>Toni Despot, Stadionsko naselje 104, 31000 Osijek</item>
    </izvorni_sadrzaj>
    <derivirana_varijabla naziv="DomainObject.Predmet.OstaliListFormatedWithAdress_1">
      <item>ŽDO GUO Osijek</item>
      <item>Boja Stanković, Ilirska 48, 31000 Osijek</item>
      <item>Toni Despot, Stadionsko naselje 104, 31000 Osijek</item>
    </derivirana_varijabla>
  </DomainObject.Predmet.OstaliListFormatedWithAdress>
  <DomainObject.Predmet.OstaliListFormatedWithAdressOIB>
    <izvorni_sadrzaj>
      <item>ŽDO GUO Osijek</item>
      <item>Boja Stanković, OIB 96757479881, Ilirska 48, 31000 Osijek</item>
      <item>Toni Despot, OIB 92806236894, Stadionsko naselje 104, 31000 Osijek</item>
    </izvorni_sadrzaj>
    <derivirana_varijabla naziv="DomainObject.Predmet.OstaliListFormatedWithAdressOIB_1">
      <item>ŽDO GUO Osijek</item>
      <item>Boja Stanković, OIB 96757479881, Ilirska 48, 31000 Osijek</item>
      <item>Toni Despot, OIB 92806236894, Stadionsko naselje 104, 31000 Osijek</item>
    </derivirana_varijabla>
  </DomainObject.Predmet.OstaliListFormatedWithAdressOIB>
  <DomainObject.Predmet.OstaliListNazivFormated>
    <izvorni_sadrzaj>
      <item>ŽDO GUO Osijek</item>
      <item>Boja Stanković</item>
      <item>Toni Despot</item>
    </izvorni_sadrzaj>
    <derivirana_varijabla naziv="DomainObject.Predmet.OstaliListNazivFormated_1">
      <item>ŽDO GUO Osijek</item>
      <item>Boja Stanković</item>
      <item>Toni Despot</item>
    </derivirana_varijabla>
  </DomainObject.Predmet.OstaliListNazivFormated>
  <DomainObject.Predmet.OstaliListNazivFormatedOIB>
    <izvorni_sadrzaj>
      <item>ŽDO GUO Osijek</item>
      <item>Boja Stanković, OIB 96757479881</item>
      <item>Toni Despot, OIB 92806236894</item>
    </izvorni_sadrzaj>
    <derivirana_varijabla naziv="DomainObject.Predmet.OstaliListNazivFormatedOIB_1">
      <item>ŽDO GUO Osijek</item>
      <item>Boja Stanković, OIB 96757479881</item>
      <item>Toni Despot, OIB 92806236894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FENIX TOPLINSKE PUMPE d.o.o. za proizvodnju, trgovinu i usluge</izvorni_sadrzaj>
    <derivirana_varijabla naziv="DomainObject.Predmet.ProtustrankaIDrugi_1">FENIX TOPLINSKE PUMPE d.o.o. za proizvodnju,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FENIX TOPLINSKE PUMPE d.o.o. za proizvodnju, trgovinu i usluge, OIB 90715165062, Stadionsko naselje 104, 31000 Osijek</izvorni_sadrzaj>
    <derivirana_varijabla naziv="DomainObject.Predmet.ProtustrankaIDrugiAdressOIB_1">FENIX TOPLINSKE PUMPE d.o.o. za proizvodnju, trgovinu i usluge, OIB 90715165062, Stadionsko naselje 104,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FENIX TOPLINSKE PUMPE d.o.o. za proizvodnju, trgovinu i usluge</item>
      <item>ŽDO GUO Osijek</item>
      <item>Boja Stanković</item>
      <item>Toni Despot</item>
    </izvorni_sadrzaj>
    <derivirana_varijabla naziv="DomainObject.Predmet.SudioniciListNaziv_1">
      <item>FINA RC OSIJEK</item>
      <item>FENIX TOPLINSKE PUMPE d.o.o. za proizvodnju, trgovinu i usluge</item>
      <item>ŽDO GUO Osijek</item>
      <item>Boja Stanković</item>
      <item>Toni Despot</item>
    </derivirana_varijabla>
  </DomainObject.Predmet.SudioniciListNaziv>
  <DomainObject.Predmet.SudioniciListAdressOIB>
    <izvorni_sadrzaj>
      <item>FINA RC OSIJEK, OIB 85821130368, L. JEGERA 3,31000 Osijek</item>
      <item>FENIX TOPLINSKE PUMPE d.o.o. za proizvodnju, trgovinu i usluge, OIB 90715165062, Stadionsko naselje 104,31000 Osijek</item>
      <item>ŽDO GUO Osijek</item>
      <item>Boja Stanković, OIB 96757479881, Ilirska 48,31000 Osijek</item>
      <item>Toni Despot, OIB 92806236894, Stadionsko naselje 104,31000 Osijek</item>
    </izvorni_sadrzaj>
    <derivirana_varijabla naziv="DomainObject.Predmet.SudioniciListAdressOIB_1">
      <item>FINA RC OSIJEK, OIB 85821130368, L. JEGERA 3,31000 Osijek</item>
      <item>FENIX TOPLINSKE PUMPE d.o.o. za proizvodnju, trgovinu i usluge, OIB 90715165062, Stadionsko naselje 104,31000 Osijek</item>
      <item>ŽDO GUO Osijek</item>
      <item>Boja Stanković, OIB 96757479881, Ilirska 48,31000 Osijek</item>
      <item>Toni Despot, OIB 92806236894, Stadionsko naselje 104,31000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90715165062</item>
      <item>, OIB null</item>
      <item>, OIB 96757479881</item>
      <item>, OIB 92806236894</item>
    </izvorni_sadrzaj>
    <derivirana_varijabla naziv="DomainObject.Predmet.SudioniciListNazivOIB_1">
      <item>, OIB 85821130368</item>
      <item>, OIB 90715165062</item>
      <item>, OIB null</item>
      <item>, OIB 96757479881</item>
      <item>, OIB 92806236894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628</properties:Words>
  <properties:Characters>3344</properties:Characters>
  <properties:Lines>89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2016-06-03T11:53:00Z</dcterms:created>
  <dc:creator>banka</dc:creator>
  <cp:lastModifiedBy>Elizabeta Đeke</cp:lastModifiedBy>
  <cp:lastPrinted>2016-06-01T11:31:00Z</cp:lastPrinted>
  <dcterms:modified xmlns:xsi="http://www.w3.org/2001/XMLSchema-instance" xsi:type="dcterms:W3CDTF">2016-06-09T11:57:00Z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