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b326" w14:paraId="5bfb326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C009E4">
        <w:t>86</w:t>
      </w:r>
      <w:r w:rsidR="00694E1F">
        <w:t>4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09428E">
        <w:t xml:space="preserve"> </w:t>
      </w:r>
      <w:r w:rsidR="00FC4B5A">
        <w:t xml:space="preserve"> </w:t>
      </w:r>
      <w:r w:rsidR="00694E1F" w:rsidRPr="00694E1F">
        <w:t>BOJAN TRGOVINA j.d.o.o. za trgovinu i usluge</w:t>
      </w:r>
      <w:r w:rsidR="00694E1F">
        <w:t xml:space="preserve"> Vinkovački Banovci, Maršala Tita 10, </w:t>
      </w:r>
      <w:proofErr w:type="spellStart"/>
      <w:r w:rsidR="00694E1F">
        <w:t>OIB</w:t>
      </w:r>
      <w:proofErr w:type="spellEnd"/>
      <w:r w:rsidR="00694E1F">
        <w:t xml:space="preserve">: </w:t>
      </w:r>
      <w:r w:rsidR="00DA30E4" w:rsidRPr="00DA30E4">
        <w:t>07270648982</w:t>
      </w:r>
      <w:r w:rsidR="00DA30E4">
        <w:t xml:space="preserve">, </w:t>
      </w:r>
      <w:proofErr w:type="spellStart"/>
      <w:r w:rsidR="00DA30E4">
        <w:t>MBS</w:t>
      </w:r>
      <w:proofErr w:type="spellEnd"/>
      <w:r w:rsidR="00DA30E4">
        <w:t xml:space="preserve">: </w:t>
      </w:r>
      <w:r w:rsidR="00DA30E4" w:rsidRPr="00DA30E4">
        <w:t>030178339</w:t>
      </w:r>
      <w:r w:rsidR="00DA30E4">
        <w:t xml:space="preserve">, </w:t>
      </w:r>
      <w:r>
        <w:t>temeljem članka 430. Stečajnog zakona (Narodne novine 71/15), dana</w:t>
      </w:r>
      <w:r w:rsidR="0074799A">
        <w:t xml:space="preserve"> </w:t>
      </w:r>
      <w:r w:rsidR="00241DA6">
        <w:t>2</w:t>
      </w:r>
      <w:r w:rsidR="00C009E4">
        <w:t>5. svibnja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DA30E4" w:rsidRPr="00694E1F">
        <w:t>BOJAN TRGOVINA j.d.o.o. za trgovinu i usluge</w:t>
      </w:r>
      <w:r w:rsidR="00DA30E4">
        <w:t xml:space="preserve"> Vinkovački Banovci, Maršala Tita 10, </w:t>
      </w:r>
      <w:proofErr w:type="spellStart"/>
      <w:r w:rsidR="00DA30E4">
        <w:t>OIB</w:t>
      </w:r>
      <w:proofErr w:type="spellEnd"/>
      <w:r w:rsidR="00DA30E4">
        <w:t xml:space="preserve">: </w:t>
      </w:r>
      <w:r w:rsidR="00DA30E4" w:rsidRPr="00DA30E4">
        <w:t>07270648982</w:t>
      </w:r>
      <w:r w:rsidR="00DA30E4">
        <w:t xml:space="preserve">, </w:t>
      </w:r>
      <w:proofErr w:type="spellStart"/>
      <w:r w:rsidR="00DA30E4">
        <w:t>MBS</w:t>
      </w:r>
      <w:proofErr w:type="spellEnd"/>
      <w:r w:rsidR="00DA30E4">
        <w:t xml:space="preserve">: </w:t>
      </w:r>
      <w:r w:rsidR="00DA30E4" w:rsidRPr="00DA30E4">
        <w:t>030178339</w:t>
      </w:r>
      <w:r w:rsidR="00DA30E4">
        <w:t>, iznosi 27.824,67 kn.</w:t>
      </w:r>
      <w:r w:rsidR="004777F8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DA30E4">
        <w:t xml:space="preserve">Bojan </w:t>
      </w:r>
      <w:proofErr w:type="spellStart"/>
      <w:r w:rsidR="00DA30E4">
        <w:t>Crnomarković</w:t>
      </w:r>
      <w:proofErr w:type="spellEnd"/>
      <w:r w:rsidR="00DA30E4">
        <w:t xml:space="preserve"> iz </w:t>
      </w:r>
      <w:proofErr w:type="spellStart"/>
      <w:r w:rsidR="00DA30E4">
        <w:t>Inđije</w:t>
      </w:r>
      <w:proofErr w:type="spellEnd"/>
      <w:r w:rsidR="00DA30E4">
        <w:t>, Srbija</w:t>
      </w:r>
      <w:r w:rsidR="00C009E4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C009E4">
        <w:t>86</w:t>
      </w:r>
      <w:r w:rsidR="00DA30E4">
        <w:t>4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E275FE">
        <w:t>2</w:t>
      </w:r>
      <w:r w:rsidR="00C009E4">
        <w:t>5. svibnja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5C9E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241DA6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614853"/>
    <w:rsid w:val="006437E1"/>
    <w:rsid w:val="00647F89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A30E4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F058B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05C9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5C9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C9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C9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05C9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5C9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C9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C9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St-864/2018</izvorni_sadrzaj>
    <derivirana_varijabla naziv="DomainObject.Predmet.OznakaBroj_1">St-864/2018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BOJAN TRGOVINA j.d.o.o. za trgovinu i usluge</izvorni_sadrzaj>
    <derivirana_varijabla naziv="DomainObject.Predmet.ProtustrankaFormated_1">  BOJAN TRGOVINA j.d.o.o. za trgovinu i usluge</derivirana_varijabla>
  </DomainObject.Predmet.ProtustrankaFormated>
  <DomainObject.Predmet.ProtustrankaFormatedOIB>
    <izvorni_sadrzaj>  BOJAN TRGOVINA j.d.o.o. za trgovinu i usluge, OIB 07270648982</izvorni_sadrzaj>
    <derivirana_varijabla naziv="DomainObject.Predmet.ProtustrankaFormatedOIB_1">  BOJAN TRGOVINA j.d.o.o. za trgovinu i usluge, OIB 07270648982</derivirana_varijabla>
  </DomainObject.Predmet.ProtustrankaFormatedOIB>
  <DomainObject.Predmet.ProtustrankaFormatedWithAdress>
    <izvorni_sadrzaj> BOJAN TRGOVINA j.d.o.o. za trgovinu i usluge, Maršala Tita 10, 32247 Vinkovački Banovci</izvorni_sadrzaj>
    <derivirana_varijabla naziv="DomainObject.Predmet.ProtustrankaFormatedWithAdress_1"> BOJAN TRGOVINA j.d.o.o. za trgovinu i usluge, Maršala Tita 10, 32247 Vinkovački Banovci</derivirana_varijabla>
  </DomainObject.Predmet.ProtustrankaFormatedWithAdress>
  <DomainObject.Predmet.ProtustrankaFormatedWithAdressOIB>
    <izvorni_sadrzaj> BOJAN TRGOVINA j.d.o.o. za trgovinu i usluge, OIB 07270648982, Maršala Tita 10, 32247 Vinkovački Banovci</izvorni_sadrzaj>
    <derivirana_varijabla naziv="DomainObject.Predmet.ProtustrankaFormatedWithAdressOIB_1"> BOJAN TRGOVINA j.d.o.o. za trgovinu i usluge, OIB 07270648982, Maršala Tita 10, 32247 Vinkovački Banovci</derivirana_varijabla>
  </DomainObject.Predmet.ProtustrankaFormatedWithAdressOIB>
  <DomainObject.Predmet.ProtustrankaWithAdress>
    <izvorni_sadrzaj>BOJAN TRGOVINA j.d.o.o. za trgovinu i usluge Maršala Tita 10, 32247 Vinkovački Banovci</izvorni_sadrzaj>
    <derivirana_varijabla naziv="DomainObject.Predmet.ProtustrankaWithAdress_1">BOJAN TRGOVINA j.d.o.o. za trgovinu i usluge Maršala Tita 10, 32247 Vinkovački Banovci</derivirana_varijabla>
  </DomainObject.Predmet.ProtustrankaWithAdress>
  <DomainObject.Predmet.ProtustrankaWithAdressOIB>
    <izvorni_sadrzaj>BOJAN TRGOVINA j.d.o.o. za trgovinu i usluge, OIB 07270648982, Maršala Tita 10, 32247 Vinkovački Banovci</izvorni_sadrzaj>
    <derivirana_varijabla naziv="DomainObject.Predmet.ProtustrankaWithAdressOIB_1">BOJAN TRGOVINA j.d.o.o. za trgovinu i usluge, OIB 07270648982, Maršala Tita 10, 32247 Vinkovački Banovci</derivirana_varijabla>
  </DomainObject.Predmet.ProtustrankaWithAdressOIB>
  <DomainObject.Predmet.ProtustrankaNazivFormated>
    <izvorni_sadrzaj>BOJAN TRGOVINA j.d.o.o. za trgovinu i usluge</izvorni_sadrzaj>
    <derivirana_varijabla naziv="DomainObject.Predmet.ProtustrankaNazivFormated_1">BOJAN TRGOVINA j.d.o.o. za trgovinu i usluge</derivirana_varijabla>
  </DomainObject.Predmet.ProtustrankaNazivFormated>
  <DomainObject.Predmet.ProtustrankaNazivFormatedOIB>
    <izvorni_sadrzaj>BOJAN TRGOVINA j.d.o.o. za trgovinu i usluge, OIB 07270648982</izvorni_sadrzaj>
    <derivirana_varijabla naziv="DomainObject.Predmet.ProtustrankaNazivFormatedOIB_1">BOJAN TRGOVINA j.d.o.o. za trgovinu i usluge, OIB 07270648982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BOJAN TRGOVINA j.d.o.o. za trgovinu i usluge</item>
    </izvorni_sadrzaj>
    <derivirana_varijabla naziv="DomainObject.Predmet.ProtuStrankaListFormated_1">
      <item>BOJAN TRGOVINA j.d.o.o. za trgovinu i usluge</item>
    </derivirana_varijabla>
  </DomainObject.Predmet.ProtuStrankaListFormated>
  <DomainObject.Predmet.ProtuStrankaListFormatedOIB>
    <izvorni_sadrzaj>
      <item>BOJAN TRGOVINA j.d.o.o. za trgovinu i usluge, OIB 07270648982</item>
    </izvorni_sadrzaj>
    <derivirana_varijabla naziv="DomainObject.Predmet.ProtuStrankaListFormatedOIB_1">
      <item>BOJAN TRGOVINA j.d.o.o. za trgovinu i usluge, OIB 07270648982</item>
    </derivirana_varijabla>
  </DomainObject.Predmet.ProtuStrankaListFormatedOIB>
  <DomainObject.Predmet.ProtuStrankaListFormatedWithAdress>
    <izvorni_sadrzaj>
      <item>BOJAN TRGOVINA j.d.o.o. za trgovinu i usluge, Maršala Tita 10, 32247 Vinkovački Banovci</item>
    </izvorni_sadrzaj>
    <derivirana_varijabla naziv="DomainObject.Predmet.ProtuStrankaListFormatedWithAdress_1">
      <item>BOJAN TRGOVINA j.d.o.o. za trgovinu i usluge, Maršala Tita 10, 32247 Vinkovački Banovci</item>
    </derivirana_varijabla>
  </DomainObject.Predmet.ProtuStrankaListFormatedWithAdress>
  <DomainObject.Predmet.ProtuStrankaListFormatedWithAdressOIB>
    <izvorni_sadrzaj>
      <item>BOJAN TRGOVINA j.d.o.o. za trgovinu i usluge, OIB 07270648982, Maršala Tita 10, 32247 Vinkovački Banovci</item>
    </izvorni_sadrzaj>
    <derivirana_varijabla naziv="DomainObject.Predmet.ProtuStrankaListFormatedWithAdressOIB_1">
      <item>BOJAN TRGOVINA j.d.o.o. za trgovinu i usluge, OIB 07270648982, Maršala Tita 10, 32247 Vinkovački Banovci</item>
    </derivirana_varijabla>
  </DomainObject.Predmet.ProtuStrankaListFormatedWithAdressOIB>
  <DomainObject.Predmet.ProtuStrankaListNazivFormated>
    <izvorni_sadrzaj>
      <item>BOJAN TRGOVINA j.d.o.o. za trgovinu i usluge</item>
    </izvorni_sadrzaj>
    <derivirana_varijabla naziv="DomainObject.Predmet.ProtuStrankaListNazivFormated_1">
      <item>BOJAN TRGOVINA j.d.o.o. za trgovinu i usluge</item>
    </derivirana_varijabla>
  </DomainObject.Predmet.ProtuStrankaListNazivFormated>
  <DomainObject.Predmet.ProtuStrankaListNazivFormatedOIB>
    <izvorni_sadrzaj>
      <item>BOJAN TRGOVINA j.d.o.o. za trgovinu i usluge, OIB 07270648982</item>
    </izvorni_sadrzaj>
    <derivirana_varijabla naziv="DomainObject.Predmet.ProtuStrankaListNazivFormatedOIB_1">
      <item>BOJAN TRGOVINA j.d.o.o. za trgovinu i usluge, OIB 07270648982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BOJAN TRGOVINA j.d.o.o. za trgovinu i usluge</izvorni_sadrzaj>
    <derivirana_varijabla naziv="DomainObject.Predmet.ProtustrankaIDrugi_1">BOJAN TRGOVINA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BOJAN TRGOVINA j.d.o.o. za trgovinu i usluge, OIB 07270648982, Maršala Tita 10, 32247 Vinkovački Banovci</izvorni_sadrzaj>
    <derivirana_varijabla naziv="DomainObject.Predmet.ProtustrankaIDrugiAdressOIB_1">BOJAN TRGOVINA j.d.o.o. za trgovinu i usluge, OIB 07270648982, Maršala Tita 10, 32247 Vinkovački Banovci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BOJAN TRGOVINA j.d.o.o. za trgovinu i usluge</item>
    </izvorni_sadrzaj>
    <derivirana_varijabla naziv="DomainObject.Predmet.SudioniciListNaziv_1">
      <item>FINA RC OSIJEK</item>
      <item>BOJAN TRGOVINA j.d.o.o. za trgovinu i usluge</item>
    </derivirana_varijabla>
  </DomainObject.Predmet.SudioniciListNaziv>
  <DomainObject.Predmet.SudioniciListAdressOIB>
    <izvorni_sadrzaj>
      <item>FINA RC OSIJEK, OIB 85821130368</item>
      <item>BOJAN TRGOVINA j.d.o.o. za trgovinu i usluge, OIB 07270648982, Maršala Tita 10,32247 Vinkovački Banovci</item>
    </izvorni_sadrzaj>
    <derivirana_varijabla naziv="DomainObject.Predmet.SudioniciListAdressOIB_1">
      <item>FINA RC OSIJEK, OIB 85821130368</item>
      <item>BOJAN TRGOVINA j.d.o.o. za trgovinu i usluge, OIB 07270648982, Maršala Tita 10,32247 Vinkovački Banovci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07270648982</item>
    </izvorni_sadrzaj>
    <derivirana_varijabla naziv="DomainObject.Predmet.SudioniciListNazivOIB_1">
      <item>, OIB 85821130368</item>
      <item>, OIB 07270648982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D40EA-896E-4E18-B1D9-27772C50E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364</properties:Words>
  <properties:Characters>1968</properties:Characters>
  <properties:Lines>46</properties:Lines>
  <properties:Paragraphs>15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2018-05-25T07:36:00Z</cp:lastPrinted>
  <dcterms:modified xmlns:xsi="http://www.w3.org/2001/XMLSchema-instance" xsi:type="dcterms:W3CDTF">2018-05-25T07:39:00Z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