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6cad" w14:paraId="cee6cad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952F53">
        <w:t>59</w:t>
      </w:r>
      <w:r w:rsidR="00C87B73">
        <w:t>/17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952F53">
        <w:t>KUZMAN LED društvo s ograničenom odgovornošću za trgovinu, proizvodnju i usluge, Beketinci, Čepinska 37/C, MBS: 030163281, OIB: 43758852193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761DEA">
        <w:t>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 w:rsidRPr="00761DEA">
      <w:pPr>
        <w:jc w:val="both"/>
      </w:pP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952F53">
        <w:t>KUZMAN LED društvo s ograničenom odgovornošću za trgovinu, proizvodnju i usluge, Beketinci, Čepinska 37/C, MBS: 030163281, OIB: 43758852193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863951" w:rsidR="00076074" w:rsidRPr="00761DEA">
      <w:pPr>
        <w:tabs>
          <w:tab w:pos="6195" w:val="left"/>
        </w:tabs>
        <w:ind w:hanging="1080"/>
      </w:pPr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952F53">
        <w:t>Sanela Kučar</w:t>
      </w:r>
      <w:r w:rsidR="00F33763">
        <w:t xml:space="preserve">, Osijek, </w:t>
      </w:r>
      <w:r w:rsidR="00952F53">
        <w:t>J.J. Strossmayera 37</w:t>
      </w:r>
      <w:r w:rsidR="00863951" w:rsidRPr="00761DEA">
        <w:t xml:space="preserve">, </w:t>
      </w:r>
      <w:r w:rsidR="00491F19">
        <w:t xml:space="preserve"> </w:t>
      </w:r>
      <w:r w:rsidR="00863951" w:rsidRPr="00761DEA">
        <w:t xml:space="preserve">OIB: </w:t>
      </w:r>
      <w:r w:rsidR="00F33763">
        <w:t>9</w:t>
      </w:r>
      <w:r w:rsidR="00952F53">
        <w:t>7473612486</w:t>
      </w:r>
      <w:r w:rsidR="00C9205E" w:rsidRPr="00761DEA"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61DEA">
        <w:t>Zaključuje se</w:t>
      </w:r>
      <w:r>
        <w:t xml:space="preserve"> </w:t>
      </w:r>
      <w:r w:rsidR="00F740C3">
        <w:t xml:space="preserve">skraćeni </w:t>
      </w:r>
      <w:r>
        <w:t xml:space="preserve">stečajni postupak nad dužnikom </w:t>
      </w:r>
      <w:r w:rsidR="00952F53">
        <w:t>KUZMAN LED društvo s ograničenom odgovornošću za trgovinu, proizvodnju i usluge, Beketinci, Čepinska 37/C, MBS: 030163281, OIB: 43758852193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952F53">
        <w:t>9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952F53">
        <w:t>KUZMAN LED društvo s ograničenom odgovornošću za trgovinu, proizvodnju i usluge, Beketinci, Čepinska 37/C, MBS: 030163281, OIB: 43758852193</w:t>
      </w:r>
      <w:r w:rsidR="00F92EDB">
        <w:rPr>
          <w:b/>
        </w:rPr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952F53">
        <w:t>59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952F53">
        <w:t>9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761DEA">
        <w:t>Vesna Štajduhar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863951" w:rsidR="00863951" w:rsidRPr="00761DEA">
      <w:pPr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  <w:r w:rsidR="00952F53">
        <w:t>Sanela Kučar, Osijek, J.J. Strossmayera 37</w:t>
      </w:r>
      <w:r w:rsidR="00952F53" w:rsidRPr="00761DEA">
        <w:t xml:space="preserve"> </w:t>
      </w:r>
      <w:r w:rsidR="00952F53">
        <w:t xml:space="preserve">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>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761DEA">
        <w:t>15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5F3" w:rsidP="00E5585D" w:rsidR="002A45F3">
      <w:r>
        <w:separator/>
      </w:r>
    </w:p>
  </w:endnote>
  <w:endnote w:id="0" w:type="continuationSeparator">
    <w:p w:rsidRDefault="002A45F3" w:rsidP="00E5585D" w:rsidR="002A4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5F3" w:rsidP="00E5585D" w:rsidR="002A45F3">
      <w:r>
        <w:separator/>
      </w:r>
    </w:p>
  </w:footnote>
  <w:footnote w:id="0" w:type="continuationSeparator">
    <w:p w:rsidRDefault="002A45F3" w:rsidP="00E5585D" w:rsidR="002A4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71A1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A45F3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E7592"/>
    <w:rsid w:val="00AF3B55"/>
    <w:rsid w:val="00AF755B"/>
    <w:rsid w:val="00B02668"/>
    <w:rsid w:val="00B071A1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078D3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071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7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071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7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KUZMAN LED društvo s ograničenom odgovornošću za trgovinu, proizvodnju i usluge</izvorni_sadrzaj>
    <derivirana_varijabla naziv="DomainObject.Predmet.ProtustrankaFormated_1">  KUZMAN LED društvo s ograničenom odgovornošću za trgovinu, proizvodnju i usluge</derivirana_varijabla>
  </DomainObject.Predmet.ProtustrankaFormated>
  <DomainObject.Predmet.ProtustrankaFormatedOIB>
    <izvorni_sadrzaj>  KUZMAN LED društvo s ograničenom odgovornošću za trgovinu, proizvodnju i usluge, OIB 43758852193</izvorni_sadrzaj>
    <derivirana_varijabla naziv="DomainObject.Predmet.ProtustrankaFormatedOIB_1">  KUZMAN LED društvo s ograničenom odgovornošću za trgovinu, proizvodnju i usluge, OIB 43758852193</derivirana_varijabla>
  </DomainObject.Predmet.ProtustrankaFormatedOIB>
  <DomainObject.Predmet.ProtustrankaFormatedWithAdress>
    <izvorni_sadrzaj> KUZMAN LED društvo s ograničenom odgovornošću za trgovinu, proizvodnju i usluge, Čepinska 37/C, 31403 Beketinci</izvorni_sadrzaj>
    <derivirana_varijabla naziv="DomainObject.Predmet.ProtustrankaFormatedWithAdress_1"> KUZMAN LED društvo s ograničenom odgovornošću za trgovinu, proizvodnju i usluge, Čepinska 37/C, 31403 Beketinci</derivirana_varijabla>
  </DomainObject.Predmet.ProtustrankaFormatedWithAdress>
  <DomainObject.Predmet.ProtustrankaFormatedWithAdressOIB>
    <izvorni_sadrzaj> KUZMAN LED društvo s ograničenom odgovornošću za trgovinu, proizvodnju i usluge, OIB 43758852193, Čepinska 37/C, 31403 Beketinci</izvorni_sadrzaj>
    <derivirana_varijabla naziv="DomainObject.Predmet.ProtustrankaFormatedWithAdressOIB_1"> KUZMAN LED društvo s ograničenom odgovornošću za trgovinu, proizvodnju i usluge, OIB 43758852193, Čepinska 37/C, 31403 Beketinci</derivirana_varijabla>
  </DomainObject.Predmet.ProtustrankaFormatedWithAdressOIB>
  <DomainObject.Predmet.ProtustrankaWithAdress>
    <izvorni_sadrzaj>KUZMAN LED društvo s ograničenom odgovornošću za trgovinu, proizvodnju i usluge Čepinska 37/C, 31403 Beketinci</izvorni_sadrzaj>
    <derivirana_varijabla naziv="DomainObject.Predmet.ProtustrankaWithAdress_1">KUZMAN LED društvo s ograničenom odgovornošću za trgovinu, proizvodnju i usluge Čepinska 37/C, 31403 Beketinci</derivirana_varijabla>
  </DomainObject.Predmet.ProtustrankaWithAdress>
  <DomainObject.Predmet.ProtustrankaWithAdressOIB>
    <izvorni_sadrzaj>KUZMAN LED društvo s ograničenom odgovornošću za trgovinu, proizvodnju i usluge, OIB 43758852193, Čepinska 37/C, 31403 Beketinci</izvorni_sadrzaj>
    <derivirana_varijabla naziv="DomainObject.Predmet.ProtustrankaWithAdressOIB_1">KUZMAN LED društvo s ograničenom odgovornošću za trgovinu, proizvodnju i usluge, OIB 43758852193, Čepinska 37/C, 31403 Beketinci</derivirana_varijabla>
  </DomainObject.Predmet.ProtustrankaWithAdressOIB>
  <DomainObject.Predmet.ProtustrankaNazivFormated>
    <izvorni_sadrzaj>KUZMAN LED društvo s ograničenom odgovornošću za trgovinu, proizvodnju i usluge</izvorni_sadrzaj>
    <derivirana_varijabla naziv="DomainObject.Predmet.ProtustrankaNazivFormated_1">KUZMAN LED društvo s ograničenom odgovornošću za trgovinu, proizvodnju i usluge</derivirana_varijabla>
  </DomainObject.Predmet.ProtustrankaNazivFormated>
  <DomainObject.Predmet.ProtustrankaNazivFormatedOIB>
    <izvorni_sadrzaj>KUZMAN LED društvo s ograničenom odgovornošću za trgovinu, proizvodnju i usluge, OIB 43758852193</izvorni_sadrzaj>
    <derivirana_varijabla naziv="DomainObject.Predmet.ProtustrankaNazivFormatedOIB_1">KUZMAN LED društvo s ograničenom odgovornošću za trgovinu, proizvodnju i usluge, OIB 43758852193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KUZMAN LED društvo s ograničenom odgovornošću za trgovinu, proizvodnju i usluge</item>
    </izvorni_sadrzaj>
    <derivirana_varijabla naziv="DomainObject.Predmet.ProtuStrankaListFormated_1">
      <item>KUZMAN LED društvo s ograničenom odgovornošću za trgovinu, proizvodnju i usluge</item>
    </derivirana_varijabla>
  </DomainObject.Predmet.ProtuStrankaListFormated>
  <DomainObject.Predmet.ProtuStrankaListFormatedOIB>
    <izvorni_sadrzaj>
      <item>KUZMAN LED društvo s ograničenom odgovornošću za trgovinu, proizvodnju i usluge, OIB 43758852193</item>
    </izvorni_sadrzaj>
    <derivirana_varijabla naziv="DomainObject.Predmet.ProtuStrankaListFormatedOIB_1">
      <item>KUZMAN LED društvo s ograničenom odgovornošću za trgovinu, proizvodnju i usluge, OIB 43758852193</item>
    </derivirana_varijabla>
  </DomainObject.Predmet.ProtuStrankaListFormatedOIB>
  <DomainObject.Predmet.ProtuStrankaListFormatedWithAdress>
    <izvorni_sadrzaj>
      <item>KUZMAN LED društvo s ograničenom odgovornošću za trgovinu, proizvodnju i usluge, Čepinska 37/C, 31403 Beketinci</item>
    </izvorni_sadrzaj>
    <derivirana_varijabla naziv="DomainObject.Predmet.ProtuStrankaListFormatedWithAdress_1">
      <item>KUZMAN LED društvo s ograničenom odgovornošću za trgovinu, proizvodnju i usluge, Čepinska 37/C, 31403 Beketinci</item>
    </derivirana_varijabla>
  </DomainObject.Predmet.ProtuStrankaListFormatedWithAdress>
  <DomainObject.Predmet.ProtuStrankaListFormatedWithAdressOIB>
    <izvorni_sadrzaj>
      <item>KUZMAN LED društvo s ograničenom odgovornošću za trgovinu, proizvodnju i usluge, OIB 43758852193, Čepinska 37/C, 31403 Beketinci</item>
    </izvorni_sadrzaj>
    <derivirana_varijabla naziv="DomainObject.Predmet.ProtuStrankaListFormatedWithAdressOIB_1">
      <item>KUZMAN LED društvo s ograničenom odgovornošću za trgovinu, proizvodnju i usluge, OIB 43758852193, Čepinska 37/C, 31403 Beketinci</item>
    </derivirana_varijabla>
  </DomainObject.Predmet.ProtuStrankaListFormatedWithAdressOIB>
  <DomainObject.Predmet.ProtuStrankaListNazivFormated>
    <izvorni_sadrzaj>
      <item>KUZMAN LED društvo s ograničenom odgovornošću za trgovinu, proizvodnju i usluge</item>
    </izvorni_sadrzaj>
    <derivirana_varijabla naziv="DomainObject.Predmet.ProtuStrankaListNazivFormated_1">
      <item>KUZMAN LED društvo s ograničenom odgovornošću za trgovinu, proizvodnju i usluge</item>
    </derivirana_varijabla>
  </DomainObject.Predmet.ProtuStrankaListNazivFormated>
  <DomainObject.Predmet.ProtuStrankaListNazivFormatedOIB>
    <izvorni_sadrzaj>
      <item>KUZMAN LED društvo s ograničenom odgovornošću za trgovinu, proizvodnju i usluge, OIB 43758852193</item>
    </izvorni_sadrzaj>
    <derivirana_varijabla naziv="DomainObject.Predmet.ProtuStrankaListNazivFormatedOIB_1">
      <item>KUZMAN LED društvo s ograničenom odgovornošću za trgovinu, proizvodnju i usluge, OIB 43758852193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KUZMAN LED društvo s ograničenom odgovornošću za trgovinu, proizvodnju i usluge</izvorni_sadrzaj>
    <derivirana_varijabla naziv="DomainObject.Predmet.ProtustrankaIDrugi_1">KUZMAN LED društvo s ograničenom odgovornošću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KUZMAN LED društvo s ograničenom odgovornošću za trgovinu, proizvodnju i usluge, OIB 43758852193, Čepinska 37/C, 31403 Beketinci</izvorni_sadrzaj>
    <derivirana_varijabla naziv="DomainObject.Predmet.ProtustrankaIDrugiAdressOIB_1">KUZMAN LED društvo s ograničenom odgovornošću za trgovinu, proizvodnju i usluge, OIB 43758852193, Čepinska 37/C, 31403 Beketinci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KUZMAN LED društvo s ograničenom odgovornošću za trgovinu, proizvodnju i usluge</item>
    </izvorni_sadrzaj>
    <derivirana_varijabla naziv="DomainObject.Predmet.SudioniciListNaziv_1">
      <item>FINA RC OSIJEK</item>
      <item>KUZMAN LED društvo s ograničenom odgovornošću za trgovinu, proizvodnju i usluge</item>
    </derivirana_varijabla>
  </DomainObject.Predmet.SudioniciListNaziv>
  <DomainObject.Predmet.SudioniciListAdressOIB>
    <izvorni_sadrzaj>
      <item>FINA RC OSIJEK, OIB 85821130368</item>
      <item>KUZMAN LED društvo s ograničenom odgovornošću za trgovinu, proizvodnju i usluge, OIB 43758852193, Čepinska 37/C,31403 Beketinci</item>
    </izvorni_sadrzaj>
    <derivirana_varijabla naziv="DomainObject.Predmet.SudioniciListAdressOIB_1">
      <item>FINA RC OSIJEK, OIB 85821130368</item>
      <item>KUZMAN LED društvo s ograničenom odgovornošću za trgovinu, proizvodnju i usluge, OIB 43758852193, Čepinska 37/C,31403 Beketinci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43758852193</item>
    </izvorni_sadrzaj>
    <derivirana_varijabla naziv="DomainObject.Predmet.SudioniciListNazivOIB_1">
      <item>, OIB 85821130368</item>
      <item>, OIB 43758852193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08276-8C35-400F-AF7E-0F9DEFD75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2176</properties:Characters>
  <properties:Lines>95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2017-03-22T07:17:00Z</dcterms:created>
  <dc:creator>grgicv</dc:creator>
  <cp:lastModifiedBy>Vesna Štajduhar</cp:lastModifiedBy>
  <cp:lastPrinted>2017-04-13T08:42:00Z</cp:lastPrinted>
  <dcterms:modified xmlns:xsi="http://www.w3.org/2001/XMLSchema-instance" xsi:type="dcterms:W3CDTF">2017-04-13T08:44:00Z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