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20b2" w14:paraId="e6b20b2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D678C5">
        <w:rPr>
          <w:rFonts w:hAnsi="Times New Roman" w:ascii="Times New Roman"/>
          <w:szCs w:val="24"/>
          <w:lang w:val="hr-HR"/>
        </w:rPr>
        <w:t>3132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D678C5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 w:rsidRPr="00FA08F9">
        <w:rPr>
          <w:rFonts w:hAnsi="Times New Roman" w:ascii="Times New Roman"/>
          <w:szCs w:val="24"/>
          <w:lang w:val="hr-HR"/>
        </w:rPr>
        <w:t xml:space="preserve"> </w:t>
      </w:r>
      <w:r w:rsidR="00D678C5" w:rsidRPr="00D678C5">
        <w:rPr>
          <w:rFonts w:hAnsi="Times New Roman" w:ascii="Times New Roman"/>
        </w:rPr>
        <w:t>VIDERO d.o.o., Zagreb, Trsje 21 B, MBS: 010066540, OIB:  35655662598</w:t>
      </w:r>
      <w:r w:rsidR="00FA08F9" w:rsidRPr="00FA08F9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5518B1">
        <w:rPr>
          <w:rFonts w:hAnsi="Times New Roman" w:ascii="Times New Roman"/>
          <w:szCs w:val="24"/>
          <w:lang w:val="hr-HR"/>
        </w:rPr>
        <w:t>4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A08F9">
        <w:rPr>
          <w:rFonts w:hAnsi="Times New Roman" w:ascii="Times New Roman"/>
          <w:szCs w:val="24"/>
        </w:rPr>
        <w:t xml:space="preserve"> </w:t>
      </w:r>
      <w:r w:rsidR="00D678C5" w:rsidRPr="00D678C5">
        <w:rPr>
          <w:rFonts w:hAnsi="Times New Roman" w:ascii="Times New Roman"/>
        </w:rPr>
        <w:t>VIDERO d.o.o., Zagreb, Trsje 21 B, MBS: 010066540, OIB:  35655662598</w:t>
      </w:r>
      <w:r w:rsidR="00D678C5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5518B1">
        <w:rPr>
          <w:rFonts w:hAnsi="Times New Roman" w:ascii="Times New Roman"/>
          <w:szCs w:val="24"/>
        </w:rPr>
        <w:t>4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D678C5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D678C5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678C5">
        <w:rPr>
          <w:rFonts w:hAnsi="Times New Roman" w:ascii="Times New Roman"/>
          <w:szCs w:val="24"/>
        </w:rPr>
        <w:t xml:space="preserve"> David Jakovljević, Sesvete, Kašinska 7, 63014812654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D678C5" w:rsidRPr="00D678C5">
        <w:rPr>
          <w:rFonts w:hAnsi="Times New Roman" w:ascii="Times New Roman"/>
        </w:rPr>
        <w:t>VIDERO d.o.o., Zagreb, Trsje 21 B, MBS: 010066540, OIB:  35655662598</w:t>
      </w:r>
      <w:r w:rsidR="00D678C5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678C5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678C5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5518B1">
        <w:rPr>
          <w:rFonts w:hAnsi="Times New Roman" w:ascii="Times New Roman"/>
          <w:lang w:val="hr-HR"/>
        </w:rPr>
        <w:t>4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R="006A7960" w:rsidRPr="000F2755">
      <w:pPr>
        <w:jc w:val="right"/>
        <w:rPr>
          <w:sz w:val="22"/>
          <w:szCs w:val="22"/>
        </w:rPr>
      </w:pPr>
      <w:r>
        <w:rPr>
          <w:rFonts w:hAnsi="Times New Roman" w:ascii="Times New Roman"/>
          <w:lang w:val="hr-HR"/>
        </w:rPr>
        <w:t>Ružica Omazić</w:t>
      </w:r>
      <w:r w:rsidR="006A7960">
        <w:rPr>
          <w:rFonts w:hAnsi="Times New Roman" w:ascii="Times New Roman"/>
          <w:lang w:val="hr-HR"/>
        </w:rPr>
        <w:t>,</w:t>
      </w:r>
      <w:r w:rsidR="006A7960">
        <w:rPr>
          <w:sz w:val="22"/>
          <w:szCs w:val="22"/>
        </w:rPr>
        <w:t>v.r.</w:t>
      </w:r>
    </w:p>
    <w:p w:rsidRDefault="00A02786" w:rsidP="006A7960" w:rsidR="00A02786">
      <w:pPr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6A7960" w:rsidR="006A7960" w:rsidRPr="006A7960">
      <w:pPr>
        <w:jc w:val="right"/>
        <w:rPr>
          <w:rFonts w:hAnsi="Times New Roman" w:ascii="Times New Roman"/>
          <w:color w:val="000000"/>
        </w:rPr>
      </w:pPr>
      <w:r w:rsidRPr="006A7960">
        <w:rPr>
          <w:rFonts w:hAnsi="Times New Roman" w:ascii="Times New Roman"/>
          <w:color w:val="000000"/>
        </w:rPr>
        <w:t>Za točnost otpravka</w:t>
      </w:r>
    </w:p>
    <w:p w:rsidRDefault="006A7960" w:rsidR="006A7960" w:rsidRPr="006A7960">
      <w:pPr>
        <w:jc w:val="right"/>
        <w:rPr>
          <w:rFonts w:hAnsi="Times New Roman" w:ascii="Times New Roman"/>
          <w:color w:val="000000"/>
        </w:rPr>
      </w:pPr>
      <w:r w:rsidRPr="006A7960">
        <w:rPr>
          <w:rFonts w:hAnsi="Times New Roman" w:ascii="Times New Roman"/>
          <w:color w:val="000000"/>
        </w:rPr>
        <w:t>Ovlašteni službenik</w:t>
      </w:r>
    </w:p>
    <w:p w:rsidRDefault="006A7960" w:rsidR="006A7960" w:rsidRPr="006A7960">
      <w:pPr>
        <w:jc w:val="right"/>
        <w:rPr>
          <w:rFonts w:hAnsi="Times New Roman" w:ascii="Times New Roman"/>
          <w:color w:val="000000"/>
        </w:rPr>
      </w:pPr>
      <w:r w:rsidRPr="006A7960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A7960" w:rsidRPr="006A796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D678C5">
          <w:rPr>
            <w:rFonts w:hAnsi="Times New Roman" w:ascii="Times New Roman"/>
          </w:rPr>
          <w:t>3132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631843"/>
    <w:rsid w:val="006A7960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D012D1"/>
    <w:rsid w:val="00D678C5"/>
    <w:rsid w:val="00E22456"/>
    <w:rsid w:val="00E360B5"/>
    <w:rsid w:val="00E45A83"/>
    <w:rsid w:val="00E80772"/>
    <w:rsid w:val="00ED0E6D"/>
    <w:rsid w:val="00F03AFC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7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7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7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3132</izvorni_sadrzaj>
    <derivirana_varijabla naziv="DomainObject.Predmet.Broj_1">3132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St-3132/2015</izvorni_sadrzaj>
    <derivirana_varijabla naziv="DomainObject.Predmet.OznakaBroj_1">St-3132/2015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VIDERO d.o.o. zastupanog po punomoćniku Dejan Vidaković; Robert Vidaković</izvorni_sadrzaj>
    <derivirana_varijabla naziv="DomainObject.Predmet.ProtustrankaFormated_1">  VIDERO d.o.o. zastupanog po punomoćniku Dejan Vidaković; Robert Vidaković</derivirana_varijabla>
  </DomainObject.Predmet.ProtustrankaFormated>
  <DomainObject.Predmet.ProtustrankaFormatedOIB>
    <izvorni_sadrzaj>  VIDERO d.o.o., OIB 35655662598 zastupanog po punomoćniku Dejan Vidaković; Robert Vidaković</izvorni_sadrzaj>
    <derivirana_varijabla naziv="DomainObject.Predmet.ProtustrankaFormatedOIB_1">  VIDERO d.o.o., OIB 35655662598 zastupanog po punomoćniku Dejan Vidaković; Robert Vidaković</derivirana_varijabla>
  </DomainObject.Predmet.ProtustrankaFormatedOIB>
  <DomainObject.Predmet.ProtustrankaFormatedWithAdress>
    <izvorni_sadrzaj> VIDERO d.o.o., Trsje 21 B, 10000 Zagreb zastupanog po punomoćniku Dejan Vidaković; Robert Vidaković</izvorni_sadrzaj>
    <derivirana_varijabla naziv="DomainObject.Predmet.ProtustrankaFormatedWithAdress_1"> VIDERO d.o.o., Trsje 21 B, 10000 Zagreb zastupanog po punomoćniku Dejan Vidaković; Robert Vidaković</derivirana_varijabla>
  </DomainObject.Predmet.ProtustrankaFormatedWithAdress>
  <DomainObject.Predmet.ProtustrankaFormatedWithAdressOIB>
    <izvorni_sadrzaj> VIDERO d.o.o., OIB 35655662598, Trsje 21 B, 10000 Zagreb zastupanog po punomoćniku Dejan Vidaković; Robert Vidaković</izvorni_sadrzaj>
    <derivirana_varijabla naziv="DomainObject.Predmet.ProtustrankaFormatedWithAdressOIB_1"> VIDERO d.o.o., OIB 35655662598, Trsje 21 B, 10000 Zagreb zastupanog po punomoćniku Dejan Vidaković; Robert Vidaković</derivirana_varijabla>
  </DomainObject.Predmet.ProtustrankaFormatedWithAdressOIB>
  <DomainObject.Predmet.ProtustrankaWithAdress>
    <izvorni_sadrzaj>VIDERO d.o.o. Trsje 21 B, 10000 Zagreb</izvorni_sadrzaj>
    <derivirana_varijabla naziv="DomainObject.Predmet.ProtustrankaWithAdress_1">VIDERO d.o.o. Trsje 21 B, 10000 Zagreb</derivirana_varijabla>
  </DomainObject.Predmet.ProtustrankaWithAdress>
  <DomainObject.Predmet.ProtustrankaWithAdressOIB>
    <izvorni_sadrzaj>VIDERO d.o.o., OIB 35655662598, Trsje 21 B, 10000 Zagreb</izvorni_sadrzaj>
    <derivirana_varijabla naziv="DomainObject.Predmet.ProtustrankaWithAdressOIB_1">VIDERO d.o.o., OIB 35655662598, Trsje 21 B, 10000 Zagreb</derivirana_varijabla>
  </DomainObject.Predmet.ProtustrankaWithAdressOIB>
  <DomainObject.Predmet.ProtustrankaNazivFormated>
    <izvorni_sadrzaj>VIDERO d.o.o.</izvorni_sadrzaj>
    <derivirana_varijabla naziv="DomainObject.Predmet.ProtustrankaNazivFormated_1">VIDERO d.o.o.</derivirana_varijabla>
  </DomainObject.Predmet.ProtustrankaNazivFormated>
  <DomainObject.Predmet.ProtustrankaNazivFormatedOIB>
    <izvorni_sadrzaj>VIDERO d.o.o., OIB 35655662598</izvorni_sadrzaj>
    <derivirana_varijabla naziv="DomainObject.Predmet.ProtustrankaNazivFormatedOIB_1">VIDERO d.o.o., OIB 35655662598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VIDERO d.o.o. zastupanog po punomoćniku Dejan Vidaković; Robert Vidaković</item>
    </izvorni_sadrzaj>
    <derivirana_varijabla naziv="DomainObject.Predmet.ProtuStrankaListFormated_1">
      <item>VIDERO d.o.o. zastupanog po punomoćniku Dejan Vidaković; Robert Vidaković</item>
    </derivirana_varijabla>
  </DomainObject.Predmet.ProtuStrankaListFormated>
  <DomainObject.Predmet.ProtuStrankaListFormatedOIB>
    <izvorni_sadrzaj>
      <item>VIDERO d.o.o., OIB 35655662598 zastupanog po punomoćniku Dejan Vidaković; Robert Vidaković</item>
    </izvorni_sadrzaj>
    <derivirana_varijabla naziv="DomainObject.Predmet.ProtuStrankaListFormatedOIB_1">
      <item>VIDERO d.o.o., OIB 35655662598 zastupanog po punomoćniku Dejan Vidaković; Robert Vidaković</item>
    </derivirana_varijabla>
  </DomainObject.Predmet.ProtuStrankaListFormatedOIB>
  <DomainObject.Predmet.ProtuStrankaListFormatedWithAdress>
    <izvorni_sadrzaj>
      <item>VIDERO d.o.o., Trsje 21 B, 10000 Zagreb zastupanog po punomoćniku Dejan Vidaković; Robert Vidaković</item>
    </izvorni_sadrzaj>
    <derivirana_varijabla naziv="DomainObject.Predmet.ProtuStrankaListFormatedWithAdress_1">
      <item>VIDERO d.o.o., Trsje 21 B, 10000 Zagreb zastupanog po punomoćniku Dejan Vidaković; Robert Vidaković</item>
    </derivirana_varijabla>
  </DomainObject.Predmet.ProtuStrankaListFormatedWithAdress>
  <DomainObject.Predmet.ProtuStrankaListFormatedWithAdressOIB>
    <izvorni_sadrzaj>
      <item>VIDERO d.o.o., OIB 35655662598, Trsje 21 B, 10000 Zagreb zastupanog po punomoćniku Dejan Vidaković; Robert Vidaković</item>
    </izvorni_sadrzaj>
    <derivirana_varijabla naziv="DomainObject.Predmet.ProtuStrankaListFormatedWithAdressOIB_1">
      <item>VIDERO d.o.o., OIB 35655662598, Trsje 21 B, 10000 Zagreb zastupanog po punomoćniku Dejan Vidaković; Robert Vidaković</item>
    </derivirana_varijabla>
  </DomainObject.Predmet.ProtuStrankaListFormatedWithAdressOIB>
  <DomainObject.Predmet.ProtuStrankaListNazivFormated>
    <izvorni_sadrzaj>
      <item>VIDERO d.o.o.</item>
    </izvorni_sadrzaj>
    <derivirana_varijabla naziv="DomainObject.Predmet.ProtuStrankaListNazivFormated_1">
      <item>VIDERO d.o.o.</item>
    </derivirana_varijabla>
  </DomainObject.Predmet.ProtuStrankaListNazivFormated>
  <DomainObject.Predmet.ProtuStrankaListNazivFormatedOIB>
    <izvorni_sadrzaj>
      <item>VIDERO d.o.o., OIB 35655662598</item>
    </izvorni_sadrzaj>
    <derivirana_varijabla naziv="DomainObject.Predmet.ProtuStrankaListNazivFormatedOIB_1">
      <item>VIDERO d.o.o., OIB 35655662598</item>
    </derivirana_varijabla>
  </DomainObject.Predmet.ProtuStrankaListNazivFormatedOIB>
  <DomainObject.Predmet.OstaliListFormated>
    <izvorni_sadrzaj>
      <item>Dejan Vidaković punomoćnik sudionika u postupku VIDERO d.o.o.</item>
      <item>Robert Vidaković punomoćnik sudionika u postupku VIDERO d.o.o.</item>
    </izvorni_sadrzaj>
    <derivirana_varijabla naziv="DomainObject.Predmet.OstaliListFormated_1">
      <item>Dejan Vidaković punomoćnik sudionika u postupku VIDERO d.o.o.</item>
      <item>Robert Vidaković punomoćnik sudionika u postupku VIDERO d.o.o.</item>
    </derivirana_varijabla>
  </DomainObject.Predmet.OstaliListFormated>
  <DomainObject.Predmet.OstaliListFormatedOIB>
    <izvorni_sadrzaj>
      <item>Dejan Vidaković, OIB 73437145117 punomoćnik sudionika u postupku VIDERO d.o.o.</item>
      <item>Robert Vidaković, OIB 23878385700 punomoćnik sudionika u postupku VIDERO d.o.o.</item>
    </izvorni_sadrzaj>
    <derivirana_varijabla naziv="DomainObject.Predmet.OstaliListFormatedOIB_1">
      <item>Dejan Vidaković, OIB 73437145117 punomoćnik sudionika u postupku VIDERO d.o.o.</item>
      <item>Robert Vidaković, OIB 23878385700 punomoćnik sudionika u postupku VIDERO d.o.o.</item>
    </derivirana_varijabla>
  </DomainObject.Predmet.OstaliListFormatedOIB>
  <DomainObject.Predmet.OstaliListFormatedWithAdress>
    <izvorni_sadrzaj>
      <item>Dejan Vidaković, Trsje 21 B, 10000 Zagreb punomoćnik sudionika u postupku VIDERO d.o.o.</item>
      <item>Robert Vidaković, Ulica Nikole Oršanića 25, 34550 Pakrac punomoćnik sudionika u postupku VIDERO d.o.o.</item>
    </izvorni_sadrzaj>
    <derivirana_varijabla naziv="DomainObject.Predmet.OstaliListFormatedWithAdress_1">
      <item>Dejan Vidaković, Trsje 21 B, 10000 Zagreb punomoćnik sudionika u postupku VIDERO d.o.o.</item>
      <item>Robert Vidaković, Ulica Nikole Oršanića 25, 34550 Pakrac punomoćnik sudionika u postupku VIDERO d.o.o.</item>
    </derivirana_varijabla>
  </DomainObject.Predmet.OstaliListFormatedWithAdress>
  <DomainObject.Predmet.OstaliListFormatedWithAdressOIB>
    <izvorni_sadrzaj>
      <item>Dejan Vidaković, OIB 73437145117, Trsje 21 B, 10000 Zagreb punomoćnik sudionika u postupku VIDERO d.o.o.</item>
      <item>Robert Vidaković, OIB 23878385700, Ulica Nikole Oršanića 25, 34550 Pakrac punomoćnik sudionika u postupku VIDERO d.o.o.</item>
    </izvorni_sadrzaj>
    <derivirana_varijabla naziv="DomainObject.Predmet.OstaliListFormatedWithAdressOIB_1">
      <item>Dejan Vidaković, OIB 73437145117, Trsje 21 B, 10000 Zagreb punomoćnik sudionika u postupku VIDERO d.o.o.</item>
      <item>Robert Vidaković, OIB 23878385700, Ulica Nikole Oršanića 25, 34550 Pakrac punomoćnik sudionika u postupku VIDERO d.o.o.</item>
    </derivirana_varijabla>
  </DomainObject.Predmet.OstaliListFormatedWithAdressOIB>
  <DomainObject.Predmet.OstaliListNazivFormated>
    <izvorni_sadrzaj>
      <item>Dejan Vidaković</item>
      <item>Robert Vidaković</item>
    </izvorni_sadrzaj>
    <derivirana_varijabla naziv="DomainObject.Predmet.OstaliListNazivFormated_1">
      <item>Dejan Vidaković</item>
      <item>Robert Vidaković</item>
    </derivirana_varijabla>
  </DomainObject.Predmet.OstaliListNazivFormated>
  <DomainObject.Predmet.OstaliListNazivFormatedOIB>
    <izvorni_sadrzaj>
      <item>Dejan Vidaković, OIB 73437145117</item>
      <item>Robert Vidaković, OIB 23878385700</item>
    </izvorni_sadrzaj>
    <derivirana_varijabla naziv="DomainObject.Predmet.OstaliListNazivFormatedOIB_1">
      <item>Dejan Vidaković, OIB 73437145117</item>
      <item>Robert Vidaković, OIB 23878385700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VIDERO d.o.o.</izvorni_sadrzaj>
    <derivirana_varijabla naziv="DomainObject.Predmet.ProtustrankaIDrugi_1">VIDERO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VIDERO d.o.o., OIB 35655662598, Trsje 21 B, 10000 Zagreb</izvorni_sadrzaj>
    <derivirana_varijabla naziv="DomainObject.Predmet.ProtustrankaIDrugiAdressOIB_1">VIDERO d.o.o., OIB 35655662598, Trsje 21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VIDERO d.o.o.</item>
      <item>Dejan Vidaković</item>
      <item>Robert Vidaković</item>
    </izvorni_sadrzaj>
    <derivirana_varijabla naziv="DomainObject.Predmet.SudioniciListNaziv_1">
      <item>FINA Regionalni centar Zagreb</item>
      <item>VIDERO d.o.o.</item>
      <item>Dejan Vidaković</item>
      <item>Robert Vidaković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VIDERO d.o.o., OIB 35655662598, Trsje 21 B,10000 Zagreb</item>
      <item>Dejan Vidaković, OIB 73437145117, Trsje 21 B,10000 Zagreb</item>
      <item>Robert Vidaković, OIB 23878385700, Ulica Nikole Oršanića 25,34550 Pakrac</item>
    </izvorni_sadrzaj>
    <derivirana_varijabla naziv="DomainObject.Predmet.SudioniciListAdressOIB_1">
      <item>FINA Regionalni centar Zagreb, OIB 85821130368, Trg svibanjskih žrtava 1995. 1,10000 Zagreb</item>
      <item>VIDERO d.o.o., OIB 35655662598, Trsje 21 B,10000 Zagreb</item>
      <item>Dejan Vidaković, OIB 73437145117, Trsje 21 B,10000 Zagreb</item>
      <item>Robert Vidaković, OIB 23878385700, Ulica Nikole Oršanića 25,34550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35655662598</item>
      <item>, OIB 73437145117</item>
      <item>, OIB 23878385700</item>
    </izvorni_sadrzaj>
    <derivirana_varijabla naziv="DomainObject.Predmet.SudioniciListNazivOIB_1">
      <item>, OIB 85821130368</item>
      <item>, OIB 35655662598</item>
      <item>, OIB 73437145117</item>
      <item>, OIB 23878385700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1BC02-8B0E-4F35-B765-9FBE6B385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2061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2016-04-04T11:37:00Z</dcterms:created>
  <dc:creator>Ksenija Nol</dc:creator>
  <cp:lastModifiedBy>Višnja Svečak</cp:lastModifiedBy>
  <cp:lastPrinted>2016-04-04T11:42:00Z</cp:lastPrinted>
  <dcterms:modified xmlns:xsi="http://www.w3.org/2001/XMLSchema-instance" xsi:type="dcterms:W3CDTF">2016-04-04T11:42:00Z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