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db23" w14:paraId="718db23" w:rsidRDefault="000D2ECA" w:rsidP="00910611" w:rsidR="000D2E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ECA" w:rsidP="00910611" w:rsidR="000D2ECA">
      <w:r>
        <w:rPr>
          <w:rFonts w:eastAsia="MS Mincho"/>
        </w:rPr>
        <w:t>REPUBLIKA HRVATSKA</w:t>
      </w:r>
    </w:p>
    <w:p w:rsidRDefault="000D2ECA" w:rsidP="00910611" w:rsidR="000D2ECA">
      <w:r>
        <w:rPr>
          <w:rFonts w:eastAsia="MS Mincho"/>
        </w:rPr>
        <w:t>TRGOVAČKI SUD U RIJECI</w:t>
      </w:r>
    </w:p>
    <w:p w:rsidRDefault="000D2ECA" w:rsidR="000D2E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D2ECA" w:rsidP="00F33405" w:rsidR="000D2ECA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CF071E">
      <w:pPr>
        <w:pStyle w:val="Naslov1"/>
        <w:rPr>
          <w:b w:val="false"/>
          <w:sz w:val="24"/>
          <w:szCs w:val="24"/>
        </w:rPr>
      </w:pPr>
      <w:r w:rsidRPr="00CF071E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CF071E">
      <w:pPr>
        <w:pStyle w:val="Naslov1"/>
        <w:rPr>
          <w:b w:val="false"/>
          <w:sz w:val="24"/>
          <w:szCs w:val="24"/>
        </w:rPr>
      </w:pPr>
      <w:r w:rsidRPr="00CF071E">
        <w:rPr>
          <w:b w:val="false"/>
          <w:sz w:val="24"/>
          <w:szCs w:val="24"/>
        </w:rPr>
        <w:t>R</w:t>
      </w:r>
      <w:r w:rsidR="000C7249" w:rsidRPr="00CF071E">
        <w:rPr>
          <w:b w:val="false"/>
          <w:sz w:val="24"/>
          <w:szCs w:val="24"/>
        </w:rPr>
        <w:t xml:space="preserve"> </w:t>
      </w:r>
      <w:r w:rsidRPr="00CF071E">
        <w:rPr>
          <w:b w:val="false"/>
          <w:sz w:val="24"/>
          <w:szCs w:val="24"/>
        </w:rPr>
        <w:t>J</w:t>
      </w:r>
      <w:r w:rsidR="000C7249" w:rsidRPr="00CF071E">
        <w:rPr>
          <w:b w:val="false"/>
          <w:sz w:val="24"/>
          <w:szCs w:val="24"/>
        </w:rPr>
        <w:t xml:space="preserve"> </w:t>
      </w:r>
      <w:r w:rsidRPr="00CF071E">
        <w:rPr>
          <w:b w:val="false"/>
          <w:sz w:val="24"/>
          <w:szCs w:val="24"/>
        </w:rPr>
        <w:t>E</w:t>
      </w:r>
      <w:r w:rsidR="000C7249" w:rsidRPr="00CF071E">
        <w:rPr>
          <w:b w:val="false"/>
          <w:sz w:val="24"/>
          <w:szCs w:val="24"/>
        </w:rPr>
        <w:t xml:space="preserve"> </w:t>
      </w:r>
      <w:r w:rsidRPr="00CF071E">
        <w:rPr>
          <w:b w:val="false"/>
          <w:sz w:val="24"/>
          <w:szCs w:val="24"/>
        </w:rPr>
        <w:t>Š</w:t>
      </w:r>
      <w:r w:rsidR="000C7249" w:rsidRPr="00CF071E">
        <w:rPr>
          <w:b w:val="false"/>
          <w:sz w:val="24"/>
          <w:szCs w:val="24"/>
        </w:rPr>
        <w:t xml:space="preserve"> </w:t>
      </w:r>
      <w:r w:rsidRPr="00CF071E">
        <w:rPr>
          <w:b w:val="false"/>
          <w:sz w:val="24"/>
          <w:szCs w:val="24"/>
        </w:rPr>
        <w:t>E</w:t>
      </w:r>
      <w:r w:rsidR="000C7249" w:rsidRPr="00CF071E">
        <w:rPr>
          <w:b w:val="false"/>
          <w:sz w:val="24"/>
          <w:szCs w:val="24"/>
        </w:rPr>
        <w:t xml:space="preserve"> </w:t>
      </w:r>
      <w:r w:rsidRPr="00CF071E">
        <w:rPr>
          <w:b w:val="false"/>
          <w:sz w:val="24"/>
          <w:szCs w:val="24"/>
        </w:rPr>
        <w:t>N</w:t>
      </w:r>
      <w:r w:rsidR="000C7249" w:rsidRPr="00CF071E">
        <w:rPr>
          <w:b w:val="false"/>
          <w:sz w:val="24"/>
          <w:szCs w:val="24"/>
        </w:rPr>
        <w:t xml:space="preserve"> </w:t>
      </w:r>
      <w:r w:rsidRPr="00CF071E">
        <w:rPr>
          <w:b w:val="false"/>
          <w:sz w:val="24"/>
          <w:szCs w:val="24"/>
        </w:rPr>
        <w:t>J</w:t>
      </w:r>
      <w:r w:rsidR="000C7249" w:rsidRPr="00CF071E">
        <w:rPr>
          <w:b w:val="false"/>
          <w:sz w:val="24"/>
          <w:szCs w:val="24"/>
        </w:rPr>
        <w:t xml:space="preserve"> </w:t>
      </w:r>
      <w:r w:rsidRPr="00CF071E">
        <w:rPr>
          <w:b w:val="false"/>
          <w:sz w:val="24"/>
          <w:szCs w:val="24"/>
        </w:rPr>
        <w:t>E</w:t>
      </w:r>
    </w:p>
    <w:p w:rsidRDefault="00F33405" w:rsidP="00F33405" w:rsidR="00F33405" w:rsidRPr="00CF071E"/>
    <w:p w:rsidRDefault="00781BE5" w:rsidP="00F33405" w:rsidR="00781BE5" w:rsidRPr="00CF071E"/>
    <w:p w:rsidRDefault="00F33405" w:rsidP="0024217C" w:rsidR="00F33405" w:rsidRPr="00CF071E">
      <w:pPr>
        <w:jc w:val="both"/>
      </w:pPr>
      <w:r w:rsidRPr="00CF071E">
        <w:t xml:space="preserve">Trgovački sud u Rijeci, po stečajnom sucu Veri Jelenović, </w:t>
      </w:r>
      <w:r w:rsidR="00382FE8" w:rsidRPr="00CF071E">
        <w:t xml:space="preserve">u </w:t>
      </w:r>
      <w:r w:rsidR="00031AF0" w:rsidRPr="00CF071E">
        <w:t xml:space="preserve">stečajnom </w:t>
      </w:r>
      <w:r w:rsidR="00382FE8" w:rsidRPr="00CF071E">
        <w:t>postupku</w:t>
      </w:r>
      <w:r w:rsidR="00031AF0" w:rsidRPr="00CF071E">
        <w:t xml:space="preserve"> nad dužnikom METAL - MONT d. o. o. za proizvodnju i usluge u stečaju Rijeka (Grad Rijeka), Trg Republike Hrvatske 2, OIB: 76510325291</w:t>
      </w:r>
      <w:r w:rsidRPr="00CF071E">
        <w:t xml:space="preserve"> na</w:t>
      </w:r>
      <w:r w:rsidR="006C3491" w:rsidRPr="00CF071E">
        <w:t>kon</w:t>
      </w:r>
      <w:r w:rsidRPr="00CF071E">
        <w:t xml:space="preserve"> </w:t>
      </w:r>
      <w:r w:rsidR="00CF071E" w:rsidRPr="00CF071E">
        <w:t xml:space="preserve">posebnog </w:t>
      </w:r>
      <w:r w:rsidRPr="00CF071E">
        <w:t>ispitno</w:t>
      </w:r>
      <w:r w:rsidR="006C3491" w:rsidRPr="00CF071E">
        <w:t>g</w:t>
      </w:r>
      <w:r w:rsidRPr="00CF071E">
        <w:t xml:space="preserve"> ročišt</w:t>
      </w:r>
      <w:r w:rsidR="006C3491" w:rsidRPr="00CF071E">
        <w:t>a</w:t>
      </w:r>
      <w:r w:rsidRPr="00CF071E">
        <w:t xml:space="preserve"> održano</w:t>
      </w:r>
      <w:r w:rsidR="006C3491" w:rsidRPr="00CF071E">
        <w:t>g</w:t>
      </w:r>
      <w:r w:rsidRPr="00CF071E">
        <w:t xml:space="preserve"> dana </w:t>
      </w:r>
      <w:r w:rsidR="00CF071E" w:rsidRPr="00CF071E">
        <w:t>15. prosinca</w:t>
      </w:r>
      <w:r w:rsidR="00031AF0" w:rsidRPr="00CF071E">
        <w:t xml:space="preserve"> 201</w:t>
      </w:r>
      <w:r w:rsidR="00CF071E" w:rsidRPr="00CF071E">
        <w:t>6</w:t>
      </w:r>
      <w:r w:rsidR="00E030EC" w:rsidRPr="00CF071E">
        <w:t>. godine</w:t>
      </w:r>
    </w:p>
    <w:p w:rsidRDefault="0024217C" w:rsidP="0024217C" w:rsidR="0024217C" w:rsidRPr="00CF071E">
      <w:pPr>
        <w:jc w:val="both"/>
      </w:pPr>
    </w:p>
    <w:p w:rsidRDefault="00F33405" w:rsidP="00F33405" w:rsidR="00F33405" w:rsidRPr="00CF071E">
      <w:pPr>
        <w:jc w:val="center"/>
      </w:pPr>
      <w:r w:rsidRPr="00CF071E">
        <w:t>r i j e š i o  j e</w:t>
      </w:r>
    </w:p>
    <w:p w:rsidRDefault="00F33405" w:rsidP="00F33405" w:rsidR="00F33405" w:rsidRPr="00CF071E">
      <w:pPr>
        <w:jc w:val="center"/>
      </w:pPr>
    </w:p>
    <w:p w:rsidRDefault="00F33405" w:rsidP="00F33405" w:rsidR="00F33405" w:rsidRPr="00CF071E">
      <w:pPr>
        <w:jc w:val="both"/>
      </w:pPr>
      <w:r w:rsidRPr="00CF071E">
        <w:tab/>
      </w:r>
      <w:r w:rsidRPr="00CF071E">
        <w:tab/>
        <w:t>I. Utvrđene su tražbine sljedećih vjerovnika viših isplatnih redova:</w:t>
      </w:r>
    </w:p>
    <w:p w:rsidRDefault="00031AF0" w:rsidP="00F33405" w:rsidR="00031AF0" w:rsidRPr="00CF071E">
      <w:pPr>
        <w:rPr>
          <w:bCs/>
        </w:rPr>
      </w:pPr>
    </w:p>
    <w:p w:rsidRDefault="00F33405" w:rsidP="00F33405" w:rsidR="00F33405" w:rsidRPr="00CF071E">
      <w:pPr>
        <w:rPr>
          <w:bCs/>
        </w:rPr>
      </w:pPr>
      <w:r w:rsidRPr="00CF071E">
        <w:rPr>
          <w:bCs/>
        </w:rPr>
        <w:t>drugi viši isplatni red</w:t>
      </w:r>
    </w:p>
    <w:p w:rsidRDefault="00CF071E" w:rsidP="00CF071E" w:rsidR="00CF071E">
      <w:pPr>
        <w:numPr>
          <w:ilvl w:val="0"/>
          <w:numId w:val="1"/>
        </w:numPr>
      </w:pPr>
      <w:r w:rsidRPr="00CF071E">
        <w:t xml:space="preserve">COLMAR TECHNIK S.P.A. Rovigo, Viale Regina Margherita 39, CAP  45100, </w:t>
      </w:r>
    </w:p>
    <w:p w:rsidRDefault="00CF071E" w:rsidP="00CF071E" w:rsidR="00F33405" w:rsidRPr="00CF071E">
      <w:pPr>
        <w:ind w:left="480"/>
      </w:pPr>
      <w:r w:rsidRPr="00CF071E">
        <w:t xml:space="preserve"> Talijanska Republika</w:t>
      </w:r>
      <w:r w:rsidR="001661E8" w:rsidRPr="00CF071E">
        <w:t xml:space="preserve">            </w:t>
      </w:r>
      <w:r>
        <w:t xml:space="preserve">                                                              </w:t>
      </w:r>
      <w:r w:rsidR="001661E8" w:rsidRPr="00CF071E">
        <w:t xml:space="preserve">  </w:t>
      </w:r>
      <w:r w:rsidR="00583442" w:rsidRPr="00CF071E">
        <w:t xml:space="preserve">     </w:t>
      </w:r>
      <w:r w:rsidR="0024217C" w:rsidRPr="00CF071E">
        <w:t xml:space="preserve">  </w:t>
      </w:r>
      <w:r w:rsidR="003503FE" w:rsidRPr="00CF071E">
        <w:t xml:space="preserve"> </w:t>
      </w:r>
      <w:r w:rsidRPr="00CF071E">
        <w:t xml:space="preserve">697.310,00 </w:t>
      </w:r>
      <w:r w:rsidR="00F33405" w:rsidRPr="00CF071E">
        <w:t>kn</w:t>
      </w:r>
    </w:p>
    <w:p w:rsidRDefault="00583442" w:rsidP="00583442" w:rsidR="00583442" w:rsidRPr="00CF071E">
      <w:pPr>
        <w:jc w:val="both"/>
      </w:pPr>
    </w:p>
    <w:p w:rsidRDefault="00CF071E" w:rsidP="00583442" w:rsidR="00CF071E" w:rsidRPr="00CF071E">
      <w:pPr>
        <w:jc w:val="both"/>
      </w:pPr>
    </w:p>
    <w:p w:rsidRDefault="00F33405" w:rsidP="00F33405" w:rsidR="00F33405" w:rsidRPr="00CF071E">
      <w:pPr>
        <w:pStyle w:val="Naslov2"/>
        <w:jc w:val="center"/>
        <w:rPr>
          <w:b w:val="false"/>
          <w:bCs w:val="false"/>
          <w:szCs w:val="24"/>
        </w:rPr>
      </w:pPr>
      <w:r w:rsidRPr="00CF071E">
        <w:rPr>
          <w:b w:val="false"/>
          <w:bCs w:val="false"/>
          <w:szCs w:val="24"/>
        </w:rPr>
        <w:t>Obrazloženje</w:t>
      </w:r>
    </w:p>
    <w:p w:rsidRDefault="00F33405" w:rsidP="00F33405" w:rsidR="00F33405" w:rsidRPr="00CF071E">
      <w:pPr>
        <w:jc w:val="both"/>
      </w:pPr>
      <w:r w:rsidRPr="00CF071E">
        <w:tab/>
      </w:r>
      <w:r w:rsidRPr="00CF071E">
        <w:tab/>
        <w:t xml:space="preserve">Na </w:t>
      </w:r>
      <w:r w:rsidR="00CF071E" w:rsidRPr="00CF071E">
        <w:t>posebnom</w:t>
      </w:r>
      <w:r w:rsidRPr="00CF071E">
        <w:t xml:space="preserve"> ispitnom ročištu održanom dana </w:t>
      </w:r>
      <w:r w:rsidR="0072691D" w:rsidRPr="00CF071E">
        <w:t>1</w:t>
      </w:r>
      <w:r w:rsidR="00173674" w:rsidRPr="00CF071E">
        <w:t>7</w:t>
      </w:r>
      <w:r w:rsidR="0072691D" w:rsidRPr="00CF071E">
        <w:t xml:space="preserve">. </w:t>
      </w:r>
      <w:r w:rsidR="00173674" w:rsidRPr="00CF071E">
        <w:t>veljače 2015.</w:t>
      </w:r>
      <w:r w:rsidR="001209CF" w:rsidRPr="00CF071E">
        <w:t xml:space="preserve"> godine</w:t>
      </w:r>
      <w:r w:rsidRPr="00CF071E">
        <w:t xml:space="preserve"> ispitane su sve prijavljene tražbine prijavljene prema svojim iznosima i redu.</w:t>
      </w:r>
    </w:p>
    <w:p w:rsidRDefault="00F33405" w:rsidP="00F33405" w:rsidR="00F33405" w:rsidRPr="00CF071E">
      <w:pPr>
        <w:jc w:val="both"/>
      </w:pPr>
      <w:r w:rsidRPr="00CF071E">
        <w:tab/>
      </w:r>
      <w:r w:rsidRPr="00CF071E">
        <w:tab/>
        <w:t xml:space="preserve">Stečajni je sudac </w:t>
      </w:r>
      <w:r w:rsidR="005C6105" w:rsidRPr="00CF071E">
        <w:t>na temelju</w:t>
      </w:r>
      <w:r w:rsidRPr="00CF071E">
        <w:t xml:space="preserve"> članka 177. stavak 2. </w:t>
      </w:r>
      <w:r w:rsidR="008E57E2" w:rsidRPr="00CF071E">
        <w:t xml:space="preserve">Stečajnog zakona </w:t>
      </w:r>
      <w:r w:rsidR="008E57E2" w:rsidRPr="00CF071E">
        <w:rPr>
          <w:bCs/>
        </w:rPr>
        <w:t>(objavljen u NN 44/96, 29/99, 129/00, 123/03, 82/06, 116/10, 25/12</w:t>
      </w:r>
      <w:r w:rsidR="00CF071E" w:rsidRPr="00CF071E">
        <w:rPr>
          <w:bCs/>
        </w:rPr>
        <w:t xml:space="preserve">, </w:t>
      </w:r>
      <w:r w:rsidR="008E57E2" w:rsidRPr="00CF071E">
        <w:rPr>
          <w:bCs/>
        </w:rPr>
        <w:t>133/12</w:t>
      </w:r>
      <w:r w:rsidR="00CF071E" w:rsidRPr="00CF071E">
        <w:rPr>
          <w:bCs/>
        </w:rPr>
        <w:t xml:space="preserve"> i 71/15</w:t>
      </w:r>
      <w:r w:rsidR="008E57E2" w:rsidRPr="00CF071E">
        <w:rPr>
          <w:bCs/>
        </w:rPr>
        <w:t>)</w:t>
      </w:r>
      <w:r w:rsidRPr="00CF071E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CF071E">
      <w:pPr>
        <w:jc w:val="both"/>
      </w:pPr>
      <w:r w:rsidRPr="00CF071E">
        <w:t xml:space="preserve">                     Tražbin</w:t>
      </w:r>
      <w:r w:rsidR="00CF071E" w:rsidRPr="00CF071E">
        <w:t>a</w:t>
      </w:r>
      <w:r w:rsidRPr="00CF071E">
        <w:t xml:space="preserve"> označene u</w:t>
      </w:r>
      <w:r w:rsidR="005C6105" w:rsidRPr="00CF071E">
        <w:t xml:space="preserve"> </w:t>
      </w:r>
      <w:r w:rsidR="00CF071E" w:rsidRPr="00CF071E">
        <w:t>izreci</w:t>
      </w:r>
      <w:r w:rsidRPr="00CF071E">
        <w:t xml:space="preserve"> ovog rješenja </w:t>
      </w:r>
      <w:r w:rsidR="005C6105" w:rsidRPr="00CF071E">
        <w:t xml:space="preserve">se na </w:t>
      </w:r>
      <w:r w:rsidRPr="00CF071E">
        <w:t>temelj</w:t>
      </w:r>
      <w:r w:rsidR="005C6105" w:rsidRPr="00CF071E">
        <w:t>u</w:t>
      </w:r>
      <w:r w:rsidRPr="00CF071E">
        <w:t xml:space="preserve"> članka 177. stavka 1. </w:t>
      </w:r>
      <w:r w:rsidR="008E57E2" w:rsidRPr="00CF071E">
        <w:t xml:space="preserve">Stečajnog zakona </w:t>
      </w:r>
      <w:r w:rsidRPr="00CF071E">
        <w:t xml:space="preserve"> smatra utvrđen</w:t>
      </w:r>
      <w:r w:rsidR="00CF071E" w:rsidRPr="00CF071E">
        <w:t>o</w:t>
      </w:r>
      <w:r w:rsidRPr="00CF071E">
        <w:t xml:space="preserve">m, budući da </w:t>
      </w:r>
      <w:r w:rsidR="00CF071E" w:rsidRPr="00CF071E">
        <w:t>ju</w:t>
      </w:r>
      <w:r w:rsidRPr="00CF071E">
        <w:t xml:space="preserve"> nije osporio stečajni upravitelj niti koji od stečajnih vjerovnika.</w:t>
      </w:r>
    </w:p>
    <w:p w:rsidRDefault="009846DA" w:rsidP="00583442" w:rsidR="009846DA" w:rsidRPr="00CF071E">
      <w:pPr>
        <w:jc w:val="both"/>
      </w:pPr>
    </w:p>
    <w:p w:rsidRDefault="009B2BD6" w:rsidP="00F33405" w:rsidR="00F33405" w:rsidRPr="00CF071E">
      <w:pPr>
        <w:jc w:val="center"/>
      </w:pPr>
      <w:r w:rsidRPr="00CF071E">
        <w:t>Rijeka</w:t>
      </w:r>
      <w:r w:rsidR="00F33405" w:rsidRPr="00CF071E">
        <w:t>,</w:t>
      </w:r>
      <w:r w:rsidR="004D5C4D" w:rsidRPr="00CF071E">
        <w:t xml:space="preserve"> </w:t>
      </w:r>
      <w:r w:rsidR="00CF071E" w:rsidRPr="00CF071E">
        <w:t>15. prosinca 2016</w:t>
      </w:r>
      <w:r w:rsidR="00F33405" w:rsidRPr="00CF071E">
        <w:t>. godine</w:t>
      </w:r>
    </w:p>
    <w:p w:rsidRDefault="009B2BD6" w:rsidP="00F33405" w:rsidR="009B2BD6" w:rsidRPr="00CF071E">
      <w:pPr>
        <w:jc w:val="center"/>
      </w:pPr>
    </w:p>
    <w:p w:rsidRDefault="00F33405" w:rsidP="00F33405" w:rsidR="00F33405" w:rsidRPr="00CF071E">
      <w:pPr>
        <w:ind w:left="2160"/>
        <w:jc w:val="both"/>
      </w:pPr>
      <w:r w:rsidRPr="00CF071E">
        <w:tab/>
      </w:r>
      <w:r w:rsidRPr="00CF071E">
        <w:tab/>
      </w:r>
      <w:r w:rsidRPr="00CF071E">
        <w:tab/>
        <w:t xml:space="preserve">  </w:t>
      </w:r>
      <w:r w:rsidRPr="00CF071E">
        <w:tab/>
        <w:t xml:space="preserve">    </w:t>
      </w:r>
      <w:r w:rsidR="00781BE5" w:rsidRPr="00CF071E">
        <w:t xml:space="preserve">   </w:t>
      </w:r>
      <w:r w:rsidRPr="00CF071E">
        <w:t>Stečajni  sudac</w:t>
      </w:r>
    </w:p>
    <w:p w:rsidRDefault="00F33405" w:rsidP="007D6712" w:rsidR="00F33405" w:rsidRPr="00CF071E">
      <w:pPr>
        <w:ind w:left="2160"/>
        <w:jc w:val="both"/>
      </w:pPr>
      <w:r w:rsidRPr="00CF071E">
        <w:tab/>
      </w:r>
      <w:r w:rsidRPr="00CF071E">
        <w:tab/>
      </w:r>
      <w:r w:rsidRPr="00CF071E">
        <w:tab/>
      </w:r>
      <w:r w:rsidRPr="00CF071E">
        <w:tab/>
      </w:r>
      <w:r w:rsidR="007D6712" w:rsidRPr="00CF071E">
        <w:t xml:space="preserve">       </w:t>
      </w:r>
      <w:r w:rsidR="00781BE5" w:rsidRPr="00CF071E">
        <w:t xml:space="preserve">Vera Jelenović </w:t>
      </w:r>
    </w:p>
    <w:p w:rsidRDefault="006D71E1" w:rsidP="00F33405" w:rsidR="006D71E1" w:rsidRPr="00CF071E">
      <w:pPr>
        <w:jc w:val="center"/>
      </w:pPr>
    </w:p>
    <w:p w:rsidRDefault="009B2BD6" w:rsidP="00F33405" w:rsidR="009B2BD6" w:rsidRPr="00CF071E">
      <w:pPr>
        <w:jc w:val="center"/>
      </w:pPr>
    </w:p>
    <w:p w:rsidRDefault="00F33405" w:rsidP="00F33405" w:rsidR="00F33405" w:rsidRPr="00CF071E">
      <w:pPr>
        <w:jc w:val="both"/>
      </w:pPr>
      <w:r w:rsidRPr="00CF071E">
        <w:t>UPUTA O PRAVNOM LIJEKU:</w:t>
      </w:r>
    </w:p>
    <w:p w:rsidRDefault="00F33405" w:rsidP="00852B17" w:rsidR="00852B17" w:rsidRPr="00CF071E">
      <w:pPr>
        <w:jc w:val="both"/>
      </w:pPr>
      <w:r w:rsidRPr="00CF071E">
        <w:tab/>
        <w:t>Protiv  ovog  rješenja pravo na žalbu ima stečajni upravitelj i svaki vjerovnik u dijelu koji se tiče njegove prijavljene tražbine i tražbine  koju je osporio (</w:t>
      </w:r>
      <w:r w:rsidR="0072227A" w:rsidRPr="00CF071E">
        <w:t xml:space="preserve">članak 11. i </w:t>
      </w:r>
      <w:r w:rsidRPr="00CF071E">
        <w:t xml:space="preserve">177. stavak 4. i 5. Stečajnog zakona). Rok za žalbu iznosi 8 dana od dana dostave </w:t>
      </w:r>
      <w:r w:rsidR="00C40B2C" w:rsidRPr="00CF071E">
        <w:t>pisanog otpravka odnosno izvatka iz</w:t>
      </w:r>
      <w:r w:rsidRPr="00CF071E">
        <w:t xml:space="preserve"> rješenja. Žalba se podnosi ovom sudu u tri primjerka, a o žalbi odlučuje Visoki trgovački sud  Republike  Hrvatske. </w:t>
      </w:r>
      <w:r w:rsidR="00852B17" w:rsidRPr="00CF071E">
        <w:t>Žalba ne utječe na rok ostavljen strankama da pokrenu parnicu.</w:t>
      </w:r>
    </w:p>
    <w:p w:rsidRDefault="00F33405" w:rsidP="00F33405" w:rsidR="00F33405" w:rsidRPr="00CF071E">
      <w:pPr>
        <w:jc w:val="both"/>
      </w:pPr>
    </w:p>
    <w:p w:rsidRDefault="002B01B4" w:rsidP="002B01B4" w:rsidR="002B01B4" w:rsidRPr="00CF071E">
      <w:pPr>
        <w:jc w:val="both"/>
      </w:pPr>
      <w:r w:rsidRPr="00CF071E">
        <w:t>DNA</w:t>
      </w:r>
    </w:p>
    <w:p w:rsidRDefault="002B01B4" w:rsidP="002B01B4" w:rsidR="002B01B4" w:rsidRPr="00CF071E">
      <w:pPr>
        <w:jc w:val="both"/>
      </w:pPr>
      <w:r w:rsidRPr="00CF071E">
        <w:t>- stečajni upravitelj</w:t>
      </w:r>
    </w:p>
    <w:p w:rsidRDefault="002B01B4" w:rsidP="002B01B4" w:rsidR="002B01B4" w:rsidRPr="00CF071E">
      <w:pPr>
        <w:jc w:val="both"/>
      </w:pPr>
      <w:r w:rsidRPr="00CF071E">
        <w:t xml:space="preserve">- </w:t>
      </w:r>
      <w:r w:rsidR="00CF071E" w:rsidRPr="00CF071E">
        <w:t>e-</w:t>
      </w:r>
      <w:r w:rsidRPr="00CF071E">
        <w:t>oglasna ploča</w:t>
      </w:r>
    </w:p>
    <w:p w:rsidRDefault="002B01B4" w:rsidR="002B01B4" w:rsidRPr="00CF071E"/>
    <w:p w:rsidRDefault="004D5C4D" w:rsidR="002B01B4" w:rsidRPr="00CF071E">
      <w:r w:rsidRPr="00CF071E">
        <w:t xml:space="preserve">Rijeka, </w:t>
      </w:r>
      <w:r w:rsidR="00CF071E" w:rsidRPr="00CF071E">
        <w:t>15. prosinca 2016</w:t>
      </w:r>
      <w:r w:rsidRPr="00CF071E">
        <w:t>.g.</w:t>
      </w:r>
    </w:p>
    <w:p w:rsidRDefault="004D5C4D" w:rsidR="004D5C4D" w:rsidRPr="00CF071E"/>
    <w:p w:rsidRDefault="004D5C4D" w:rsidR="004D5C4D" w:rsidRPr="00CF071E">
      <w:pPr>
        <w:jc w:val="both"/>
      </w:pPr>
      <w:r w:rsidRPr="00CF071E">
        <w:t xml:space="preserve">                                                                                                      S u d a c</w:t>
      </w:r>
    </w:p>
    <w:p w:rsidRDefault="004D5C4D" w:rsidP="007D6712" w:rsidR="004D5C4D" w:rsidRPr="00CF071E">
      <w:pPr>
        <w:jc w:val="both"/>
      </w:pPr>
      <w:r w:rsidRPr="00CF071E">
        <w:t xml:space="preserve">                                                                                          </w:t>
      </w:r>
      <w:r w:rsidR="007D6712" w:rsidRPr="00CF071E">
        <w:t xml:space="preserve">       </w:t>
      </w:r>
      <w:r w:rsidRPr="00CF071E">
        <w:t xml:space="preserve">Vera Jelenović </w:t>
      </w:r>
    </w:p>
    <w:p w:rsidRDefault="002B01B4" w:rsidR="002B01B4" w:rsidRPr="00CF071E"/>
    <w:p w:rsidRDefault="002B01B4" w:rsidR="002B01B4" w:rsidRPr="00CF071E"/>
    <w:sectPr w:rsidR="002B01B4" w:rsidRPr="00CF071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02" w:rsidR="00C04C02">
      <w:r>
        <w:separator/>
      </w:r>
    </w:p>
  </w:endnote>
  <w:endnote w:id="0" w:type="continuationSeparator">
    <w:p w:rsidRDefault="00C04C02" w:rsidR="00C04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2EC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02" w:rsidR="00C04C02">
      <w:r>
        <w:separator/>
      </w:r>
    </w:p>
  </w:footnote>
  <w:footnote w:id="0" w:type="continuationSeparator">
    <w:p w:rsidRDefault="00C04C02" w:rsidR="00C04C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9846DA">
      <w:rPr>
        <w:bCs/>
      </w:rPr>
      <w:t>269</w:t>
    </w:r>
    <w:r w:rsidR="0072691D" w:rsidRPr="0072691D">
      <w:rPr>
        <w:bCs/>
      </w:rPr>
      <w:t>/2014</w:t>
    </w:r>
    <w:r w:rsidR="00D70A00">
      <w:rPr>
        <w:bCs/>
      </w:rPr>
      <w:t>-53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C52C5F"/>
    <w:multiLevelType w:val="hybridMultilevel"/>
    <w:tmpl w:val="4EA6AEC0"/>
    <w:lvl w:tplc="CDEEB376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1AF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0A38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2ECA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661E8"/>
    <w:rsid w:val="00170CA0"/>
    <w:rsid w:val="0017227E"/>
    <w:rsid w:val="00173674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1E1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1CC5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46DA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9D0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4C02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3373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71E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0A00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2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D2E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2EC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D2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D2E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2EC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St-269/2014</izvorni_sadrzaj>
    <derivirana_varijabla naziv="DomainObject.Predmet.OznakaBroj_1">St-269/2014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- MONT d.o.o.  Rijeka</izvorni_sadrzaj>
    <derivirana_varijabla naziv="DomainObject.Predmet.ProtustrankaFormated_1">  METAL - MONT d.o.o.  Rijeka</derivirana_varijabla>
  </DomainObject.Predmet.ProtustrankaFormated>
  <DomainObject.Predmet.ProtustrankaFormatedOIB>
    <izvorni_sadrzaj>  METAL - MONT d.o.o.  Rijeka, OIB 76510325291</izvorni_sadrzaj>
    <derivirana_varijabla naziv="DomainObject.Predmet.ProtustrankaFormatedOIB_1">  METAL - MONT d.o.o.  Rijeka, OIB 76510325291</derivirana_varijabla>
  </DomainObject.Predmet.ProtustrankaFormatedOIB>
  <DomainObject.Predmet.ProtustrankaFormatedWithAdress>
    <izvorni_sadrzaj> METAL - MONT d.o.o.  Rijeka, Trg Republike Hrvatske 2, 51000 Rijeka</izvorni_sadrzaj>
    <derivirana_varijabla naziv="DomainObject.Predmet.ProtustrankaFormatedWithAdress_1"> METAL - MONT d.o.o.  Rijeka, Trg Republike Hrvatske 2, 51000 Rijeka</derivirana_varijabla>
  </DomainObject.Predmet.ProtustrankaFormatedWithAdress>
  <DomainObject.Predmet.ProtustrankaFormatedWithAdressOIB>
    <izvorni_sadrzaj> METAL - MONT d.o.o.  Rijeka, OIB 76510325291, Trg Republike Hrvatske 2, 51000 Rijeka</izvorni_sadrzaj>
    <derivirana_varijabla naziv="DomainObject.Predmet.ProtustrankaFormatedWithAdressOIB_1"> METAL - MONT d.o.o.  Rijeka, OIB 76510325291, Trg Republike Hrvatske 2, 51000 Rijeka</derivirana_varijabla>
  </DomainObject.Predmet.ProtustrankaFormatedWithAdressOIB>
  <DomainObject.Predmet.ProtustrankaWithAdress>
    <izvorni_sadrzaj>METAL - MONT d.o.o.  Rijeka Trg Republike Hrvatske 2, 51000 Rijeka</izvorni_sadrzaj>
    <derivirana_varijabla naziv="DomainObject.Predmet.ProtustrankaWithAdress_1">METAL - MONT d.o.o.  Rijeka Trg Republike Hrvatske 2, 51000 Rijeka</derivirana_varijabla>
  </DomainObject.Predmet.ProtustrankaWithAdress>
  <DomainObject.Predmet.ProtustrankaWithAdressOIB>
    <izvorni_sadrzaj>METAL - MONT d.o.o.  Rijeka, OIB 76510325291, Trg Republike Hrvatske 2, 51000 Rijeka</izvorni_sadrzaj>
    <derivirana_varijabla naziv="DomainObject.Predmet.ProtustrankaWithAdressOIB_1">METAL - MONT d.o.o.  Rijeka, OIB 76510325291, Trg Republike Hrvatske 2, 51000 Rijeka</derivirana_varijabla>
  </DomainObject.Predmet.ProtustrankaWithAdressOIB>
  <DomainObject.Predmet.ProtustrankaNazivFormated>
    <izvorni_sadrzaj>METAL - MONT d.o.o.  Rijeka</izvorni_sadrzaj>
    <derivirana_varijabla naziv="DomainObject.Predmet.ProtustrankaNazivFormated_1">METAL - MONT d.o.o.  Rijeka</derivirana_varijabla>
  </DomainObject.Predmet.ProtustrankaNazivFormated>
  <DomainObject.Predmet.ProtustrankaNazivFormatedOIB>
    <izvorni_sadrzaj>METAL - MONT d.o.o.  Rijeka, OIB 76510325291</izvorni_sadrzaj>
    <derivirana_varijabla naziv="DomainObject.Predmet.ProtustrankaNazivFormatedOIB_1">METAL - MONT d.o.o.  Rijeka, OIB 76510325291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PETROVIĆ  Dražice</izvorni_sadrzaj>
    <derivirana_varijabla naziv="DomainObject.Predmet.StrankaFormated_1">  NENAD PETROVIĆ  Dražice</derivirana_varijabla>
  </DomainObject.Predmet.StrankaFormated>
  <DomainObject.Predmet.StrankaFormatedOIB>
    <izvorni_sadrzaj>  NENAD PETROVIĆ  Dražice, OIB 00145529728</izvorni_sadrzaj>
    <derivirana_varijabla naziv="DomainObject.Predmet.StrankaFormatedOIB_1">  NENAD PETROVIĆ  Dražice, OIB 00145529728</derivirana_varijabla>
  </DomainObject.Predmet.StrankaFormatedOIB>
  <DomainObject.Predmet.StrankaFormatedWithAdress>
    <izvorni_sadrzaj> NENAD PETROVIĆ  Dražice, Male Dražice 29, 51218 Dražice</izvorni_sadrzaj>
    <derivirana_varijabla naziv="DomainObject.Predmet.StrankaFormatedWithAdress_1"> NENAD PETROVIĆ  Dražice, Male Dražice 29, 51218 Dražice</derivirana_varijabla>
  </DomainObject.Predmet.StrankaFormatedWithAdress>
  <DomainObject.Predmet.StrankaFormatedWithAdressOIB>
    <izvorni_sadrzaj> NENAD PETROVIĆ  Dražice, OIB 00145529728, Male Dražice 29, 51218 Dražice</izvorni_sadrzaj>
    <derivirana_varijabla naziv="DomainObject.Predmet.StrankaFormatedWithAdressOIB_1"> NENAD PETROVIĆ  Dražice, OIB 00145529728, Male Dražice 29, 51218 Dražice</derivirana_varijabla>
  </DomainObject.Predmet.StrankaFormatedWithAdressOIB>
  <DomainObject.Predmet.StrankaWithAdress>
    <izvorni_sadrzaj>NENAD PETROVIĆ  Dražice Male Dražice 29,51218 Dražice</izvorni_sadrzaj>
    <derivirana_varijabla naziv="DomainObject.Predmet.StrankaWithAdress_1">NENAD PETROVIĆ  Dražice Male Dražice 29,51218 Dražice</derivirana_varijabla>
  </DomainObject.Predmet.StrankaWithAdress>
  <DomainObject.Predmet.StrankaWithAdressOIB>
    <izvorni_sadrzaj>NENAD PETROVIĆ  Dražice, OIB 00145529728, Male Dražice 29,51218 Dražice</izvorni_sadrzaj>
    <derivirana_varijabla naziv="DomainObject.Predmet.StrankaWithAdressOIB_1">NENAD PETROVIĆ  Dražice, OIB 00145529728, Male Dražice 29,51218 Dražice</derivirana_varijabla>
  </DomainObject.Predmet.StrankaWithAdressOIB>
  <DomainObject.Predmet.StrankaNazivFormated>
    <izvorni_sadrzaj>NENAD PETROVIĆ  Dražice</izvorni_sadrzaj>
    <derivirana_varijabla naziv="DomainObject.Predmet.StrankaNazivFormated_1">NENAD PETROVIĆ  Dražice</derivirana_varijabla>
  </DomainObject.Predmet.StrankaNazivFormated>
  <DomainObject.Predmet.StrankaNazivFormatedOIB>
    <izvorni_sadrzaj>NENAD PETROVIĆ  Dražice, OIB 00145529728</izvorni_sadrzaj>
    <derivirana_varijabla naziv="DomainObject.Predmet.StrankaNazivFormatedOIB_1">NENAD PETROVIĆ  Dražice, OIB 00145529728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NENAD PETROVIĆ  Dražice</item>
    </izvorni_sadrzaj>
    <derivirana_varijabla naziv="DomainObject.Predmet.StrankaListFormated_1">
      <item>NENAD PETROVIĆ  Dražice</item>
    </derivirana_varijabla>
  </DomainObject.Predmet.StrankaListFormated>
  <DomainObject.Predmet.StrankaListFormatedOIB>
    <izvorni_sadrzaj>
      <item>NENAD PETROVIĆ  Dražice, OIB 00145529728</item>
    </izvorni_sadrzaj>
    <derivirana_varijabla naziv="DomainObject.Predmet.StrankaListFormatedOIB_1">
      <item>NENAD PETROVIĆ  Dražice, OIB 00145529728</item>
    </derivirana_varijabla>
  </DomainObject.Predmet.StrankaListFormatedOIB>
  <DomainObject.Predmet.StrankaListFormatedWithAdress>
    <izvorni_sadrzaj>
      <item>NENAD PETROVIĆ  Dražice, Male Dražice 29, 51218 Dražice</item>
    </izvorni_sadrzaj>
    <derivirana_varijabla naziv="DomainObject.Predmet.StrankaListFormatedWithAdress_1">
      <item>NENAD PETROVIĆ  Dražice, Male Dražice 29, 51218 Dražice</item>
    </derivirana_varijabla>
  </DomainObject.Predmet.StrankaListFormatedWithAdress>
  <DomainObject.Predmet.StrankaListFormatedWithAdressOIB>
    <izvorni_sadrzaj>
      <item>NENAD PETROVIĆ  Dražice, OIB 00145529728, Male Dražice 29, 51218 Dražice</item>
    </izvorni_sadrzaj>
    <derivirana_varijabla naziv="DomainObject.Predmet.StrankaListFormatedWithAdressOIB_1">
      <item>NENAD PETROVIĆ  Dražice, OIB 00145529728, Male Dražice 29, 51218 Dražice</item>
    </derivirana_varijabla>
  </DomainObject.Predmet.StrankaListFormatedWithAdressOIB>
  <DomainObject.Predmet.StrankaListNazivFormated>
    <izvorni_sadrzaj>
      <item>NENAD PETROVIĆ  Dražice</item>
    </izvorni_sadrzaj>
    <derivirana_varijabla naziv="DomainObject.Predmet.StrankaListNazivFormated_1">
      <item>NENAD PETROVIĆ  Dražice</item>
    </derivirana_varijabla>
  </DomainObject.Predmet.StrankaListNazivFormated>
  <DomainObject.Predmet.StrankaListNazivFormatedOIB>
    <izvorni_sadrzaj>
      <item>NENAD PETROVIĆ  Dražice, OIB 00145529728</item>
    </izvorni_sadrzaj>
    <derivirana_varijabla naziv="DomainObject.Predmet.StrankaListNazivFormatedOIB_1">
      <item>NENAD PETROVIĆ  Dražice, OIB 00145529728</item>
    </derivirana_varijabla>
  </DomainObject.Predmet.StrankaListNazivFormatedOIB>
  <DomainObject.Predmet.ProtuStrankaListFormated>
    <izvorni_sadrzaj>
      <item>METAL - MONT d.o.o.  Rijeka</item>
    </izvorni_sadrzaj>
    <derivirana_varijabla naziv="DomainObject.Predmet.ProtuStrankaListFormated_1">
      <item>METAL - MONT d.o.o.  Rijeka</item>
    </derivirana_varijabla>
  </DomainObject.Predmet.ProtuStrankaListFormated>
  <DomainObject.Predmet.ProtuStrankaListFormatedOIB>
    <izvorni_sadrzaj>
      <item>METAL - MONT d.o.o.  Rijeka, OIB 76510325291</item>
    </izvorni_sadrzaj>
    <derivirana_varijabla naziv="DomainObject.Predmet.ProtuStrankaListFormatedOIB_1">
      <item>METAL - MONT d.o.o.  Rijeka, OIB 76510325291</item>
    </derivirana_varijabla>
  </DomainObject.Predmet.ProtuStrankaListFormatedOIB>
  <DomainObject.Predmet.ProtuStrankaListFormatedWithAdress>
    <izvorni_sadrzaj>
      <item>METAL - MONT d.o.o.  Rijeka, Trg Republike Hrvatske 2, 51000 Rijeka</item>
    </izvorni_sadrzaj>
    <derivirana_varijabla naziv="DomainObject.Predmet.ProtuStrankaListFormatedWithAdress_1">
      <item>METAL - MONT d.o.o.  Rijeka, Trg Republike Hrvatske 2, 51000 Rijeka</item>
    </derivirana_varijabla>
  </DomainObject.Predmet.ProtuStrankaListFormatedWithAdress>
  <DomainObject.Predmet.ProtuStrankaListFormatedWithAdressOIB>
    <izvorni_sadrzaj>
      <item>METAL - MONT d.o.o.  Rijeka, OIB 76510325291, Trg Republike Hrvatske 2, 51000 Rijeka</item>
    </izvorni_sadrzaj>
    <derivirana_varijabla naziv="DomainObject.Predmet.ProtuStrankaListFormatedWithAdressOIB_1">
      <item>METAL - MONT d.o.o.  Rijeka, OIB 76510325291, Trg Republike Hrvatske 2, 51000 Rijeka</item>
    </derivirana_varijabla>
  </DomainObject.Predmet.ProtuStrankaListFormatedWithAdressOIB>
  <DomainObject.Predmet.ProtuStrankaListNazivFormated>
    <izvorni_sadrzaj>
      <item>METAL - MONT d.o.o.  Rijeka</item>
    </izvorni_sadrzaj>
    <derivirana_varijabla naziv="DomainObject.Predmet.ProtuStrankaListNazivFormated_1">
      <item>METAL - MONT d.o.o.  Rijeka</item>
    </derivirana_varijabla>
  </DomainObject.Predmet.ProtuStrankaListNazivFormated>
  <DomainObject.Predmet.ProtuStrankaListNazivFormatedOIB>
    <izvorni_sadrzaj>
      <item>METAL - MONT d.o.o.  Rijeka, OIB 76510325291</item>
    </izvorni_sadrzaj>
    <derivirana_varijabla naziv="DomainObject.Predmet.ProtuStrankaListNazivFormatedOIB_1">
      <item>METAL - MONT d.o.o.  Rijeka, OIB 76510325291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PETROVIĆ  Dražice</izvorni_sadrzaj>
    <derivirana_varijabla naziv="DomainObject.Predmet.StrankaIDrugi_1">NENAD PETROVIĆ  Dražice</derivirana_varijabla>
  </DomainObject.Predmet.StrankaIDrugi>
  <DomainObject.Predmet.ProtustrankaIDrugi>
    <izvorni_sadrzaj>METAL - MONT d.o.o.  Rijeka</izvorni_sadrzaj>
    <derivirana_varijabla naziv="DomainObject.Predmet.ProtustrankaIDrugi_1">METAL - MONT d.o.o.  Rijeka</derivirana_varijabla>
  </DomainObject.Predmet.ProtustrankaIDrugi>
  <DomainObject.Predmet.StrankaIDrugiAdressOIB>
    <izvorni_sadrzaj>NENAD PETROVIĆ  Dražice, OIB 00145529728, Male Dražice 29, 51218 Dražice</izvorni_sadrzaj>
    <derivirana_varijabla naziv="DomainObject.Predmet.StrankaIDrugiAdressOIB_1">NENAD PETROVIĆ  Dražice, OIB 00145529728, Male Dražice 29, 51218 Dražice</derivirana_varijabla>
  </DomainObject.Predmet.StrankaIDrugiAdressOIB>
  <DomainObject.Predmet.ProtustrankaIDrugiAdressOIB>
    <izvorni_sadrzaj>METAL - MONT d.o.o.  Rijeka, OIB 76510325291, Trg Republike Hrvatske 2, 51000 Rijeka</izvorni_sadrzaj>
    <derivirana_varijabla naziv="DomainObject.Predmet.ProtustrankaIDrugiAdressOIB_1">METAL - MONT d.o.o.  Rijeka, OIB 76510325291, Trg Republike Hrvatske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PETROVIĆ  Dražice</item>
      <item>METAL - MONT d.o.o.  Rijeka</item>
    </izvorni_sadrzaj>
    <derivirana_varijabla naziv="DomainObject.Predmet.SudioniciListNaziv_1">
      <item>NENAD PETROVIĆ  Dražice</item>
      <item>METAL - MONT d.o.o.  Rijeka</item>
    </derivirana_varijabla>
  </DomainObject.Predmet.SudioniciListNaziv>
  <DomainObject.Predmet.SudioniciListAdressOIB>
    <izvorni_sadrzaj>
      <item>NENAD PETROVIĆ  Dražice, OIB 00145529728, Male Dražice 29,51218 Dražice</item>
      <item>METAL - MONT d.o.o.  Rijeka, OIB 76510325291, Trg Republike Hrvatske 2,51000 Rijeka</item>
    </izvorni_sadrzaj>
    <derivirana_varijabla naziv="DomainObject.Predmet.SudioniciListAdressOIB_1">
      <item>NENAD PETROVIĆ  Dražice, OIB 00145529728, Male Dražice 29,51218 Dražice</item>
      <item>METAL - MONT d.o.o.  Rijeka, OIB 76510325291, Trg Republike Hrvatske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00145529728</item>
      <item>, OIB 76510325291</item>
    </izvorni_sadrzaj>
    <derivirana_varijabla naziv="DomainObject.Predmet.SudioniciListNazivOIB_1">
      <item>, OIB 00145529728</item>
      <item>, OIB 76510325291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334</properties:Words>
  <properties:Characters>1638</properties:Characters>
  <properties:Lines>58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2016-12-15T11:56:00Z</dcterms:created>
  <dc:creator>korlevicd</dc:creator>
  <cp:lastModifiedBy>Danijela Fumić</cp:lastModifiedBy>
  <cp:lastPrinted>2016-12-15T11:55:00Z</cp:lastPrinted>
  <dcterms:modified xmlns:xsi="http://www.w3.org/2001/XMLSchema-instance" xsi:type="dcterms:W3CDTF">2016-12-15T11:57:00Z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