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62f5" w14:paraId="95662f5" w:rsidRDefault="003F4073" w:rsidP="003F4073" w:rsidR="003F4073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 w:rsidR="002D747B">
        <w:t>1828/16-3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3F4073" w:rsidR="003F4073" w:rsidRPr="003F407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tab/>
      </w:r>
      <w:r w:rsidR="00451DD6" w:rsidRPr="003F4073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3F4073">
        <w:rPr>
          <w:rFonts w:hAnsi="Times New Roman" w:ascii="Times New Roman"/>
          <w:sz w:val="24"/>
          <w:szCs w:val="24"/>
        </w:rPr>
        <w:t>j sutkinji</w:t>
      </w:r>
      <w:r w:rsidR="00451DD6" w:rsidRPr="003F4073">
        <w:rPr>
          <w:rFonts w:hAnsi="Times New Roman" w:ascii="Times New Roman"/>
          <w:sz w:val="24"/>
          <w:szCs w:val="24"/>
        </w:rPr>
        <w:t xml:space="preserve"> Nadi Roso, </w:t>
      </w:r>
      <w:r w:rsidR="003F4073" w:rsidRPr="003F4073">
        <w:rPr>
          <w:rFonts w:hAnsi="Times New Roman" w:ascii="Times New Roman"/>
          <w:sz w:val="24"/>
          <w:szCs w:val="24"/>
        </w:rPr>
        <w:t xml:space="preserve">u stečajnom postupku </w:t>
      </w:r>
      <w:r w:rsidR="002D747B">
        <w:rPr>
          <w:rFonts w:hAnsi="Times New Roman" w:ascii="Times New Roman"/>
          <w:sz w:val="24"/>
          <w:szCs w:val="24"/>
        </w:rPr>
        <w:t xml:space="preserve">predlagatelja FINA </w:t>
      </w:r>
      <w:r w:rsidR="002D747B" w:rsidRPr="002D747B">
        <w:rPr>
          <w:rFonts w:hAnsi="Times New Roman" w:ascii="Times New Roman"/>
          <w:sz w:val="24"/>
          <w:szCs w:val="24"/>
        </w:rPr>
        <w:t xml:space="preserve">RC Osijek za otvaranje stečajnog postupka </w:t>
      </w:r>
      <w:r w:rsidR="003F4073" w:rsidRPr="002D747B">
        <w:rPr>
          <w:rFonts w:hAnsi="Times New Roman" w:ascii="Times New Roman"/>
          <w:sz w:val="24"/>
          <w:szCs w:val="24"/>
        </w:rPr>
        <w:t xml:space="preserve">nad dužnikom: </w:t>
      </w:r>
      <w:r w:rsidR="002D747B">
        <w:rPr>
          <w:rFonts w:hAnsi="Times New Roman" w:ascii="Times New Roman"/>
          <w:b/>
          <w:sz w:val="24"/>
          <w:szCs w:val="24"/>
        </w:rPr>
        <w:t>HORBEKO d.o.o. Darda, Ulica žrtava Domovinskog rata 56, OIB: 82842762363, MBS: 030027274</w:t>
      </w:r>
      <w:r w:rsidR="003F4073" w:rsidRPr="003F4073">
        <w:rPr>
          <w:rFonts w:hAnsi="Times New Roman" w:ascii="Times New Roman"/>
          <w:sz w:val="24"/>
          <w:szCs w:val="24"/>
        </w:rPr>
        <w:t xml:space="preserve">, dana </w:t>
      </w:r>
      <w:r w:rsidR="007F2AF7">
        <w:rPr>
          <w:rFonts w:hAnsi="Times New Roman" w:ascii="Times New Roman"/>
          <w:sz w:val="24"/>
          <w:szCs w:val="24"/>
        </w:rPr>
        <w:t>2</w:t>
      </w:r>
      <w:r w:rsidR="002D747B">
        <w:rPr>
          <w:rFonts w:hAnsi="Times New Roman" w:ascii="Times New Roman"/>
          <w:sz w:val="24"/>
          <w:szCs w:val="24"/>
        </w:rPr>
        <w:t>8</w:t>
      </w:r>
      <w:r w:rsidR="007F2AF7">
        <w:rPr>
          <w:rFonts w:hAnsi="Times New Roman" w:ascii="Times New Roman"/>
          <w:sz w:val="24"/>
          <w:szCs w:val="24"/>
        </w:rPr>
        <w:t>. rujna</w:t>
      </w:r>
      <w:r w:rsidR="003F4073" w:rsidRPr="003F4073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3F4073">
      <w:pPr>
        <w:jc w:val="both"/>
      </w:pPr>
      <w:r w:rsidRPr="003F4073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3F4073" w:rsidR="00A55821">
      <w:pPr>
        <w:numPr>
          <w:ilvl w:val="0"/>
          <w:numId w:val="8"/>
        </w:numPr>
        <w:ind w:firstLine="709" w:left="0"/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proofErr w:type="spellStart"/>
      <w:r w:rsidR="002D747B">
        <w:t>Jožef</w:t>
      </w:r>
      <w:proofErr w:type="spellEnd"/>
      <w:r w:rsidR="002D747B">
        <w:t xml:space="preserve"> Kovač, Darda, Žrtava Domovinskog rata 56, OIB: 90275601367</w:t>
      </w:r>
      <w:r w:rsidR="003F4073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A8086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2D747B">
        <w:rPr>
          <w:b/>
        </w:rPr>
        <w:t xml:space="preserve">HORBEKO d.o.o. Darda, Ulica žrtava Domovinskog rata 56, OIB: 82842762363, MBS: 030027274 </w:t>
      </w:r>
      <w:r w:rsidR="00A80863">
        <w:t xml:space="preserve">te dodatni iznos predujma u iznosu od </w:t>
      </w:r>
      <w:r w:rsidR="002D747B">
        <w:rPr>
          <w:b/>
        </w:rPr>
        <w:t>3.5</w:t>
      </w:r>
      <w:r w:rsidR="00A80863" w:rsidRPr="00A80863">
        <w:rPr>
          <w:b/>
        </w:rPr>
        <w:t>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2D747B">
        <w:rPr>
          <w:b/>
        </w:rPr>
        <w:t>1828</w:t>
      </w:r>
      <w:r w:rsidR="001A1EFE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8002CF" w:rsidR="00686ACA">
      <w:pPr>
        <w:numPr>
          <w:ilvl w:val="0"/>
          <w:numId w:val="8"/>
        </w:numPr>
        <w:ind w:firstLine="709" w:left="142"/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proofErr w:type="spellStart"/>
      <w:r w:rsidR="002D747B">
        <w:t>Jožef</w:t>
      </w:r>
      <w:proofErr w:type="spellEnd"/>
      <w:r w:rsidR="002D747B">
        <w:t xml:space="preserve"> Kovač, Darda, Žrtava Domovinskog rata 56, OIB: 90275601367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F2AF7">
        <w:t>2</w:t>
      </w:r>
      <w:r w:rsidR="002D747B">
        <w:t>8</w:t>
      </w:r>
      <w:r w:rsidR="007F2AF7">
        <w:t>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2D747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2D747B">
        <w:t>Jožef</w:t>
      </w:r>
      <w:proofErr w:type="spellEnd"/>
      <w:r w:rsidR="002D747B">
        <w:t xml:space="preserve"> Kovač, Darda, Žrtava Domovinskog rata 56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7F2AF7" w:rsidP="00470B34" w:rsidR="00470B34">
      <w:pPr>
        <w:numPr>
          <w:ilvl w:val="0"/>
          <w:numId w:val="6"/>
        </w:numPr>
        <w:jc w:val="both"/>
      </w:pPr>
      <w:r>
        <w:t>R-16.11.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B47" w:rsidR="00943B47">
      <w:r>
        <w:separator/>
      </w:r>
    </w:p>
  </w:endnote>
  <w:endnote w:id="0" w:type="continuationSeparator">
    <w:p w:rsidRDefault="00943B47" w:rsidR="00943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B47" w:rsidR="00943B47">
      <w:r>
        <w:separator/>
      </w:r>
    </w:p>
  </w:footnote>
  <w:footnote w:id="0" w:type="continuationSeparator">
    <w:p w:rsidRDefault="00943B47" w:rsidR="00943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441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D747B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1532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7F2AF7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3450C"/>
    <w:rsid w:val="00935547"/>
    <w:rsid w:val="00943B47"/>
    <w:rsid w:val="00960C63"/>
    <w:rsid w:val="00961D63"/>
    <w:rsid w:val="00963406"/>
    <w:rsid w:val="009807E2"/>
    <w:rsid w:val="00994095"/>
    <w:rsid w:val="009B61F0"/>
    <w:rsid w:val="009C13EB"/>
    <w:rsid w:val="009C4FE6"/>
    <w:rsid w:val="009D0DCF"/>
    <w:rsid w:val="009E4410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5360"/>
    <w:rsid w:val="00CD5C2C"/>
    <w:rsid w:val="00CE19FA"/>
    <w:rsid w:val="00CE4C97"/>
    <w:rsid w:val="00CF4431"/>
    <w:rsid w:val="00D03EAA"/>
    <w:rsid w:val="00D178DC"/>
    <w:rsid w:val="00D217E4"/>
    <w:rsid w:val="00D254D6"/>
    <w:rsid w:val="00D355EA"/>
    <w:rsid w:val="00D4264E"/>
    <w:rsid w:val="00D43D85"/>
    <w:rsid w:val="00D57398"/>
    <w:rsid w:val="00D62829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72C0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4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4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6295B-F18A-435E-8CE1-2DB23B89A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330</properties:Words>
  <properties:Characters>1587</properties:Characters>
  <properties:Lines>131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2016-09-28T07:33:00Z</dcterms:created>
  <dc:creator>hermanj</dc:creator>
  <cp:lastModifiedBy>Danijela Sekulić</cp:lastModifiedBy>
  <cp:lastPrinted>2016-09-28T07:32:00Z</cp:lastPrinted>
  <dcterms:modified xmlns:xsi="http://www.w3.org/2001/XMLSchema-instance" xsi:type="dcterms:W3CDTF">2016-09-28T07:33:00Z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