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03f1" w14:paraId="56f03f1" w:rsidRDefault="00095D3D" w:rsidP="00095D3D" w:rsidR="00095D3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D3D" w:rsidP="00095D3D" w:rsidR="00095D3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95D3D" w:rsidP="00095D3D" w:rsidR="00095D3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95D3D" w:rsidP="00095D3D" w:rsidR="00095D3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95D3D" w:rsidP="00095D3D" w:rsidR="00095D3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95D3D" w:rsidP="00095D3D" w:rsidR="00095D3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095D3D" w:rsidP="00095D3D" w:rsidR="00095D3D" w:rsidRPr="007912E1">
      <w:pPr>
        <w:jc w:val="center"/>
        <w:rPr>
          <w:rFonts w:cs="Times New Roman" w:eastAsia="Times New Roman"/>
          <w:szCs w:val="24"/>
        </w:rPr>
      </w:pPr>
    </w:p>
    <w:p w:rsidRDefault="00095D3D" w:rsidP="00095D3D" w:rsidR="00095D3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095D3D" w:rsidP="00095D3D" w:rsidR="00095D3D" w:rsidRPr="007912E1">
      <w:pPr>
        <w:rPr>
          <w:rFonts w:cs="Times New Roman" w:eastAsia="Times New Roman"/>
          <w:szCs w:val="24"/>
        </w:rPr>
      </w:pPr>
    </w:p>
    <w:p w:rsidRDefault="00095D3D" w:rsidP="00095D3D" w:rsidR="00095D3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466047">
        <w:rPr>
          <w:szCs w:val="24"/>
        </w:rPr>
        <w:t>LOVAČKO DRUŠTVO „PATKA”</w:t>
      </w:r>
      <w:r>
        <w:rPr>
          <w:szCs w:val="24"/>
        </w:rPr>
        <w:t xml:space="preserve"> </w:t>
      </w:r>
      <w:r w:rsidR="00466047">
        <w:rPr>
          <w:szCs w:val="24"/>
        </w:rPr>
        <w:t>Novigrad</w:t>
      </w:r>
      <w:r>
        <w:rPr>
          <w:szCs w:val="24"/>
        </w:rPr>
        <w:t xml:space="preserve">, </w:t>
      </w:r>
      <w:r w:rsidR="00466047">
        <w:rPr>
          <w:szCs w:val="24"/>
        </w:rPr>
        <w:t>Bužinija 0</w:t>
      </w:r>
      <w:r>
        <w:rPr>
          <w:szCs w:val="24"/>
        </w:rPr>
        <w:t xml:space="preserve">, OIB </w:t>
      </w:r>
      <w:r w:rsidR="00466047">
        <w:rPr>
          <w:szCs w:val="24"/>
        </w:rPr>
        <w:t>43534337399</w:t>
      </w:r>
      <w:r>
        <w:rPr>
          <w:szCs w:val="24"/>
        </w:rPr>
        <w:t xml:space="preserve">, </w:t>
      </w:r>
      <w:r w:rsidR="00466047">
        <w:rPr>
          <w:szCs w:val="24"/>
        </w:rPr>
        <w:t>reg. br.</w:t>
      </w:r>
      <w:r>
        <w:rPr>
          <w:szCs w:val="24"/>
        </w:rPr>
        <w:t xml:space="preserve"> </w:t>
      </w:r>
      <w:r w:rsidR="00466047">
        <w:rPr>
          <w:szCs w:val="24"/>
        </w:rPr>
        <w:t>18000206</w:t>
      </w:r>
      <w:r>
        <w:rPr>
          <w:rFonts w:cs="Times New Roman" w:eastAsia="Times New Roman"/>
          <w:szCs w:val="24"/>
        </w:rPr>
        <w:t xml:space="preserve">, 6. </w:t>
      </w:r>
      <w:r w:rsidR="00466047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466047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095D3D" w:rsidP="00095D3D" w:rsidR="00095D3D" w:rsidRPr="00FD7BB4">
      <w:pPr>
        <w:ind w:firstLine="708"/>
        <w:rPr>
          <w:rFonts w:cs="Times New Roman" w:eastAsia="Times New Roman"/>
          <w:szCs w:val="24"/>
        </w:rPr>
      </w:pPr>
    </w:p>
    <w:p w:rsidRDefault="00095D3D" w:rsidP="00095D3D" w:rsidR="00095D3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095D3D" w:rsidP="00095D3D" w:rsidR="00095D3D" w:rsidRPr="007912E1">
      <w:pPr>
        <w:rPr>
          <w:rFonts w:cs="Times New Roman" w:eastAsia="Times New Roman"/>
          <w:szCs w:val="24"/>
        </w:rPr>
      </w:pPr>
    </w:p>
    <w:p w:rsidRDefault="00095D3D" w:rsidP="00095D3D" w:rsidR="00095D3D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466047">
        <w:rPr>
          <w:szCs w:val="24"/>
        </w:rPr>
        <w:t>LOVAČKO DRUŠTVO „PATKA” Novigrad, Bužinija 0, OIB 43534337399, reg. br. 18000206</w:t>
      </w:r>
      <w:r>
        <w:rPr>
          <w:szCs w:val="24"/>
        </w:rPr>
        <w:t>.</w:t>
      </w:r>
    </w:p>
    <w:p w:rsidRDefault="00095D3D" w:rsidP="00095D3D" w:rsidR="00095D3D">
      <w:pPr>
        <w:ind w:firstLine="708"/>
        <w:rPr>
          <w:rFonts w:cs="Times New Roman" w:eastAsia="Times New Roman"/>
          <w:szCs w:val="24"/>
        </w:rPr>
      </w:pPr>
    </w:p>
    <w:p w:rsidRDefault="007B0523" w:rsidP="00095D3D" w:rsidR="007B0523">
      <w:pPr>
        <w:ind w:firstLine="708"/>
        <w:rPr>
          <w:rFonts w:cs="Times New Roman" w:eastAsia="Times New Roman"/>
          <w:szCs w:val="24"/>
        </w:rPr>
      </w:pPr>
    </w:p>
    <w:p w:rsidRDefault="00095D3D" w:rsidP="00095D3D" w:rsidR="00095D3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095D3D" w:rsidP="00095D3D" w:rsidR="00095D3D" w:rsidRPr="007912E1">
      <w:pPr>
        <w:ind w:firstLine="708"/>
        <w:rPr>
          <w:rFonts w:cs="Times New Roman" w:eastAsia="Times New Roman"/>
          <w:szCs w:val="24"/>
        </w:rPr>
      </w:pPr>
    </w:p>
    <w:p w:rsidRDefault="00095D3D" w:rsidP="00095D3D" w:rsidR="00095D3D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 w:rsidR="00466047">
        <w:rPr>
          <w:szCs w:val="24"/>
        </w:rPr>
        <w:t>LOVAČKO DRUŠTVO „PATKA” Novigrad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46604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466047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</w:t>
      </w:r>
      <w:r w:rsidR="00466047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>na temelju čl. 429. st. 1. Stečajnog zakona (Narodn</w:t>
      </w:r>
      <w:r w:rsidR="00466047">
        <w:rPr>
          <w:rFonts w:cs="Times New Roman" w:eastAsia="Times New Roman"/>
          <w:szCs w:val="24"/>
        </w:rPr>
        <w:t>e novine br. 71/15, nadalje SZ).</w:t>
      </w:r>
    </w:p>
    <w:p w:rsidRDefault="00095D3D" w:rsidP="00095D3D" w:rsidR="00095D3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>, RC Rijeka, Podružnice Pula, klase: 110-07/17-01/78 ur. broja: 08-4402-17-</w:t>
      </w:r>
      <w:r w:rsidR="007B0523">
        <w:rPr>
          <w:rFonts w:cs="Times New Roman" w:eastAsia="Times New Roman"/>
          <w:szCs w:val="24"/>
        </w:rPr>
        <w:t xml:space="preserve">471 </w:t>
      </w:r>
      <w:r>
        <w:rPr>
          <w:rFonts w:cs="Times New Roman" w:eastAsia="Times New Roman"/>
          <w:szCs w:val="24"/>
        </w:rPr>
        <w:t xml:space="preserve">od </w:t>
      </w:r>
      <w:r w:rsidR="007B0523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7B0523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</w:t>
      </w:r>
      <w:r w:rsidR="007B0523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 (list </w:t>
      </w:r>
      <w:r w:rsidR="007B0523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7B0523">
        <w:rPr>
          <w:rFonts w:cs="Times New Roman" w:eastAsia="Times New Roman"/>
          <w:szCs w:val="24"/>
        </w:rPr>
        <w:t>141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095D3D" w:rsidP="00095D3D" w:rsidR="00095D3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095D3D" w:rsidP="00095D3D" w:rsidR="00095D3D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</w:t>
      </w:r>
      <w:r w:rsidR="00466047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466047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095D3D" w:rsidP="00095D3D" w:rsidR="00095D3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95D3D" w:rsidP="00095D3D" w:rsidR="00095D3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F023F">
        <w:rPr>
          <w:rFonts w:cs="Times New Roman" w:eastAsia="Times New Roman"/>
          <w:szCs w:val="24"/>
        </w:rPr>
        <w:t xml:space="preserve">, v. r. </w:t>
      </w:r>
    </w:p>
    <w:p w:rsidRDefault="00095D3D" w:rsidP="00095D3D" w:rsidR="00095D3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095D3D" w:rsidP="00095D3D" w:rsidR="00095D3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7B0523" w:rsidP="007B0523" w:rsidR="007B0523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095D3D" w:rsidP="00095D3D" w:rsidR="00095D3D">
      <w:pPr>
        <w:rPr>
          <w:rFonts w:cs="Times New Roman" w:eastAsia="Times New Roman"/>
          <w:szCs w:val="24"/>
        </w:rPr>
      </w:pPr>
    </w:p>
    <w:p w:rsidRDefault="00095D3D" w:rsidP="00095D3D" w:rsidR="00095D3D">
      <w:pPr>
        <w:jc w:val="left"/>
        <w:rPr>
          <w:rFonts w:cs="Times New Roman" w:eastAsia="Times New Roman"/>
          <w:szCs w:val="24"/>
        </w:rPr>
      </w:pPr>
    </w:p>
    <w:p w:rsidRDefault="00095D3D" w:rsidP="00095D3D" w:rsidR="00095D3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095D3D" w:rsidP="00095D3D" w:rsidR="00095D3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095D3D" w:rsidP="00095D3D" w:rsidR="00095D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 xml:space="preserve">dužnik </w:t>
      </w:r>
      <w:r w:rsidR="007B0523">
        <w:rPr>
          <w:szCs w:val="24"/>
        </w:rPr>
        <w:t>LOVAČKO DRUŠTVO „PATKA” Novigrad, Bužinija 0</w:t>
      </w:r>
      <w:r>
        <w:rPr>
          <w:szCs w:val="24"/>
        </w:rPr>
        <w:t>,</w:t>
      </w:r>
    </w:p>
    <w:p w:rsidRDefault="00095D3D" w:rsidP="00095D3D" w:rsidR="00095D3D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095D3D" w:rsidP="00095D3D" w:rsidR="00095D3D" w:rsidRPr="007912E1">
      <w:pPr>
        <w:rPr>
          <w:rFonts w:eastAsiaTheme="minorHAnsi"/>
          <w:lang w:eastAsia="en-US"/>
        </w:rPr>
      </w:pPr>
    </w:p>
    <w:p w:rsidRDefault="00095D3D" w:rsidP="00095D3D" w:rsidR="00095D3D"/>
    <w:p w:rsidRDefault="00095D3D" w:rsidP="00095D3D" w:rsidR="00095D3D"/>
    <w:p w:rsidRDefault="00095D3D" w:rsidP="00095D3D" w:rsidR="00095D3D"/>
    <w:p w:rsidRDefault="00095D3D" w:rsidP="00095D3D" w:rsidR="00095D3D"/>
    <w:p w:rsidRDefault="00095D3D" w:rsidP="00095D3D" w:rsidR="00095D3D"/>
    <w:p w:rsidRDefault="003F023F" w:rsidR="00893E47"/>
    <w:sectPr w:rsidSect="00145C1A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D3D" w:rsidP="00095D3D" w:rsidR="00095D3D">
      <w:r>
        <w:separator/>
      </w:r>
    </w:p>
  </w:endnote>
  <w:endnote w:id="0" w:type="continuationSeparator">
    <w:p w:rsidRDefault="00095D3D" w:rsidP="00095D3D" w:rsidR="00095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D3D" w:rsidP="00095D3D" w:rsidR="00095D3D">
      <w:r>
        <w:separator/>
      </w:r>
    </w:p>
  </w:footnote>
  <w:footnote w:id="0" w:type="continuationSeparator">
    <w:p w:rsidRDefault="00095D3D" w:rsidP="00095D3D" w:rsidR="00095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523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F023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95D3D">
      <w:rPr>
        <w:szCs w:val="24"/>
      </w:rPr>
      <w:t>11 St-665/2017-</w:t>
    </w:r>
    <w:r w:rsidR="00466047">
      <w:rPr>
        <w:szCs w:val="24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523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</w:r>
    <w:r w:rsidR="00095D3D">
      <w:rPr>
        <w:szCs w:val="24"/>
      </w:rPr>
      <w:t>11</w:t>
    </w:r>
    <w:r>
      <w:rPr>
        <w:szCs w:val="24"/>
      </w:rPr>
      <w:t xml:space="preserve"> St-</w:t>
    </w:r>
    <w:r w:rsidR="00095D3D">
      <w:rPr>
        <w:szCs w:val="24"/>
      </w:rPr>
      <w:t>665</w:t>
    </w:r>
    <w:r>
      <w:rPr>
        <w:szCs w:val="24"/>
      </w:rPr>
      <w:t>/</w:t>
    </w:r>
    <w:r w:rsidR="00095D3D">
      <w:rPr>
        <w:szCs w:val="24"/>
      </w:rPr>
      <w:t>2017-</w:t>
    </w:r>
    <w:r w:rsidR="00466047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17D"/>
    <w:rsid w:val="00095D3D"/>
    <w:rsid w:val="003F023F"/>
    <w:rsid w:val="00466047"/>
    <w:rsid w:val="0047136B"/>
    <w:rsid w:val="00561B59"/>
    <w:rsid w:val="0060617D"/>
    <w:rsid w:val="007B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5D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D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5D3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D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5D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5D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02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02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02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5D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D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5D3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D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5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5D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02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02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02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"PATKA", NOVIGRAD</izvorni_sadrzaj>
    <derivirana_varijabla naziv="DomainObject.Predmet.ProtustrankaFormated_1">  LOVAČKO DRUŠTVO "PATKA", NOVIGRAD</derivirana_varijabla>
  </DomainObject.Predmet.ProtustrankaFormated>
  <DomainObject.Predmet.ProtustrankaFormatedOIB>
    <izvorni_sadrzaj>  LOVAČKO DRUŠTVO "PATKA", NOVIGRAD, OIB 43534337399</izvorni_sadrzaj>
    <derivirana_varijabla naziv="DomainObject.Predmet.ProtustrankaFormatedOIB_1">  LOVAČKO DRUŠTVO "PATKA", NOVIGRAD, OIB 43534337399</derivirana_varijabla>
  </DomainObject.Predmet.ProtustrankaFormatedOIB>
  <DomainObject.Predmet.ProtustrankaFormatedWithAdress>
    <izvorni_sadrzaj> LOVAČKO DRUŠTVO "PATKA", NOVIGRAD, Bužinija 0, 52466 Novigrad</izvorni_sadrzaj>
    <derivirana_varijabla naziv="DomainObject.Predmet.ProtustrankaFormatedWithAdress_1"> LOVAČKO DRUŠTVO "PATKA", NOVIGRAD, Bužinija 0, 52466 Novigrad</derivirana_varijabla>
  </DomainObject.Predmet.ProtustrankaFormatedWithAdress>
  <DomainObject.Predmet.ProtustrankaFormatedWithAdressOIB>
    <izvorni_sadrzaj> LOVAČKO DRUŠTVO "PATKA", NOVIGRAD, OIB 43534337399, Bužinija 0, 52466 Novigrad</izvorni_sadrzaj>
    <derivirana_varijabla naziv="DomainObject.Predmet.ProtustrankaFormatedWithAdressOIB_1"> LOVAČKO DRUŠTVO "PATKA", NOVIGRAD, OIB 43534337399, Bužinija 0, 52466 Novigrad</derivirana_varijabla>
  </DomainObject.Predmet.ProtustrankaFormatedWithAdressOIB>
  <DomainObject.Predmet.ProtustrankaWithAdress>
    <izvorni_sadrzaj>LOVAČKO DRUŠTVO "PATKA", NOVIGRAD Bužinija 0, 52466 Novigrad</izvorni_sadrzaj>
    <derivirana_varijabla naziv="DomainObject.Predmet.ProtustrankaWithAdress_1">LOVAČKO DRUŠTVO "PATKA", NOVIGRAD Bužinija 0, 52466 Novigrad</derivirana_varijabla>
  </DomainObject.Predmet.ProtustrankaWithAdress>
  <DomainObject.Predmet.ProtustrankaWithAdressOIB>
    <izvorni_sadrzaj>LOVAČKO DRUŠTVO "PATKA", NOVIGRAD, OIB 43534337399, Bužinija 0, 52466 Novigrad</izvorni_sadrzaj>
    <derivirana_varijabla naziv="DomainObject.Predmet.ProtustrankaWithAdressOIB_1">LOVAČKO DRUŠTVO "PATKA", NOVIGRAD, OIB 43534337399, Bužinija 0, 52466 Novigrad</derivirana_varijabla>
  </DomainObject.Predmet.ProtustrankaWithAdressOIB>
  <DomainObject.Predmet.ProtustrankaNazivFormated>
    <izvorni_sadrzaj>LOVAČKO DRUŠTVO "PATKA", NOVIGRAD</izvorni_sadrzaj>
    <derivirana_varijabla naziv="DomainObject.Predmet.ProtustrankaNazivFormated_1">LOVAČKO DRUŠTVO "PATKA", NOVIGRAD</derivirana_varijabla>
  </DomainObject.Predmet.ProtustrankaNazivFormated>
  <DomainObject.Predmet.ProtustrankaNazivFormatedOIB>
    <izvorni_sadrzaj>LOVAČKO DRUŠTVO "PATKA", NOVIGRAD, OIB 43534337399</izvorni_sadrzaj>
    <derivirana_varijabla naziv="DomainObject.Predmet.ProtustrankaNazivFormatedOIB_1">LOVAČKO DRUŠTVO "PATKA", NOVIGRAD, OIB 43534337399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88530.39</izvorni_sadrzaj>
    <derivirana_varijabla naziv="DomainObject.Predmet.TrenutnaVrijednost_1">88530.39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LOVAČKO DRUŠTVO "PATKA", NOVIGRAD</item>
    </izvorni_sadrzaj>
    <derivirana_varijabla naziv="DomainObject.Predmet.ProtuStrankaListFormated_1">
      <item>LOVAČKO DRUŠTVO "PATKA", NOVIGRAD</item>
    </derivirana_varijabla>
  </DomainObject.Predmet.ProtuStrankaListFormated>
  <DomainObject.Predmet.ProtuStrankaListFormatedOIB>
    <izvorni_sadrzaj>
      <item>LOVAČKO DRUŠTVO "PATKA", NOVIGRAD, OIB 43534337399</item>
    </izvorni_sadrzaj>
    <derivirana_varijabla naziv="DomainObject.Predmet.ProtuStrankaListFormatedOIB_1">
      <item>LOVAČKO DRUŠTVO "PATKA", NOVIGRAD, OIB 43534337399</item>
    </derivirana_varijabla>
  </DomainObject.Predmet.ProtuStrankaListFormatedOIB>
  <DomainObject.Predmet.ProtuStrankaListFormatedWithAdress>
    <izvorni_sadrzaj>
      <item>LOVAČKO DRUŠTVO "PATKA", NOVIGRAD, Bužinija 0, 52466 Novigrad</item>
    </izvorni_sadrzaj>
    <derivirana_varijabla naziv="DomainObject.Predmet.ProtuStrankaListFormatedWithAdress_1">
      <item>LOVAČKO DRUŠTVO "PATKA", NOVIGRAD, Bužinija 0, 52466 Novigrad</item>
    </derivirana_varijabla>
  </DomainObject.Predmet.ProtuStrankaListFormatedWithAdress>
  <DomainObject.Predmet.ProtuStrankaListFormatedWithAdressOIB>
    <izvorni_sadrzaj>
      <item>LOVAČKO DRUŠTVO "PATKA", NOVIGRAD, OIB 43534337399, Bužinija 0, 52466 Novigrad</item>
    </izvorni_sadrzaj>
    <derivirana_varijabla naziv="DomainObject.Predmet.ProtuStrankaListFormatedWithAdressOIB_1">
      <item>LOVAČKO DRUŠTVO "PATKA", NOVIGRAD, OIB 43534337399, Bužinija 0, 52466 Novigrad</item>
    </derivirana_varijabla>
  </DomainObject.Predmet.ProtuStrankaListFormatedWithAdressOIB>
  <DomainObject.Predmet.ProtuStrankaListNazivFormated>
    <izvorni_sadrzaj>
      <item>LOVAČKO DRUŠTVO "PATKA", NOVIGRAD</item>
    </izvorni_sadrzaj>
    <derivirana_varijabla naziv="DomainObject.Predmet.ProtuStrankaListNazivFormated_1">
      <item>LOVAČKO DRUŠTVO "PATKA", NOVIGRAD</item>
    </derivirana_varijabla>
  </DomainObject.Predmet.ProtuStrankaListNazivFormated>
  <DomainObject.Predmet.ProtuStrankaListNazivFormatedOIB>
    <izvorni_sadrzaj>
      <item>LOVAČKO DRUŠTVO "PATKA", NOVIGRAD, OIB 43534337399</item>
    </izvorni_sadrzaj>
    <derivirana_varijabla naziv="DomainObject.Predmet.ProtuStrankaListNazivFormatedOIB_1">
      <item>LOVAČKO DRUŠTVO "PATKA", NOVIGRAD, OIB 43534337399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LOVAČKO DRUŠTVO "PATKA", NOVIGRAD</izvorni_sadrzaj>
    <derivirana_varijabla naziv="DomainObject.Predmet.ProtustrankaIDrugi_1">LOVAČKO DRUŠTVO "PATKA",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LOVAČKO DRUŠTVO "PATKA", NOVIGRAD, OIB 43534337399, Bužinija 0, 52466 Novigrad</izvorni_sadrzaj>
    <derivirana_varijabla naziv="DomainObject.Predmet.ProtustrankaIDrugiAdressOIB_1">LOVAČKO DRUŠTVO "PATKA", NOVIGRAD, OIB 43534337399, Bužinija 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LOVAČKO DRUŠTVO "PATKA", NOVIGRAD</item>
    </izvorni_sadrzaj>
    <derivirana_varijabla naziv="DomainObject.Predmet.SudioniciListNaziv_1">
      <item>FINANCIJSKA AGENCIJA, RC RIJEKA, PODRUŽNICA PULA, PULA</item>
      <item>LOVAČKO DRUŠTVO "PATKA",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LOVAČKO DRUŠTVO "PATKA", NOVIGRAD, OIB 43534337399, Bužinija 0,52466 Novigrad</item>
    </izvorni_sadrzaj>
    <derivirana_varijabla naziv="DomainObject.Predmet.SudioniciListAdressOIB_1">
      <item>FINANCIJSKA AGENCIJA, RC RIJEKA, PODRUŽNICA PULA, PULA, OIB 85821130368, F. Kurelca 8,51000 Rijeka</item>
      <item>LOVAČKO DRUŠTVO "PATKA", NOVIGRAD, OIB 43534337399, Bužinija 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43534337399</item>
    </izvorni_sadrzaj>
    <derivirana_varijabla naziv="DomainObject.Predmet.SudioniciListNazivOIB_1">
      <item>, OIB 85821130368</item>
      <item>, OIB 43534337399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2466</properties:Characters>
  <properties:Lines>65</properties:Lines>
  <properties:Paragraphs>21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2018-02-05T09:56:00Z</dcterms:created>
  <dc:creator>Morena Brajuha</dc:creator>
  <dc:description/>
  <cp:keywords/>
  <cp:lastModifiedBy>Morena Brajuha</cp:lastModifiedBy>
  <cp:lastPrinted>2018-02-07T13:24:00Z</cp:lastPrinted>
  <dcterms:modified xmlns:xsi="http://www.w3.org/2001/XMLSchema-instance" xsi:type="dcterms:W3CDTF">2018-02-07T13:24:00Z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