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81d2" w14:paraId="67081d2" w:rsidRDefault="00A245FD" w:rsidP="00DF72BC" w:rsidR="00DF72BC" w:rsidRPr="00DF72BC">
      <w:pPr>
        <w:pStyle w:val="SudNaziv"/>
        <w:ind w:left="5664"/>
        <w15:collapsed w:val="false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F72BC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F72BC" w:rsidRPr="00DF72BC">
        <w:rPr>
          <w:b w:val="false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72BC" w:rsidRPr="00DF72BC">
        <w:rPr>
          <w:rFonts w:cstheme="majorBidi" w:eastAsiaTheme="majorEastAsia"/>
          <w:b w:val="false"/>
          <w:bCs/>
          <w:noProof w:val="false"/>
        </w:rPr>
        <w:t xml:space="preserve">    Poslovni broj: 4 St-431/15-7</w:t>
      </w:r>
    </w:p>
    <w:p w:rsidRDefault="00DF72BC" w:rsidP="00DF72BC" w:rsidR="00DF72BC" w:rsidRPr="00DF72BC">
      <w:pPr>
        <w:spacing w:after="0"/>
      </w:pPr>
    </w:p>
    <w:p w:rsidRDefault="00DF72BC" w:rsidP="00DF72BC" w:rsidR="00DF72BC" w:rsidRPr="00DF72BC">
      <w:pPr>
        <w:spacing w:after="0"/>
        <w:ind w:firstLine="720"/>
      </w:pPr>
    </w:p>
    <w:p w:rsidRDefault="00DF72BC" w:rsidP="00DF72BC" w:rsidR="00DF72BC" w:rsidRPr="00DF72BC">
      <w:pPr>
        <w:spacing w:after="0"/>
        <w:ind w:firstLine="720"/>
      </w:pPr>
    </w:p>
    <w:p w:rsidRDefault="00DF72BC" w:rsidP="00DF72BC" w:rsidR="00DF72BC" w:rsidRPr="00DF72BC">
      <w:pPr>
        <w:spacing w:after="0"/>
      </w:pPr>
      <w:r w:rsidRPr="00DF72BC">
        <w:t xml:space="preserve">       REPUBLIKA HRVATSKA</w:t>
      </w:r>
    </w:p>
    <w:p w:rsidRDefault="00DF72BC" w:rsidP="00DF72BC" w:rsidR="00DF72BC" w:rsidRPr="00DF72BC">
      <w:pPr>
        <w:spacing w:after="0"/>
      </w:pPr>
      <w:r w:rsidRPr="00DF72BC">
        <w:t>TRGOVAČKI SUD U VARAŽDINU</w:t>
      </w:r>
    </w:p>
    <w:p w:rsidRDefault="00DF72BC" w:rsidP="00DF72BC" w:rsidR="00DF72BC" w:rsidRPr="00DF72BC">
      <w:pPr>
        <w:spacing w:after="0"/>
      </w:pPr>
      <w:r w:rsidRPr="00DF72BC">
        <w:t xml:space="preserve">                 Braće Radića 2</w:t>
      </w:r>
    </w:p>
    <w:p w:rsidRDefault="00DF72BC" w:rsidP="00DF72BC" w:rsidR="00DF72BC" w:rsidRPr="00DF72BC">
      <w:pPr>
        <w:spacing w:after="0"/>
      </w:pPr>
    </w:p>
    <w:p w:rsidRDefault="00DF72BC" w:rsidP="00DF72BC" w:rsidR="00DF72BC" w:rsidRPr="00DF72BC">
      <w:pPr>
        <w:spacing w:after="0"/>
      </w:pPr>
      <w:r w:rsidRPr="00DF72B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F72BC" w:rsidP="00DF72BC" w:rsidR="00DF72BC" w:rsidRPr="00DF72BC">
      <w:pPr>
        <w:pStyle w:val="ABCNaslov"/>
        <w:spacing w:after="0" w:before="0"/>
      </w:pPr>
      <w:r w:rsidRPr="00DF72BC">
        <w:t>REPUBLIKA HRVATSKA</w:t>
      </w:r>
    </w:p>
    <w:p w:rsidRDefault="00DF72BC" w:rsidP="00DF72BC" w:rsidR="00DF72BC" w:rsidRPr="00DF72BC">
      <w:pPr>
        <w:spacing w:after="0"/>
      </w:pPr>
    </w:p>
    <w:p w:rsidRDefault="00DF72BC" w:rsidP="00DF72BC" w:rsidR="00DF72BC" w:rsidRPr="00DF72BC">
      <w:pPr>
        <w:pStyle w:val="ABCNaslov"/>
        <w:spacing w:after="0" w:before="0"/>
      </w:pPr>
      <w:r w:rsidRPr="00DF72BC">
        <w:t>rješenje</w:t>
      </w:r>
    </w:p>
    <w:p w:rsidRDefault="00DF72BC" w:rsidP="00DF72BC" w:rsidR="00DF72BC" w:rsidRPr="00DF72BC">
      <w:pPr>
        <w:spacing w:after="0"/>
      </w:pPr>
    </w:p>
    <w:p w:rsidRDefault="00DF72BC" w:rsidP="00DF72BC" w:rsidR="00DF72BC" w:rsidRPr="00DF72BC">
      <w:pPr>
        <w:spacing w:after="0"/>
        <w:rPr>
          <w:lang w:eastAsia="hr-HR"/>
        </w:rPr>
      </w:pPr>
    </w:p>
    <w:p w:rsidRDefault="00C36ADC" w:rsidP="00C36ADC" w:rsidR="00C36ADC">
      <w:pPr>
        <w:ind w:firstLine="708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 u stečajnom predmetu koji se vodi nad dužnikom BENCOMP d.o.o., Varaždin, Vladimira Gortana 52, OIB: 75348526387, dana 2. svibnja 2016. </w:t>
      </w: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center"/>
      </w:pPr>
      <w:r w:rsidRPr="00DF72BC">
        <w:t>r i j e š i o   j e :</w:t>
      </w:r>
    </w:p>
    <w:p w:rsidRDefault="00DF72BC" w:rsidP="00DF72BC" w:rsidR="00DF72BC" w:rsidRPr="00DF72BC">
      <w:pPr>
        <w:spacing w:after="0"/>
        <w:jc w:val="center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numPr>
          <w:ilvl w:val="0"/>
          <w:numId w:val="47"/>
        </w:numPr>
        <w:tabs>
          <w:tab w:pos="0" w:val="num"/>
        </w:tabs>
        <w:overflowPunct w:val="false"/>
        <w:autoSpaceDE w:val="false"/>
        <w:autoSpaceDN w:val="false"/>
        <w:adjustRightInd w:val="false"/>
        <w:spacing w:after="0"/>
        <w:ind w:firstLine="708" w:left="0"/>
        <w:jc w:val="both"/>
      </w:pPr>
      <w:r w:rsidRPr="00DF72BC">
        <w:t xml:space="preserve">Ispravlja se </w:t>
      </w:r>
      <w:proofErr w:type="spellStart"/>
      <w:r w:rsidRPr="00DF72BC">
        <w:t>ovosudno</w:t>
      </w:r>
      <w:proofErr w:type="spellEnd"/>
      <w:r w:rsidRPr="00DF72BC">
        <w:t xml:space="preserve"> rješenje broj St-431/15-5 od 28. prosinca 2015. tako da u četvrtom redu uvoda rješenja, prvom redu I točke izreke rješenja, prvom redu II točke izreke rješenja, prvom redu V točke izreke rješenja iza riječi dužnik umjesto riječi „BENCOP d.o.o.“ ispravno treba stajati „BENCOMP d.o.o.“</w:t>
      </w:r>
    </w:p>
    <w:p w:rsidRDefault="00DF72BC" w:rsidP="00DF72BC" w:rsidR="00DF72BC" w:rsidRPr="00DF72BC">
      <w:pPr>
        <w:spacing w:after="0"/>
        <w:ind w:left="1428"/>
        <w:jc w:val="both"/>
      </w:pPr>
    </w:p>
    <w:p w:rsidRDefault="00DF72BC" w:rsidP="00DF72BC" w:rsidR="00DF72BC" w:rsidRPr="00DF72BC">
      <w:pPr>
        <w:numPr>
          <w:ilvl w:val="0"/>
          <w:numId w:val="47"/>
        </w:numPr>
        <w:tabs>
          <w:tab w:pos="0" w:val="num"/>
        </w:tabs>
        <w:overflowPunct w:val="false"/>
        <w:autoSpaceDE w:val="false"/>
        <w:autoSpaceDN w:val="false"/>
        <w:adjustRightInd w:val="false"/>
        <w:spacing w:after="0"/>
        <w:ind w:firstLine="708" w:left="0"/>
        <w:jc w:val="both"/>
      </w:pPr>
      <w:r w:rsidRPr="00DF72BC">
        <w:t xml:space="preserve">U preostalom dijelu rješenje broj St-431/15-5 od 28. prosinca 2015. ostaje  neizmijenjeno. </w:t>
      </w: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center"/>
      </w:pPr>
      <w:r w:rsidRPr="00DF72BC">
        <w:t>Obrazloženje:</w:t>
      </w:r>
    </w:p>
    <w:p w:rsidRDefault="00DF72BC" w:rsidP="00DF72BC" w:rsidR="00DF72BC" w:rsidRPr="00DF72BC">
      <w:pPr>
        <w:spacing w:after="0"/>
        <w:jc w:val="center"/>
      </w:pPr>
    </w:p>
    <w:p w:rsidRDefault="00DF72BC" w:rsidP="00DF72BC" w:rsidR="00DF72BC" w:rsidRPr="00DF72BC">
      <w:pPr>
        <w:spacing w:after="0"/>
      </w:pPr>
    </w:p>
    <w:p w:rsidRDefault="00DF72BC" w:rsidP="00DF72BC" w:rsidR="00DF72BC" w:rsidRPr="00DF72BC">
      <w:pPr>
        <w:spacing w:after="0"/>
        <w:jc w:val="both"/>
      </w:pPr>
      <w:r w:rsidRPr="00DF72BC">
        <w:tab/>
        <w:t xml:space="preserve">Pri pisanju Rješenja broj St-431/15-5 od 28. prosinca 2015. došlo je do očite pogreške u pisanju djela teksta, jer je u četvrtom redu uvoda rješenja, prvom redu I točke izreke rješenja, prvom redu II točke izreke rješenja, prvom redu V točke izreke rješenja pogrešno napisana tvrtka dužnika BENCOMP d.o.o. </w:t>
      </w: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  <w:r w:rsidRPr="00DF72BC">
        <w:tab/>
        <w:t>Budući se radi o očitoj pogrešci prilikom pisanja tvrtke dužnika, valjalo je donijeti rješenje kojim se ispravlja Rješenje broj St-431/15-5 od 28. prosinca 2015. u smislu čl. 342. Zakona o parničnom postupku (NN 53/91, 91/92, 112/99, 88/01, 117/03, 88/05, 2/07, 84/08, 123/08, 57/11, 148/11 i 25/13, dalje ZPP).</w:t>
      </w: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center"/>
      </w:pPr>
      <w:r w:rsidRPr="00DF72BC">
        <w:t xml:space="preserve">U Varaždinu, 2. svibnja 2016. </w:t>
      </w:r>
    </w:p>
    <w:p w:rsidRDefault="00DF72BC" w:rsidP="00DF72BC" w:rsidR="00DF72BC" w:rsidRPr="00DF72BC">
      <w:pPr>
        <w:spacing w:after="0"/>
        <w:ind w:firstLine="720"/>
        <w:jc w:val="right"/>
      </w:pPr>
    </w:p>
    <w:p w:rsidRDefault="00DF72BC" w:rsidP="00DF72BC" w:rsidR="00DF72BC" w:rsidRPr="00DF72BC">
      <w:pPr>
        <w:spacing w:after="0"/>
        <w:ind w:firstLine="720"/>
        <w:jc w:val="right"/>
      </w:pPr>
    </w:p>
    <w:p w:rsidRDefault="00DF72BC" w:rsidP="00DF72BC" w:rsidR="00DF72BC" w:rsidRPr="00DF72BC">
      <w:pPr>
        <w:spacing w:after="0"/>
        <w:ind w:firstLine="720"/>
        <w:jc w:val="center"/>
      </w:pPr>
      <w:r w:rsidRPr="00DF72BC">
        <w:t xml:space="preserve">                                                                        SUDAC</w:t>
      </w:r>
    </w:p>
    <w:p w:rsidRDefault="00DF72BC" w:rsidP="00DF72BC" w:rsidR="00DF72BC" w:rsidRPr="00DF72BC">
      <w:pPr>
        <w:spacing w:after="0"/>
      </w:pPr>
    </w:p>
    <w:p w:rsidRDefault="00DF72BC" w:rsidP="00DF72BC" w:rsidR="00DF72BC" w:rsidRPr="00DF72BC">
      <w:pPr>
        <w:spacing w:after="0"/>
        <w:ind w:firstLine="708" w:left="4956"/>
      </w:pPr>
      <w:r w:rsidRPr="00DF72BC">
        <w:lastRenderedPageBreak/>
        <w:t xml:space="preserve">   Iris Hatvalić </w:t>
      </w:r>
      <w:proofErr w:type="spellStart"/>
      <w:r w:rsidRPr="00DF72BC">
        <w:t>Nemec</w:t>
      </w:r>
      <w:proofErr w:type="spellEnd"/>
      <w:r w:rsidRPr="00DF72BC">
        <w:t>, v.r.</w:t>
      </w:r>
    </w:p>
    <w:p w:rsidRDefault="00DF72BC" w:rsidP="00DF72BC" w:rsidR="00DF72BC" w:rsidRPr="00DF72BC">
      <w:pPr>
        <w:spacing w:after="0"/>
        <w:ind w:firstLine="708" w:left="5664"/>
      </w:pPr>
    </w:p>
    <w:p w:rsidRDefault="00DF72BC" w:rsidP="00DF72BC" w:rsidR="00DF72BC" w:rsidRPr="00DF72BC">
      <w:pPr>
        <w:spacing w:after="0"/>
        <w:ind w:firstLine="708" w:left="4248"/>
      </w:pPr>
      <w:r w:rsidRPr="00DF72BC">
        <w:t xml:space="preserve">  Za točnost </w:t>
      </w:r>
      <w:proofErr w:type="spellStart"/>
      <w:r w:rsidRPr="00DF72BC">
        <w:t>otpravka</w:t>
      </w:r>
      <w:proofErr w:type="spellEnd"/>
      <w:r w:rsidRPr="00DF72BC">
        <w:t xml:space="preserve">-ovlašteni službenik: </w:t>
      </w: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ind w:firstLine="708"/>
        <w:jc w:val="both"/>
      </w:pPr>
      <w:r w:rsidRPr="00DF72BC">
        <w:t>POUKA   O   PRAVNOM   LIJEKU:</w:t>
      </w:r>
    </w:p>
    <w:p w:rsidRDefault="00DF72BC" w:rsidP="00DF72BC" w:rsidR="00DF72BC" w:rsidRPr="00DF72BC">
      <w:pPr>
        <w:spacing w:after="0"/>
        <w:ind w:firstLine="708"/>
        <w:jc w:val="both"/>
      </w:pPr>
      <w:r w:rsidRPr="00DF72BC">
        <w:t xml:space="preserve">Protiv ove odluke dopuštena je žalba Visokom trgovačkom sudu Republike Hrvatske u Zagrebu, a podnosi se putem ovog suda u roku od osam (8) dana po primitku </w:t>
      </w:r>
      <w:proofErr w:type="spellStart"/>
      <w:r w:rsidRPr="00DF72BC">
        <w:t>otpravka</w:t>
      </w:r>
      <w:proofErr w:type="spellEnd"/>
      <w:r w:rsidRPr="00DF72BC">
        <w:t xml:space="preserve"> ovog rješenja, pisano, u tri (3) primjerka.</w:t>
      </w: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  <w:r w:rsidRPr="00DF72BC">
        <w:t xml:space="preserve">DNA: </w:t>
      </w:r>
    </w:p>
    <w:p w:rsidRDefault="00DF72BC" w:rsidP="00DF72BC" w:rsidR="00DF72BC" w:rsidRPr="00DF72BC">
      <w:pPr>
        <w:numPr>
          <w:ilvl w:val="0"/>
          <w:numId w:val="48"/>
        </w:numPr>
        <w:autoSpaceDN w:val="false"/>
        <w:spacing w:after="0"/>
        <w:jc w:val="both"/>
        <w:rPr>
          <w:lang w:val="en-GB"/>
        </w:rPr>
      </w:pPr>
      <w:r w:rsidRPr="00DF72BC">
        <w:t>Predlagatelj Financijska agencija, Regionalni centar Zagreb, Podružnica Varaždin, Augusta Cesarca 2, 42000 Varaždin</w:t>
      </w:r>
    </w:p>
    <w:p w:rsidRDefault="00DF72BC" w:rsidP="00DF72BC" w:rsidR="00DF72BC" w:rsidRPr="00DF72BC">
      <w:pPr>
        <w:numPr>
          <w:ilvl w:val="0"/>
          <w:numId w:val="48"/>
        </w:numPr>
        <w:autoSpaceDN w:val="false"/>
        <w:spacing w:after="0"/>
        <w:jc w:val="both"/>
      </w:pPr>
      <w:r w:rsidRPr="00DF72BC">
        <w:t>Županijsko državno odvjetništvo u Varaždinu, Braće Radića 2</w:t>
      </w:r>
    </w:p>
    <w:p w:rsidRDefault="00DF72BC" w:rsidP="00DF72BC" w:rsidR="00DF72BC" w:rsidRPr="00DF72BC">
      <w:pPr>
        <w:numPr>
          <w:ilvl w:val="0"/>
          <w:numId w:val="48"/>
        </w:numPr>
        <w:autoSpaceDN w:val="false"/>
        <w:spacing w:after="0"/>
      </w:pPr>
      <w:r w:rsidRPr="00DF72BC">
        <w:t>Dužnik BENCOMP d.o.o., Vladimira Gortana 52, 42000 Varaždin</w:t>
      </w:r>
    </w:p>
    <w:p w:rsidRDefault="00DF72BC" w:rsidP="00DF72BC" w:rsidR="00DF72BC" w:rsidRPr="00DF72BC">
      <w:pPr>
        <w:numPr>
          <w:ilvl w:val="0"/>
          <w:numId w:val="48"/>
        </w:numPr>
        <w:autoSpaceDN w:val="false"/>
        <w:spacing w:after="0"/>
      </w:pPr>
      <w:r w:rsidRPr="00DF72BC">
        <w:t xml:space="preserve">Direktor dužnika Blaženka </w:t>
      </w:r>
      <w:proofErr w:type="spellStart"/>
      <w:r w:rsidRPr="00DF72BC">
        <w:t>Benček</w:t>
      </w:r>
      <w:proofErr w:type="spellEnd"/>
      <w:r w:rsidRPr="00DF72BC">
        <w:t>, Vladimira Gortana 52, 42000 Varaždin</w:t>
      </w:r>
    </w:p>
    <w:p w:rsidRDefault="00DF72BC" w:rsidP="00DF72BC" w:rsidR="00DF72BC" w:rsidRPr="00DF72BC">
      <w:pPr>
        <w:numPr>
          <w:ilvl w:val="0"/>
          <w:numId w:val="48"/>
        </w:numPr>
        <w:autoSpaceDN w:val="false"/>
        <w:spacing w:after="0"/>
      </w:pPr>
      <w:r w:rsidRPr="00DF72BC">
        <w:t>Sudski registar ovog suda radi zabilježbe (odmah i nakon pravomoćnosti)</w:t>
      </w:r>
      <w:r w:rsidRPr="00DF72BC">
        <w:rPr>
          <w:rFonts w:eastAsia="Calibri"/>
        </w:rPr>
        <w:t xml:space="preserve"> </w:t>
      </w:r>
    </w:p>
    <w:p w:rsidRDefault="00DF72BC" w:rsidP="00DF72BC" w:rsidR="00DF72BC" w:rsidRPr="00DF72BC">
      <w:pPr>
        <w:numPr>
          <w:ilvl w:val="0"/>
          <w:numId w:val="48"/>
        </w:numPr>
        <w:autoSpaceDN w:val="false"/>
        <w:spacing w:after="0"/>
      </w:pPr>
      <w:r w:rsidRPr="00DF72BC">
        <w:t xml:space="preserve">Ministarstvo financija, Porezna uprava, Područni ured Sjeverna Hrvatska, Ispostava Varaždin, </w:t>
      </w:r>
      <w:proofErr w:type="spellStart"/>
      <w:r w:rsidRPr="00DF72BC">
        <w:t>Graberje</w:t>
      </w:r>
      <w:proofErr w:type="spellEnd"/>
      <w:r w:rsidRPr="00DF72BC">
        <w:t xml:space="preserve"> 1, 42000 Varaždin</w:t>
      </w:r>
    </w:p>
    <w:p w:rsidRDefault="00DF72BC" w:rsidP="00DF72BC" w:rsidR="00DF72BC" w:rsidRPr="00DF72BC">
      <w:pPr>
        <w:numPr>
          <w:ilvl w:val="0"/>
          <w:numId w:val="48"/>
        </w:numPr>
        <w:autoSpaceDN w:val="false"/>
        <w:spacing w:after="0"/>
      </w:pPr>
      <w:r w:rsidRPr="00DF72BC">
        <w:t>Stečajni upravitelj Sven Pirker, Trg kralja Tomislava 2, 42000 Varaždin</w:t>
      </w:r>
    </w:p>
    <w:p w:rsidRDefault="00DF72BC" w:rsidP="00DF72BC" w:rsidR="00DF72BC" w:rsidRPr="00DF72BC">
      <w:pPr>
        <w:spacing w:after="0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DF72BC" w:rsidP="00DF72BC" w:rsidR="00DF72BC" w:rsidRPr="00DF72BC">
      <w:pPr>
        <w:spacing w:after="0"/>
        <w:jc w:val="both"/>
      </w:pPr>
    </w:p>
    <w:p w:rsidRDefault="00CB0EA4" w:rsidP="00DF72BC" w:rsidR="00CB0EA4" w:rsidRPr="00DF72BC">
      <w:pPr>
        <w:pStyle w:val="Naslovdokumenta"/>
        <w:spacing w:after="0"/>
        <w:rPr>
          <w:b w:val="false"/>
        </w:rPr>
      </w:pPr>
    </w:p>
    <w:p w:rsidRDefault="0071688E" w:rsidP="00DF72BC" w:rsidR="0071688E" w:rsidRPr="00DF72BC">
      <w:pPr>
        <w:pStyle w:val="Poetniodjeljak"/>
        <w:spacing w:after="0"/>
      </w:pPr>
    </w:p>
    <w:p w:rsidRDefault="00A21F0D" w:rsidP="00DF72BC" w:rsidR="00A21F0D" w:rsidRPr="00DF72BC">
      <w:pPr>
        <w:pStyle w:val="NormaleSPIS"/>
        <w:spacing w:after="0"/>
        <w:rPr>
          <w:noProof/>
        </w:rPr>
      </w:pPr>
    </w:p>
    <w:p w:rsidRDefault="00DA0242" w:rsidP="00DF72BC" w:rsidR="00DA0242" w:rsidRPr="00DF72BC">
      <w:pPr>
        <w:pStyle w:val="ZapisniarPotpis"/>
        <w:spacing w:after="0"/>
      </w:pPr>
    </w:p>
    <w:sectPr w:rsidSect="0032366B" w:rsidR="00DA0242" w:rsidRPr="00DF72BC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5FD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ADC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2BC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7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0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St-431/2015-7</izvorni_sadrzaj>
    <derivirana_varijabla naziv="DomainObject.Oznaka_1">St-431/2015-7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St-431/2015</izvorni_sadrzaj>
    <derivirana_varijabla naziv="DomainObject.Predmet.OznakaBroj_1">St-431/2015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BENCOMP društvo s ograničenom odgovornošću za trgovinu i usluge zastupanog po punomoćniku Blaženka Benček</izvorni_sadrzaj>
    <derivirana_varijabla naziv="DomainObject.Predmet.ProtustrankaFormated_1">  BENCOMP društvo s ograničenom odgovornošću za trgovinu i usluge zastupanog po punomoćniku Blaženka Benček</derivirana_varijabla>
  </DomainObject.Predmet.ProtustrankaFormated>
  <DomainObject.Predmet.ProtustrankaFormatedOIB>
    <izvorni_sadrzaj>  BENCOMP društvo s ograničenom odgovornošću za trgovinu i usluge, OIB 75348526387 zastupanog po punomoćniku Blaženka Benček</izvorni_sadrzaj>
    <derivirana_varijabla naziv="DomainObject.Predmet.ProtustrankaFormatedOIB_1">  BENCOMP društvo s ograničenom odgovornošću za trgovinu i usluge, OIB 75348526387 zastupanog po punomoćniku Blaženka Benček</derivirana_varijabla>
  </DomainObject.Predmet.ProtustrankaFormatedOIB>
  <DomainObject.Predmet.ProtustrankaFormatedWithAdress>
    <izvorni_sadrzaj> BENCOMP društvo s ograničenom odgovornošću za trgovinu i usluge, Vladimira Gortana 52, 42000 Varaždin zastupanog po punomoćniku Blaženka Benček</izvorni_sadrzaj>
    <derivirana_varijabla naziv="DomainObject.Predmet.ProtustrankaFormatedWithAdress_1"> BENCOMP društvo s ograničenom odgovornošću za trgovinu i usluge, Vladimira Gortana 52, 42000 Varaždin zastupanog po punomoćniku Blaženka Benček</derivirana_varijabla>
  </DomainObject.Predmet.ProtustrankaFormatedWithAdress>
  <DomainObject.Predmet.ProtustrankaFormatedWithAdressOIB>
    <izvorni_sadrzaj> BENCOMP društvo s ograničenom odgovornošću za trgovinu i usluge, OIB 75348526387, Vladimira Gortana 52, 42000 Varaždin zastupanog po punomoćniku Blaženka Benček</izvorni_sadrzaj>
    <derivirana_varijabla naziv="DomainObject.Predmet.ProtustrankaFormatedWithAdressOIB_1"> BENCOMP društvo s ograničenom odgovornošću za trgovinu i usluge, OIB 75348526387, Vladimira Gortana 52, 42000 Varaždin zastupanog po punomoćniku Blaženka Benček</derivirana_varijabla>
  </DomainObject.Predmet.ProtustrankaFormatedWithAdressOIB>
  <DomainObject.Predmet.ProtustrankaWithAdress>
    <izvorni_sadrzaj>BENCOMP društvo s ograničenom odgovornošću za trgovinu i usluge Vladimira Gortana 52, 42000 Varaždin</izvorni_sadrzaj>
    <derivirana_varijabla naziv="DomainObject.Predmet.ProtustrankaWithAdress_1">BENCOMP društvo s ograničenom odgovornošću za trgovinu i usluge Vladimira Gortana 52, 42000 Varaždin</derivirana_varijabla>
  </DomainObject.Predmet.ProtustrankaWithAdress>
  <DomainObject.Predmet.ProtustrankaWithAdressOIB>
    <izvorni_sadrzaj>BENCOMP društvo s ograničenom odgovornošću za trgovinu i usluge, OIB 75348526387, Vladimira Gortana 52, 42000 Varaždin</izvorni_sadrzaj>
    <derivirana_varijabla naziv="DomainObject.Predmet.ProtustrankaWithAdressOIB_1">BENCOMP društvo s ograničenom odgovornošću za trgovinu i usluge, OIB 75348526387, Vladimira Gortana 52, 42000 Varaždin</derivirana_varijabla>
  </DomainObject.Predmet.ProtustrankaWithAdressOIB>
  <DomainObject.Predmet.ProtustrankaNazivFormated>
    <izvorni_sadrzaj>BENCOMP društvo s ograničenom odgovornošću za trgovinu i usluge</izvorni_sadrzaj>
    <derivirana_varijabla naziv="DomainObject.Predmet.ProtustrankaNazivFormated_1">BENCOMP društvo s ograničenom odgovornošću za trgovinu i usluge</derivirana_varijabla>
  </DomainObject.Predmet.ProtustrankaNazivFormated>
  <DomainObject.Predmet.ProtustrankaNazivFormatedOIB>
    <izvorni_sadrzaj>BENCOMP društvo s ograničenom odgovornošću za trgovinu i usluge, OIB 75348526387</izvorni_sadrzaj>
    <derivirana_varijabla naziv="DomainObject.Predmet.ProtustrankaNazivFormatedOIB_1">BENCOMP društvo s ograničenom odgovornošću za trgovinu i usluge, OIB 75348526387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576318.99</izvorni_sadrzaj>
    <derivirana_varijabla naziv="DomainObject.Predmet.TrenutnaVrijednost_1">576318.99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BENCOMP društvo s ograničenom odgovornošću za trgovinu i usluge zastupanog po punomoćniku Blaženka Benček</item>
    </izvorni_sadrzaj>
    <derivirana_varijabla naziv="DomainObject.Predmet.ProtuStrankaListFormated_1">
      <item>BENCOMP društvo s ograničenom odgovornošću za trgovinu i usluge zastupanog po punomoćniku Blaženka Benček</item>
    </derivirana_varijabla>
  </DomainObject.Predmet.ProtuStrankaListFormated>
  <DomainObject.Predmet.ProtuStrankaListFormatedOIB>
    <izvorni_sadrzaj>
      <item>BENCOMP društvo s ograničenom odgovornošću za trgovinu i usluge, OIB 75348526387 zastupanog po punomoćniku Blaženka Benček</item>
    </izvorni_sadrzaj>
    <derivirana_varijabla naziv="DomainObject.Predmet.ProtuStrankaListFormatedOIB_1">
      <item>BENCOMP društvo s ograničenom odgovornošću za trgovinu i usluge, OIB 75348526387 zastupanog po punomoćniku Blaženka Benček</item>
    </derivirana_varijabla>
  </DomainObject.Predmet.ProtuStrankaListFormatedOIB>
  <DomainObject.Predmet.ProtuStrankaListFormatedWithAdress>
    <izvorni_sadrzaj>
      <item>BENCOMP društvo s ograničenom odgovornošću za trgovinu i usluge, Vladimira Gortana 52, 42000 Varaždin zastupanog po punomoćniku Blaženka Benček</item>
    </izvorni_sadrzaj>
    <derivirana_varijabla naziv="DomainObject.Predmet.ProtuStrankaListFormatedWithAdress_1">
      <item>BENCOMP društvo s ograničenom odgovornošću za trgovinu i usluge, Vladimira Gortana 52, 42000 Varaždin zastupanog po punomoćniku Blaženka Benček</item>
    </derivirana_varijabla>
  </DomainObject.Predmet.ProtuStrankaListFormatedWithAdress>
  <DomainObject.Predmet.ProtuStrankaListFormatedWithAdressOIB>
    <izvorni_sadrzaj>
      <item>BENCOMP društvo s ograničenom odgovornošću za trgovinu i usluge, OIB 75348526387, Vladimira Gortana 52, 42000 Varaždin zastupanog po punomoćniku Blaženka Benček</item>
    </izvorni_sadrzaj>
    <derivirana_varijabla naziv="DomainObject.Predmet.ProtuStrankaListFormatedWithAdressOIB_1">
      <item>BENCOMP društvo s ograničenom odgovornošću za trgovinu i usluge, OIB 75348526387, Vladimira Gortana 52, 42000 Varaždin zastupanog po punomoćniku Blaženka Benček</item>
    </derivirana_varijabla>
  </DomainObject.Predmet.ProtuStrankaListFormatedWithAdressOIB>
  <DomainObject.Predmet.ProtuStrankaListNazivFormated>
    <izvorni_sadrzaj>
      <item>BENCOMP društvo s ograničenom odgovornošću za trgovinu i usluge</item>
    </izvorni_sadrzaj>
    <derivirana_varijabla naziv="DomainObject.Predmet.ProtuStrankaListNazivFormated_1">
      <item>BENCOMP društvo s ograničenom odgovornošću za trgovinu i usluge</item>
    </derivirana_varijabla>
  </DomainObject.Predmet.ProtuStrankaListNazivFormated>
  <DomainObject.Predmet.ProtuStrankaListNazivFormatedOIB>
    <izvorni_sadrzaj>
      <item>BENCOMP društvo s ograničenom odgovornošću za trgovinu i usluge, OIB 75348526387</item>
    </izvorni_sadrzaj>
    <derivirana_varijabla naziv="DomainObject.Predmet.ProtuStrankaListNazivFormatedOIB_1">
      <item>BENCOMP društvo s ograničenom odgovornošću za trgovinu i usluge, OIB 75348526387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Županijsko državno odvjetništvo u Varaždinu</item>
      <item>Porezna uprava, Područni ured Sjeverna Hrvatska, Varaždin</item>
      <item>Blaženka Benček punomoćnik sudionika u postupku BENCOMP društvo s ograničenom odgovornošću za trgovinu i usluge</item>
    </izvorni_sadrzaj>
    <derivirana_varijabla naziv="DomainObject.Predmet.OstaliListFormated_1">
      <item>E-oglasna ploča ovog suda</item>
      <item>Sudski registar, Trgovački sud u Varaždinu</item>
      <item>Županijsko državno odvjetništvo u Varaždinu</item>
      <item>Porezna uprava, Područni ured Sjeverna Hrvatska, Varaždin</item>
      <item>Blaženka Benček punomoćnik sudionika u postupku BENCOMP društvo s ograničenom odgovornošću za trgovinu i usluge</item>
    </derivirana_varijabla>
  </DomainObject.Predmet.OstaliListFormated>
  <DomainObject.Predmet.OstaliListFormatedOIB>
    <izvorni_sadrzaj>
      <item>E-oglasna ploča ovog suda</item>
      <item>Sudski registar, Trgovački sud u Varaždinu</item>
      <item>Županijsko državno odvjetništvo u Varaždinu</item>
      <item>Porezna uprava, Područni ured Sjeverna Hrvatska, Varaždin</item>
      <item>Blaženka Benček, OIB 81317670694 punomoćnik sudionika u postupku BENCOMP društvo s ograničenom odgovornošću za trgovinu i usluge</item>
    </izvorni_sadrzaj>
    <derivirana_varijabla naziv="DomainObject.Predmet.OstaliListFormatedOIB_1">
      <item>E-oglasna ploča ovog suda</item>
      <item>Sudski registar, Trgovački sud u Varaždinu</item>
      <item>Županijsko državno odvjetništvo u Varaždinu</item>
      <item>Porezna uprava, Područni ured Sjeverna Hrvatska, Varaždin</item>
      <item>Blaženka Benček, OIB 81317670694 punomoćnik sudionika u postupku BENCOMP društvo s ograničenom odgovornošću za trgovinu i usluge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Županijsko državno odvjetništvo u Varaždinu</item>
      <item>Porezna uprava, Područni ured Sjeverna Hrvatska, Varaždin, Graberje 1, 42000 Varaždin</item>
      <item>Blaženka Benček, Vladimira Gortana 52, 42000 Varaždin punomoćnik sudionika u postupku BENCOMP društvo s ograničenom odgovornošću za trgovinu i usluge</item>
    </izvorni_sadrzaj>
    <derivirana_varijabla naziv="DomainObject.Predmet.OstaliListFormatedWithAdress_1">
      <item>E-oglasna ploča ovog suda</item>
      <item>Sudski registar, Trgovački sud u Varaždinu</item>
      <item>Županijsko državno odvjetništvo u Varaždinu</item>
      <item>Porezna uprava, Područni ured Sjeverna Hrvatska, Varaždin, Graberje 1, 42000 Varaždin</item>
      <item>Blaženka Benček, Vladimira Gortana 52, 42000 Varaždin punomoćnik sudionika u postupku BENCOMP društvo s ograničenom odgovornošću za trgovinu i usluge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Županijsko državno odvjetništvo u Varaždinu</item>
      <item>Porezna uprava, Područni ured Sjeverna Hrvatska, Varaždin, Graberje 1, 42000 Varaždin</item>
      <item>Blaženka Benček, OIB 81317670694, Vladimira Gortana 52, 42000 Varaždin punomoćnik sudionika u postupku BENCOMP društvo s ograničenom odgovornošću za trgovinu i usluge</item>
    </izvorni_sadrzaj>
    <derivirana_varijabla naziv="DomainObject.Predmet.OstaliListFormatedWithAdressOIB_1">
      <item>E-oglasna ploča ovog suda</item>
      <item>Sudski registar, Trgovački sud u Varaždinu</item>
      <item>Županijsko državno odvjetništvo u Varaždinu</item>
      <item>Porezna uprava, Područni ured Sjeverna Hrvatska, Varaždin, Graberje 1, 42000 Varaždin</item>
      <item>Blaženka Benček, OIB 81317670694, Vladimira Gortana 52, 42000 Varaždin punomoćnik sudionika u postupku BENCOMP društvo s ograničenom odgovornošću za trgovinu i usluge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Županijsko državno odvjetništvo u Varaždinu</item>
      <item>Porezna uprava, Područni ured Sjeverna Hrvatska, Varaždin</item>
      <item>Blaženka Benček</item>
    </izvorni_sadrzaj>
    <derivirana_varijabla naziv="DomainObject.Predmet.OstaliListNazivFormated_1">
      <item>E-oglasna ploča ovog suda</item>
      <item>Sudski registar, Trgovački sud u Varaždinu</item>
      <item>Županijsko državno odvjetništvo u Varaždinu</item>
      <item>Porezna uprava, Područni ured Sjeverna Hrvatska, Varaždin</item>
      <item>Blaženka Benček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Županijsko državno odvjetništvo u Varaždinu</item>
      <item>Porezna uprava, Područni ured Sjeverna Hrvatska, Varaždin</item>
      <item>Blaženka Benček, OIB 81317670694</item>
    </izvorni_sadrzaj>
    <derivirana_varijabla naziv="DomainObject.Predmet.OstaliListNazivFormatedOIB_1">
      <item>E-oglasna ploča ovog suda</item>
      <item>Sudski registar, Trgovački sud u Varaždinu</item>
      <item>Županijsko državno odvjetništvo u Varaždinu</item>
      <item>Porezna uprava, Područni ured Sjeverna Hrvatska, Varaždin</item>
      <item>Blaženka Benček, OIB 81317670694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St-431/2015-7</izvorni_sadrzaj>
    <derivirana_varijabla naziv="DomainObject.PoslovniBrojDokumenta_1">St-431/2015-7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BENCOMP društvo s ograničenom odgovornošću za trgovinu i usluge</izvorni_sadrzaj>
    <derivirana_varijabla naziv="DomainObject.Predmet.ProtustrankaIDrugi_1">BENCOMP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BENCOMP društvo s ograničenom odgovornošću za trgovinu i usluge, OIB 75348526387, Vladimira Gortana 52, 42000 Varaždin</izvorni_sadrzaj>
    <derivirana_varijabla naziv="DomainObject.Predmet.ProtustrankaIDrugiAdressOIB_1">BENCOMP društvo s ograničenom odgovornošću za trgovinu i usluge, OIB 75348526387, Vladimira Gortana 52,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St-431/2015-5</izvorni_sadrzaj>
    <derivirana_varijabla naziv="DomainObject.Predmet.OdlukaRjesenje.Oznaka_1">St-431/2015-5</derivirana_varijabla>
  </DomainObject.Predmet.OdlukaRjesenje.Oznaka>
  <DomainObject.Predmet.SudioniciListNaziv>
    <izvorni_sadrzaj>
      <item>Financijska agencija</item>
      <item>BENCOMP društvo s ograničenom odgovornošću za trgovinu i usluge</item>
      <item>E-oglasna ploča ovog suda</item>
      <item>Sudski registar, Trgovački sud u Varaždinu</item>
      <item>Županijsko državno odvjetništvo u Varaždinu</item>
      <item>Porezna uprava, Područni ured Sjeverna Hrvatska, Varaždin</item>
      <item>Blaženka Benček</item>
    </izvorni_sadrzaj>
    <derivirana_varijabla naziv="DomainObject.Predmet.SudioniciListNaziv_1">
      <item>Financijska agencija</item>
      <item>BENCOMP društvo s ograničenom odgovornošću za trgovinu i usluge</item>
      <item>E-oglasna ploča ovog suda</item>
      <item>Sudski registar, Trgovački sud u Varaždinu</item>
      <item>Županijsko državno odvjetništvo u Varaždinu</item>
      <item>Porezna uprava, Područni ured Sjeverna Hrvatska, Varaždin</item>
      <item>Blaženka Benček</item>
    </derivirana_varijabla>
  </DomainObject.Predmet.SudioniciListNaziv>
  <DomainObject.Predmet.SudioniciListAdressOIB>
    <izvorni_sadrzaj>
      <item>Financijska agencija, OIB 85821130368, A. Cesarca 2,42000 Varaždin</item>
      <item>BENCOMP društvo s ograničenom odgovornošću za trgovinu i usluge, OIB 75348526387, Vladimira Gortana 52,42000 Varaždin</item>
      <item>E-oglasna ploča ovog suda</item>
      <item>Sudski registar, Trgovački sud u Varaždinu</item>
      <item>Županijsko državno odvjetništvo u Varaždinu</item>
      <item>Porezna uprava, Područni ured Sjeverna Hrvatska, Varaždin, Graberje 1,42000 Varaždin</item>
      <item>Blaženka Benček, OIB 81317670694, Vladimira Gortana 52,42000 Varaždin</item>
    </izvorni_sadrzaj>
    <derivirana_varijabla naziv="DomainObject.Predmet.SudioniciListAdressOIB_1">
      <item>Financijska agencija, OIB 85821130368, A. Cesarca 2,42000 Varaždin</item>
      <item>BENCOMP društvo s ograničenom odgovornošću za trgovinu i usluge, OIB 75348526387, Vladimira Gortana 52,42000 Varaždin</item>
      <item>E-oglasna ploča ovog suda</item>
      <item>Sudski registar, Trgovački sud u Varaždinu</item>
      <item>Županijsko državno odvjetništvo u Varaždinu</item>
      <item>Porezna uprava, Područni ured Sjeverna Hrvatska, Varaždin, Graberje 1,42000 Varaždin</item>
      <item>Blaženka Benček, OIB 81317670694, Vladimira Gortana 52,42000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52A8E-DDE3-4CF0-8F5A-5D801C8A8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352</properties:Words>
  <properties:Characters>1973</properties:Characters>
  <properties:Lines>98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2016-05-03T06:46:00Z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St-431/2015-7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