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6016b" w14:paraId="bc6016b"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04D62">
        <w:rPr>
          <w:rFonts w:hAnsi="Times New Roman" w:ascii="Times New Roman"/>
        </w:rPr>
        <w:t>2781/17-</w:t>
      </w:r>
      <w:r w:rsidR="00D31E3D">
        <w:rPr>
          <w:rFonts w:hAnsi="Times New Roman" w:ascii="Times New Roman"/>
        </w:rPr>
        <w:t>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504D62" w:rsidRPr="00504D62">
        <w:rPr>
          <w:rFonts w:hAnsi="Times New Roman" w:ascii="Times New Roman"/>
        </w:rPr>
        <w:t>KRISTINA-MALORA j.d.o.o., Zagreb, Odvojak Lukoranske ulice 51, OIB: 94797900990</w:t>
      </w:r>
      <w:r w:rsidR="00943B15">
        <w:rPr>
          <w:rFonts w:hAnsi="Times New Roman" w:ascii="Times New Roman"/>
        </w:rPr>
        <w:t xml:space="preserve">, </w:t>
      </w:r>
      <w:r w:rsidR="00504D62">
        <w:rPr>
          <w:rFonts w:hAnsi="Times New Roman" w:ascii="Times New Roman"/>
        </w:rPr>
        <w:t>6</w:t>
      </w:r>
      <w:r w:rsidR="008C0FD2">
        <w:rPr>
          <w:rFonts w:hAnsi="Times New Roman" w:ascii="Times New Roman"/>
        </w:rPr>
        <w:t xml:space="preserve">. </w:t>
      </w:r>
      <w:r w:rsidR="00504D62">
        <w:rPr>
          <w:rFonts w:hAnsi="Times New Roman" w:ascii="Times New Roman"/>
        </w:rPr>
        <w:t xml:space="preserve">ožujka </w:t>
      </w:r>
      <w:r w:rsidRPr="001C1019">
        <w:rPr>
          <w:rFonts w:hAnsi="Times New Roman" w:ascii="Times New Roman"/>
        </w:rPr>
        <w:t>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504D62" w:rsidRPr="00504D62">
        <w:rPr>
          <w:rFonts w:hAnsi="Times New Roman" w:ascii="Times New Roman"/>
        </w:rPr>
        <w:t>KRISTINA-MALORA j.d.o.o., Zagreb, Odvojak Lukoranske ulice 51, OIB: 94797900990</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980729" w:rsidP="002F760C" w:rsidR="002F760C" w:rsidRPr="002F760C">
      <w:pPr>
        <w:ind w:firstLine="708"/>
        <w:jc w:val="both"/>
        <w:rPr>
          <w:rFonts w:hAnsi="Times New Roman" w:ascii="Times New Roman"/>
        </w:rPr>
      </w:pPr>
      <w:r>
        <w:rPr>
          <w:rFonts w:hAnsi="Times New Roman" w:ascii="Times New Roman"/>
        </w:rPr>
        <w:t>I. Naređuje se osob</w:t>
      </w:r>
      <w:r w:rsidR="00504D62">
        <w:rPr>
          <w:rFonts w:hAnsi="Times New Roman" w:ascii="Times New Roman"/>
        </w:rPr>
        <w:t>i</w:t>
      </w:r>
      <w:r>
        <w:rPr>
          <w:rFonts w:hAnsi="Times New Roman" w:ascii="Times New Roman"/>
        </w:rPr>
        <w:t xml:space="preserve"> ovlašten</w:t>
      </w:r>
      <w:r w:rsidR="00504D62">
        <w:rPr>
          <w:rFonts w:hAnsi="Times New Roman" w:ascii="Times New Roman"/>
        </w:rPr>
        <w:t>oj</w:t>
      </w:r>
      <w:r w:rsidR="002F760C" w:rsidRPr="002F760C">
        <w:rPr>
          <w:rFonts w:hAnsi="Times New Roman" w:ascii="Times New Roman"/>
        </w:rPr>
        <w:t xml:space="preserve"> za zastupanje dužnika – </w:t>
      </w:r>
      <w:r w:rsidR="00504D62" w:rsidRPr="00504D62">
        <w:rPr>
          <w:rFonts w:hAnsi="Times New Roman" w:ascii="Times New Roman"/>
        </w:rPr>
        <w:t>Kristini Malora, Zagreb, Odvojak Lukoranske ulice 51, OIB: 94527122175</w:t>
      </w:r>
      <w:r w:rsidR="002F760C" w:rsidRPr="002F760C">
        <w:rPr>
          <w:rFonts w:hAnsi="Times New Roman" w:ascii="Times New Roman"/>
        </w:rPr>
        <w:t xml:space="preserve">, </w:t>
      </w:r>
      <w:r>
        <w:rPr>
          <w:rFonts w:hAnsi="Times New Roman" w:ascii="Times New Roman"/>
        </w:rPr>
        <w:t>da u roku od osam dana, dostav</w:t>
      </w:r>
      <w:r w:rsidR="00504D62">
        <w:rPr>
          <w:rFonts w:hAnsi="Times New Roman" w:ascii="Times New Roman"/>
        </w:rPr>
        <w:t>i</w:t>
      </w:r>
      <w:r w:rsidR="002F760C" w:rsidRPr="002F760C">
        <w:rPr>
          <w:rFonts w:hAnsi="Times New Roman" w:ascii="Times New Roman"/>
        </w:rPr>
        <w:t xml:space="preserve">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002F760C"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002F760C"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w:t>
      </w:r>
      <w:r w:rsidR="00504D62">
        <w:rPr>
          <w:rFonts w:hAnsi="Times New Roman" w:ascii="Times New Roman"/>
        </w:rPr>
        <w:t>a</w:t>
      </w:r>
      <w:r w:rsidRPr="002F760C">
        <w:rPr>
          <w:rFonts w:hAnsi="Times New Roman" w:ascii="Times New Roman"/>
        </w:rPr>
        <w:t xml:space="preserve"> ovlašten</w:t>
      </w:r>
      <w:r w:rsidR="00504D62">
        <w:rPr>
          <w:rFonts w:hAnsi="Times New Roman" w:ascii="Times New Roman"/>
        </w:rPr>
        <w:t>a</w:t>
      </w:r>
      <w:r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Pr="002F760C">
        <w:rPr>
          <w:rFonts w:hAnsi="Times New Roman" w:ascii="Times New Roman"/>
        </w:rPr>
        <w:t xml:space="preserve"> ovlašten</w:t>
      </w:r>
      <w:r w:rsidR="00980729">
        <w:rPr>
          <w:rFonts w:hAnsi="Times New Roman" w:ascii="Times New Roman"/>
        </w:rPr>
        <w:t>ih</w:t>
      </w:r>
      <w:r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504D62">
        <w:rPr>
          <w:rFonts w:hAnsi="Times New Roman" w:ascii="Times New Roman"/>
          <w:b/>
        </w:rPr>
        <w:t>11</w:t>
      </w:r>
      <w:r w:rsidR="0003746B" w:rsidRPr="0003746B">
        <w:rPr>
          <w:rFonts w:hAnsi="Times New Roman" w:ascii="Times New Roman"/>
          <w:b/>
        </w:rPr>
        <w:t>.</w:t>
      </w:r>
      <w:r w:rsidR="0003746B">
        <w:rPr>
          <w:rFonts w:hAnsi="Times New Roman" w:ascii="Times New Roman"/>
        </w:rPr>
        <w:t xml:space="preserve"> </w:t>
      </w:r>
      <w:r w:rsidR="00504D62">
        <w:rPr>
          <w:rFonts w:hAnsi="Times New Roman" w:ascii="Times New Roman"/>
          <w:b/>
        </w:rPr>
        <w:t>lipnja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980729">
        <w:rPr>
          <w:rFonts w:hAnsi="Times New Roman" w:ascii="Times New Roman"/>
          <w:b/>
        </w:rPr>
        <w:t>. u 9</w:t>
      </w:r>
      <w:r w:rsidR="00504D62">
        <w:rPr>
          <w:rFonts w:hAnsi="Times New Roman" w:ascii="Times New Roman"/>
          <w:b/>
        </w:rPr>
        <w:t>,3</w:t>
      </w:r>
      <w:r w:rsidRPr="005C45F3">
        <w:rPr>
          <w:rFonts w:hAnsi="Times New Roman" w:ascii="Times New Roman"/>
          <w:b/>
        </w:rPr>
        <w:t xml:space="preserve">0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6414C0">
        <w:rPr>
          <w:rFonts w:hAnsi="Times New Roman" w:ascii="Times New Roman"/>
        </w:rPr>
        <w:t>e</w:t>
      </w:r>
      <w:r w:rsidRPr="002F760C">
        <w:rPr>
          <w:rFonts w:hAnsi="Times New Roman" w:ascii="Times New Roman"/>
        </w:rPr>
        <w:t xml:space="preserve"> osob</w:t>
      </w:r>
      <w:r w:rsidR="006414C0">
        <w:rPr>
          <w:rFonts w:hAnsi="Times New Roman" w:ascii="Times New Roman"/>
        </w:rPr>
        <w:t>e</w:t>
      </w:r>
      <w:r w:rsidRPr="002F760C">
        <w:rPr>
          <w:rFonts w:hAnsi="Times New Roman" w:ascii="Times New Roman"/>
        </w:rPr>
        <w:t xml:space="preserve"> dužnika </w:t>
      </w:r>
    </w:p>
    <w:p w:rsidRDefault="00EC7641" w:rsidP="002F760C" w:rsidR="00116A1D">
      <w:pPr>
        <w:jc w:val="both"/>
        <w:rPr>
          <w:rFonts w:hAnsi="Times New Roman" w:ascii="Times New Roman"/>
        </w:rPr>
      </w:pPr>
      <w:r>
        <w:rPr>
          <w:rFonts w:hAnsi="Times New Roman" w:ascii="Times New Roman"/>
        </w:rPr>
        <w:t>-</w:t>
      </w:r>
      <w:r w:rsidR="00504D62">
        <w:rPr>
          <w:rFonts w:hAnsi="Times New Roman" w:ascii="Times New Roman"/>
        </w:rPr>
        <w:t>Raiffeisenbank Austria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504D62">
        <w:rPr>
          <w:rFonts w:hAnsi="Times New Roman" w:ascii="Times New Roman"/>
        </w:rPr>
        <w:t>116.555,70</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 120 dana, te dužnik ima dva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504D62">
        <w:rPr>
          <w:rFonts w:hAnsi="Times New Roman" w:ascii="Times New Roman"/>
        </w:rPr>
        <w:t>6</w:t>
      </w:r>
      <w:r w:rsidR="0008056D">
        <w:rPr>
          <w:rFonts w:hAnsi="Times New Roman" w:ascii="Times New Roman"/>
        </w:rPr>
        <w:t xml:space="preserve">. </w:t>
      </w:r>
      <w:r w:rsidR="00504D62">
        <w:rPr>
          <w:rFonts w:hAnsi="Times New Roman" w:ascii="Times New Roman"/>
        </w:rPr>
        <w:t>ožujka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45B18">
        <w:rPr>
          <w:rFonts w:hAnsi="Times New Roman" w:ascii="Times New Roman"/>
        </w:rPr>
        <w:t>,  v.r.</w:t>
      </w:r>
    </w:p>
    <w:p w:rsidRDefault="00345B18" w:rsidP="000F3CF9" w:rsidR="00345B18">
      <w:pPr>
        <w:jc w:val="right"/>
        <w:rPr>
          <w:rFonts w:hAnsi="Times New Roman" w:ascii="Times New Roman"/>
        </w:rPr>
      </w:pPr>
    </w:p>
    <w:p w:rsidRDefault="00345B18" w:rsidP="000F3CF9" w:rsidR="00345B18">
      <w:pPr>
        <w:jc w:val="right"/>
        <w:rPr>
          <w:rFonts w:hAnsi="Times New Roman" w:ascii="Times New Roman"/>
        </w:rPr>
      </w:pPr>
      <w:r>
        <w:rPr>
          <w:rFonts w:hAnsi="Times New Roman" w:ascii="Times New Roman"/>
        </w:rPr>
        <w:t>Za točnost otpravka-</w:t>
      </w:r>
    </w:p>
    <w:p w:rsidRDefault="00345B18" w:rsidP="000F3CF9" w:rsidR="00345B18">
      <w:pPr>
        <w:jc w:val="right"/>
        <w:rPr>
          <w:rFonts w:hAnsi="Times New Roman" w:ascii="Times New Roman"/>
        </w:rPr>
      </w:pPr>
      <w:r>
        <w:rPr>
          <w:rFonts w:hAnsi="Times New Roman" w:ascii="Times New Roman"/>
        </w:rPr>
        <w:t>ovlašteni službenik:</w:t>
      </w:r>
    </w:p>
    <w:p w:rsidRDefault="00345B18" w:rsidP="000F3CF9" w:rsidR="00345B18"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45B18">
          <w:rPr>
            <w:noProof/>
          </w:rPr>
          <w:t>3</w:t>
        </w:r>
        <w:r>
          <w:fldChar w:fldCharType="end"/>
        </w:r>
      </w:p>
    </w:sdtContent>
  </w:sdt>
  <w:p w:rsidRDefault="00092AB7" w:rsidP="00092AB7" w:rsidR="00A83AC6" w:rsidRPr="00A83AC6">
    <w:pPr>
      <w:pStyle w:val="Zaglavlje"/>
      <w:jc w:val="right"/>
      <w:rPr>
        <w:rFonts w:hAnsi="Times New Roman" w:ascii="Times New Roman"/>
      </w:rPr>
    </w:pPr>
    <w:r w:rsidRPr="00092AB7">
      <w:rPr>
        <w:rFonts w:hAnsi="Times New Roman" w:ascii="Times New Roman"/>
      </w:rPr>
      <w:t xml:space="preserve">3 </w:t>
    </w:r>
    <w:r w:rsidR="00D31E3D" w:rsidRPr="00D31E3D">
      <w:rPr>
        <w:rFonts w:hAnsi="Times New Roman" w:ascii="Times New Roman"/>
      </w:rPr>
      <w:t>St-2781/17-5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80B48"/>
    <w:rsid w:val="002834BA"/>
    <w:rsid w:val="0029034E"/>
    <w:rsid w:val="002B5EA9"/>
    <w:rsid w:val="002C352F"/>
    <w:rsid w:val="002E0BD2"/>
    <w:rsid w:val="002E329C"/>
    <w:rsid w:val="002F760C"/>
    <w:rsid w:val="00332033"/>
    <w:rsid w:val="00345B18"/>
    <w:rsid w:val="00351945"/>
    <w:rsid w:val="00354C62"/>
    <w:rsid w:val="00361084"/>
    <w:rsid w:val="003B13D7"/>
    <w:rsid w:val="003B534B"/>
    <w:rsid w:val="003C58D3"/>
    <w:rsid w:val="003E4B9A"/>
    <w:rsid w:val="003F0F64"/>
    <w:rsid w:val="003F3B5D"/>
    <w:rsid w:val="004021CC"/>
    <w:rsid w:val="00446A94"/>
    <w:rsid w:val="004475AF"/>
    <w:rsid w:val="00455FF6"/>
    <w:rsid w:val="00462914"/>
    <w:rsid w:val="00496B21"/>
    <w:rsid w:val="004A2C1D"/>
    <w:rsid w:val="004B7743"/>
    <w:rsid w:val="004D1BAA"/>
    <w:rsid w:val="004D5D59"/>
    <w:rsid w:val="00504D62"/>
    <w:rsid w:val="005151B2"/>
    <w:rsid w:val="0051626C"/>
    <w:rsid w:val="00522365"/>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F2EF0"/>
    <w:rsid w:val="007136E1"/>
    <w:rsid w:val="007325B9"/>
    <w:rsid w:val="00743E42"/>
    <w:rsid w:val="00756DC1"/>
    <w:rsid w:val="00794BE1"/>
    <w:rsid w:val="007F346C"/>
    <w:rsid w:val="008103CB"/>
    <w:rsid w:val="0082550B"/>
    <w:rsid w:val="0083476B"/>
    <w:rsid w:val="00834CF8"/>
    <w:rsid w:val="0083751A"/>
    <w:rsid w:val="008A4376"/>
    <w:rsid w:val="008B3C08"/>
    <w:rsid w:val="008C0FD2"/>
    <w:rsid w:val="008D18B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B11C7"/>
    <w:rsid w:val="00AD183D"/>
    <w:rsid w:val="00B0422D"/>
    <w:rsid w:val="00B111FB"/>
    <w:rsid w:val="00B17D44"/>
    <w:rsid w:val="00B25C91"/>
    <w:rsid w:val="00B27FDA"/>
    <w:rsid w:val="00B365F8"/>
    <w:rsid w:val="00B40A46"/>
    <w:rsid w:val="00B46CF5"/>
    <w:rsid w:val="00B6796F"/>
    <w:rsid w:val="00BC41A7"/>
    <w:rsid w:val="00BC580B"/>
    <w:rsid w:val="00BC7105"/>
    <w:rsid w:val="00BD6393"/>
    <w:rsid w:val="00BE2C1F"/>
    <w:rsid w:val="00BF6FEF"/>
    <w:rsid w:val="00C16C2A"/>
    <w:rsid w:val="00C231D9"/>
    <w:rsid w:val="00C3624C"/>
    <w:rsid w:val="00C52A39"/>
    <w:rsid w:val="00C6761A"/>
    <w:rsid w:val="00C77C71"/>
    <w:rsid w:val="00CA4F2A"/>
    <w:rsid w:val="00D31E3D"/>
    <w:rsid w:val="00D46BFE"/>
    <w:rsid w:val="00D53EB3"/>
    <w:rsid w:val="00D877D1"/>
    <w:rsid w:val="00D90CE5"/>
    <w:rsid w:val="00D9555C"/>
    <w:rsid w:val="00DE3DC9"/>
    <w:rsid w:val="00DE5A25"/>
    <w:rsid w:val="00E00E55"/>
    <w:rsid w:val="00E374B1"/>
    <w:rsid w:val="00E37F24"/>
    <w:rsid w:val="00E67943"/>
    <w:rsid w:val="00E7539D"/>
    <w:rsid w:val="00EC7641"/>
    <w:rsid w:val="00EE2227"/>
    <w:rsid w:val="00EF055A"/>
    <w:rsid w:val="00F22A72"/>
    <w:rsid w:val="00F33709"/>
    <w:rsid w:val="00F33BAE"/>
    <w:rsid w:val="00F33BE0"/>
    <w:rsid w:val="00F4039D"/>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45B18"/>
    <w:rPr>
      <w:color w:val="808080"/>
      <w:bdr w:space="0" w:sz="0" w:color="auto" w:val="none"/>
      <w:shd w:fill="auto" w:color="auto" w:val="clear"/>
    </w:rPr>
  </w:style>
  <w:style w:customStyle="true" w:styleId="eSPISCCParagraphDefaultFont" w:type="character">
    <w:name w:val="eSPIS_CC_Paragraph Default Font"/>
    <w:basedOn w:val="Zadanifontodlomka"/>
    <w:rsid w:val="00345B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5B1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45B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5B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45B18"/>
    <w:rPr>
      <w:color w:val="808080"/>
      <w:bdr w:color="auto" w:space="0" w:sz="0" w:val="none"/>
      <w:shd w:color="auto" w:fill="auto" w:val="clear"/>
    </w:rPr>
  </w:style>
  <w:style w:customStyle="1" w:styleId="eSPISCCParagraphDefaultFont" w:type="character">
    <w:name w:val="eSPIS_CC_Paragraph Default Font"/>
    <w:basedOn w:val="Zadanifontodlomka"/>
    <w:rsid w:val="00345B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5B1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45B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5B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2781</izvorni_sadrzaj>
    <derivirana_varijabla naziv="DomainObject.Predmet.Broj_1">2781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St-2781/2017</izvorni_sadrzaj>
    <derivirana_varijabla naziv="DomainObject.Predmet.OznakaBroj_1">St-2781/2017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KRISTINA-MALORA j.d.o.o. za usluge zastupanog po punomoćniku Kristina Malora</izvorni_sadrzaj>
    <derivirana_varijabla naziv="DomainObject.Predmet.ProtustrankaFormated_1">  KRISTINA-MALORA j.d.o.o. za usluge zastupanog po punomoćniku Kristina Malora</derivirana_varijabla>
  </DomainObject.Predmet.ProtustrankaFormated>
  <DomainObject.Predmet.ProtustrankaFormatedOIB>
    <izvorni_sadrzaj>  KRISTINA-MALORA j.d.o.o. za usluge, OIB 94797900990 zastupanog po punomoćniku Kristina Malora</izvorni_sadrzaj>
    <derivirana_varijabla naziv="DomainObject.Predmet.ProtustrankaFormatedOIB_1">  KRISTINA-MALORA j.d.o.o. za usluge, OIB 94797900990 zastupanog po punomoćniku Kristina Malora</derivirana_varijabla>
  </DomainObject.Predmet.ProtustrankaFormatedOIB>
  <DomainObject.Predmet.ProtustrankaFormatedWithAdress>
    <izvorni_sadrzaj> KRISTINA-MALORA j.d.o.o. za usluge, Odvojak Lukoranske ulice 51, 10000 Zagreb zastupanog po punomoćniku Kristina Malora</izvorni_sadrzaj>
    <derivirana_varijabla naziv="DomainObject.Predmet.ProtustrankaFormatedWithAdress_1"> KRISTINA-MALORA j.d.o.o. za usluge, Odvojak Lukoranske ulice 51, 10000 Zagreb zastupanog po punomoćniku Kristina Malora</derivirana_varijabla>
  </DomainObject.Predmet.ProtustrankaFormatedWithAdress>
  <DomainObject.Predmet.ProtustrankaFormatedWithAdressOIB>
    <izvorni_sadrzaj> KRISTINA-MALORA j.d.o.o. za usluge, OIB 94797900990, Odvojak Lukoranske ulice 51, 10000 Zagreb zastupanog po punomoćniku Kristina Malora</izvorni_sadrzaj>
    <derivirana_varijabla naziv="DomainObject.Predmet.ProtustrankaFormatedWithAdressOIB_1"> KRISTINA-MALORA j.d.o.o. za usluge, OIB 94797900990, Odvojak Lukoranske ulice 51, 10000 Zagreb zastupanog po punomoćniku Kristina Malora</derivirana_varijabla>
  </DomainObject.Predmet.ProtustrankaFormatedWithAdressOIB>
  <DomainObject.Predmet.ProtustrankaWithAdress>
    <izvorni_sadrzaj>KRISTINA-MALORA j.d.o.o. za usluge Odvojak Lukoranske ulice 51, 10000 Zagreb</izvorni_sadrzaj>
    <derivirana_varijabla naziv="DomainObject.Predmet.ProtustrankaWithAdress_1">KRISTINA-MALORA j.d.o.o. za usluge Odvojak Lukoranske ulice 51, 10000 Zagreb</derivirana_varijabla>
  </DomainObject.Predmet.ProtustrankaWithAdress>
  <DomainObject.Predmet.ProtustrankaWithAdressOIB>
    <izvorni_sadrzaj>KRISTINA-MALORA j.d.o.o. za usluge, OIB 94797900990, Odvojak Lukoranske ulice 51, 10000 Zagreb</izvorni_sadrzaj>
    <derivirana_varijabla naziv="DomainObject.Predmet.ProtustrankaWithAdressOIB_1">KRISTINA-MALORA j.d.o.o. za usluge, OIB 94797900990, Odvojak Lukoranske ulice 51, 10000 Zagreb</derivirana_varijabla>
  </DomainObject.Predmet.ProtustrankaWithAdressOIB>
  <DomainObject.Predmet.ProtustrankaNazivFormated>
    <izvorni_sadrzaj>KRISTINA-MALORA j.d.o.o. za usluge</izvorni_sadrzaj>
    <derivirana_varijabla naziv="DomainObject.Predmet.ProtustrankaNazivFormated_1">KRISTINA-MALORA j.d.o.o. za usluge</derivirana_varijabla>
  </DomainObject.Predmet.ProtustrankaNazivFormated>
  <DomainObject.Predmet.ProtustrankaNazivFormatedOIB>
    <izvorni_sadrzaj>KRISTINA-MALORA j.d.o.o. za usluge, OIB 94797900990</izvorni_sadrzaj>
    <derivirana_varijabla naziv="DomainObject.Predmet.ProtustrankaNazivFormatedOIB_1">KRISTINA-MALORA j.d.o.o. za usluge, OIB 94797900990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KRISTINA-MALORA j.d.o.o. za usluge zastupanog po punomoćniku Kristina Malora</item>
    </izvorni_sadrzaj>
    <derivirana_varijabla naziv="DomainObject.Predmet.ProtuStrankaListFormated_1">
      <item>KRISTINA-MALORA j.d.o.o. za usluge zastupanog po punomoćniku Kristina Malora</item>
    </derivirana_varijabla>
  </DomainObject.Predmet.ProtuStrankaListFormated>
  <DomainObject.Predmet.ProtuStrankaListFormatedOIB>
    <izvorni_sadrzaj>
      <item>KRISTINA-MALORA j.d.o.o. za usluge, OIB 94797900990 zastupanog po punomoćniku Kristina Malora</item>
    </izvorni_sadrzaj>
    <derivirana_varijabla naziv="DomainObject.Predmet.ProtuStrankaListFormatedOIB_1">
      <item>KRISTINA-MALORA j.d.o.o. za usluge, OIB 94797900990 zastupanog po punomoćniku Kristina Malora</item>
    </derivirana_varijabla>
  </DomainObject.Predmet.ProtuStrankaListFormatedOIB>
  <DomainObject.Predmet.ProtuStrankaListFormatedWithAdress>
    <izvorni_sadrzaj>
      <item>KRISTINA-MALORA j.d.o.o. za usluge, Odvojak Lukoranske ulice 51, 10000 Zagreb zastupanog po punomoćniku Kristina Malora</item>
    </izvorni_sadrzaj>
    <derivirana_varijabla naziv="DomainObject.Predmet.ProtuStrankaListFormatedWithAdress_1">
      <item>KRISTINA-MALORA j.d.o.o. za usluge, Odvojak Lukoranske ulice 51, 10000 Zagreb zastupanog po punomoćniku Kristina Malora</item>
    </derivirana_varijabla>
  </DomainObject.Predmet.ProtuStrankaListFormatedWithAdress>
  <DomainObject.Predmet.ProtuStrankaListFormatedWithAdressOIB>
    <izvorni_sadrzaj>
      <item>KRISTINA-MALORA j.d.o.o. za usluge, OIB 94797900990, Odvojak Lukoranske ulice 51, 10000 Zagreb zastupanog po punomoćniku Kristina Malora</item>
    </izvorni_sadrzaj>
    <derivirana_varijabla naziv="DomainObject.Predmet.ProtuStrankaListFormatedWithAdressOIB_1">
      <item>KRISTINA-MALORA j.d.o.o. za usluge, OIB 94797900990, Odvojak Lukoranske ulice 51, 10000 Zagreb zastupanog po punomoćniku Kristina Malora</item>
    </derivirana_varijabla>
  </DomainObject.Predmet.ProtuStrankaListFormatedWithAdressOIB>
  <DomainObject.Predmet.ProtuStrankaListNazivFormated>
    <izvorni_sadrzaj>
      <item>KRISTINA-MALORA j.d.o.o. za usluge</item>
    </izvorni_sadrzaj>
    <derivirana_varijabla naziv="DomainObject.Predmet.ProtuStrankaListNazivFormated_1">
      <item>KRISTINA-MALORA j.d.o.o. za usluge</item>
    </derivirana_varijabla>
  </DomainObject.Predmet.ProtuStrankaListNazivFormated>
  <DomainObject.Predmet.ProtuStrankaListNazivFormatedOIB>
    <izvorni_sadrzaj>
      <item>KRISTINA-MALORA j.d.o.o. za usluge, OIB 94797900990</item>
    </izvorni_sadrzaj>
    <derivirana_varijabla naziv="DomainObject.Predmet.ProtuStrankaListNazivFormatedOIB_1">
      <item>KRISTINA-MALORA j.d.o.o. za usluge, OIB 94797900990</item>
    </derivirana_varijabla>
  </DomainObject.Predmet.ProtuStrankaListNazivFormatedOIB>
  <DomainObject.Predmet.OstaliListFormated>
    <izvorni_sadrzaj>
      <item>Kristina Malora punomoćnik sudionika u postupku KRISTINA-MALORA j.d.o.o. za usluge</item>
    </izvorni_sadrzaj>
    <derivirana_varijabla naziv="DomainObject.Predmet.OstaliListFormated_1">
      <item>Kristina Malora punomoćnik sudionika u postupku KRISTINA-MALORA j.d.o.o. za usluge</item>
    </derivirana_varijabla>
  </DomainObject.Predmet.OstaliListFormated>
  <DomainObject.Predmet.OstaliListFormatedOIB>
    <izvorni_sadrzaj>
      <item>Kristina Malora, OIB 94527122175 punomoćnik sudionika u postupku KRISTINA-MALORA j.d.o.o. za usluge</item>
    </izvorni_sadrzaj>
    <derivirana_varijabla naziv="DomainObject.Predmet.OstaliListFormatedOIB_1">
      <item>Kristina Malora, OIB 94527122175 punomoćnik sudionika u postupku KRISTINA-MALORA j.d.o.o. za usluge</item>
    </derivirana_varijabla>
  </DomainObject.Predmet.OstaliListFormatedOIB>
  <DomainObject.Predmet.OstaliListFormatedWithAdress>
    <izvorni_sadrzaj>
      <item>Kristina Malora, Odvojak Lukoranske Ulice 51, 10000 Zagreb punomoćnik sudionika u postupku KRISTINA-MALORA j.d.o.o. za usluge</item>
    </izvorni_sadrzaj>
    <derivirana_varijabla naziv="DomainObject.Predmet.OstaliListFormatedWithAdress_1">
      <item>Kristina Malora, Odvojak Lukoranske Ulice 51, 10000 Zagreb punomoćnik sudionika u postupku KRISTINA-MALORA j.d.o.o. za usluge</item>
    </derivirana_varijabla>
  </DomainObject.Predmet.OstaliListFormatedWithAdress>
  <DomainObject.Predmet.OstaliListFormatedWithAdressOIB>
    <izvorni_sadrzaj>
      <item>Kristina Malora, OIB 94527122175, Odvojak Lukoranske Ulice 51, 10000 Zagreb punomoćnik sudionika u postupku KRISTINA-MALORA j.d.o.o. za usluge</item>
    </izvorni_sadrzaj>
    <derivirana_varijabla naziv="DomainObject.Predmet.OstaliListFormatedWithAdressOIB_1">
      <item>Kristina Malora, OIB 94527122175, Odvojak Lukoranske Ulice 51, 10000 Zagreb punomoćnik sudionika u postupku KRISTINA-MALORA j.d.o.o. za usluge</item>
    </derivirana_varijabla>
  </DomainObject.Predmet.OstaliListFormatedWithAdressOIB>
  <DomainObject.Predmet.OstaliListNazivFormated>
    <izvorni_sadrzaj>
      <item>Kristina Malora</item>
    </izvorni_sadrzaj>
    <derivirana_varijabla naziv="DomainObject.Predmet.OstaliListNazivFormated_1">
      <item>Kristina Malora</item>
    </derivirana_varijabla>
  </DomainObject.Predmet.OstaliListNazivFormated>
  <DomainObject.Predmet.OstaliListNazivFormatedOIB>
    <izvorni_sadrzaj>
      <item>Kristina Malora, OIB 94527122175</item>
    </izvorni_sadrzaj>
    <derivirana_varijabla naziv="DomainObject.Predmet.OstaliListNazivFormatedOIB_1">
      <item>Kristina Malora, OIB 94527122175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KRISTINA-MALORA j.d.o.o. za usluge</izvorni_sadrzaj>
    <derivirana_varijabla naziv="DomainObject.Predmet.ProtustrankaIDrugi_1">KRISTINA-MALORA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KRISTINA-MALORA j.d.o.o. za usluge, OIB 94797900990, Odvojak Lukoranske ulice 51, 10000 Zagreb</izvorni_sadrzaj>
    <derivirana_varijabla naziv="DomainObject.Predmet.ProtustrankaIDrugiAdressOIB_1">KRISTINA-MALORA j.d.o.o. za usluge, OIB 94797900990, Odvojak Lukoranske ulice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KRISTINA-MALORA j.d.o.o. za usluge</item>
      <item>Kristina Malora</item>
    </izvorni_sadrzaj>
    <derivirana_varijabla naziv="DomainObject.Predmet.SudioniciListNaziv_1">
      <item>FINA Regionalni centar Zagreb</item>
      <item>KRISTINA-MALORA j.d.o.o. za usluge</item>
      <item>Kristina Malora</item>
    </derivirana_varijabla>
  </DomainObject.Predmet.SudioniciListNaziv>
  <DomainObject.Predmet.SudioniciListAdressOIB>
    <izvorni_sadrzaj>
      <item>FINA Regionalni centar Zagreb, OIB 85821130368, Trg svibanjskih žrtava 1995. br. 1,10000 Zagreb</item>
      <item>KRISTINA-MALORA j.d.o.o. za usluge, OIB 94797900990, Odvojak Lukoranske ulice 51,10000 Zagreb</item>
      <item>Kristina Malora, OIB 94527122175, Odvojak Lukoranske Ulice 51,10000 Zagreb</item>
    </izvorni_sadrzaj>
    <derivirana_varijabla naziv="DomainObject.Predmet.SudioniciListAdressOIB_1">
      <item>FINA Regionalni centar Zagreb, OIB 85821130368, Trg svibanjskih žrtava 1995. br. 1,10000 Zagreb</item>
      <item>KRISTINA-MALORA j.d.o.o. za usluge, OIB 94797900990, Odvojak Lukoranske ulice 51,10000 Zagreb</item>
      <item>Kristina Malora, OIB 94527122175, Odvojak Lukoranske Ulice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94797900990</item>
      <item>, OIB 94527122175</item>
    </izvorni_sadrzaj>
    <derivirana_varijabla naziv="DomainObject.Predmet.SudioniciListNazivOIB_1">
      <item>, OIB 85821130368</item>
      <item>, OIB 94797900990</item>
      <item>, OIB 94527122175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66B5F2-FC02-49B5-824C-B80A520B03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5263</properties:Characters>
  <properties:Lines>135</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2018-03-06T12:06:00Z</dcterms:created>
  <dc:creator>Vesna Fundurulić Perišin</dc:creator>
  <cp:lastModifiedBy>Žana Livaja</cp:lastModifiedBy>
  <cp:lastPrinted>2018-03-06T12:12:00Z</cp:lastPrinted>
  <dcterms:modified xmlns:xsi="http://www.w3.org/2001/XMLSchema-instance" xsi:type="dcterms:W3CDTF">2018-03-06T12:13:00Z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(St-2781-17--pokretanje prethodnog postupka.docx)</vt:lpwstr>
  </prop:property>
  <prop:property name="CC_coloring" pid="4" fmtid="{D5CDD505-2E9C-101B-9397-08002B2CF9AE}">
    <vt:bool>false</vt:bool>
  </prop:property>
  <prop:property name="BrojStranica" pid="5" fmtid="{D5CDD505-2E9C-101B-9397-08002B2CF9AE}">
    <vt:i4>3</vt:i4>
  </prop:property>
</prop:Properties>
</file>