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3a862" w14:paraId="6a3a862"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5160B" w:rsidP="0095160B" w:rsidR="0095160B">
      <w:pPr>
        <w:jc w:val="right"/>
        <w:rPr>
          <w:rFonts w:hAnsi="Arial" w:ascii="Arial"/>
        </w:rPr>
      </w:pPr>
      <w:r>
        <w:rPr>
          <w:rFonts w:hAnsi="Arial" w:ascii="Arial"/>
        </w:rPr>
        <w:t xml:space="preserve">        7 St-1326/2016-6.</w:t>
      </w:r>
    </w:p>
    <w:p w:rsidRDefault="0095160B" w:rsidP="0095160B" w:rsidR="0095160B">
      <w:pPr>
        <w:jc w:val="center"/>
        <w:rPr>
          <w:rFonts w:hAnsi="Arial" w:ascii="Arial"/>
          <w:b/>
        </w:rPr>
      </w:pPr>
    </w:p>
    <w:p w:rsidRDefault="0095160B" w:rsidP="0095160B" w:rsidR="0095160B">
      <w:pPr>
        <w:jc w:val="center"/>
        <w:rPr>
          <w:rFonts w:hAnsi="Arial" w:ascii="Arial"/>
          <w:b/>
        </w:rPr>
      </w:pPr>
      <w:r>
        <w:rPr>
          <w:rFonts w:hAnsi="Arial" w:ascii="Arial"/>
          <w:b/>
        </w:rPr>
        <w:t>U  I M E  R E P U B L I K E   H R V A T  S K E</w:t>
      </w:r>
    </w:p>
    <w:p w:rsidRDefault="0095160B" w:rsidP="0095160B" w:rsidR="0095160B">
      <w:pPr>
        <w:jc w:val="center"/>
        <w:rPr>
          <w:rFonts w:hAnsi="Arial" w:ascii="Arial"/>
          <w:b/>
        </w:rPr>
      </w:pPr>
      <w:r>
        <w:rPr>
          <w:rFonts w:hAnsi="Arial" w:ascii="Arial"/>
          <w:b/>
        </w:rPr>
        <w:t xml:space="preserve"> R J E Š E N J E</w:t>
      </w:r>
    </w:p>
    <w:p w:rsidRDefault="0095160B" w:rsidP="0095160B" w:rsidR="0095160B">
      <w:pPr>
        <w:rPr>
          <w:rFonts w:hAnsi="Arial" w:ascii="Arial"/>
          <w:b/>
        </w:rPr>
      </w:pPr>
    </w:p>
    <w:p w:rsidRDefault="0095160B" w:rsidP="0095160B" w:rsidR="0095160B">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u stečajnom postupku nad dužnikom  CGA TRANSPORT j.d.o.o. za transport, turizam, ugostiteljstvo, trgovinu i usluge iz Virovitice, Franje </w:t>
      </w:r>
      <w:proofErr w:type="spellStart"/>
      <w:r>
        <w:rPr>
          <w:rFonts w:hAnsi="Arial" w:ascii="Arial"/>
        </w:rPr>
        <w:t>Fujsa</w:t>
      </w:r>
      <w:proofErr w:type="spellEnd"/>
      <w:r>
        <w:rPr>
          <w:rFonts w:hAnsi="Arial" w:ascii="Arial"/>
        </w:rPr>
        <w:t xml:space="preserve"> 6, MBS 010092961, OIB 52595715568, dana 07. veljače 2017. godine</w:t>
      </w:r>
    </w:p>
    <w:p w:rsidRDefault="0095160B" w:rsidP="0095160B" w:rsidR="0095160B">
      <w:pPr>
        <w:jc w:val="both"/>
        <w:rPr>
          <w:rFonts w:hAnsi="Arial" w:ascii="Arial"/>
        </w:rPr>
      </w:pPr>
    </w:p>
    <w:p w:rsidRDefault="0095160B" w:rsidP="0095160B" w:rsidR="0095160B">
      <w:pPr>
        <w:jc w:val="center"/>
        <w:rPr>
          <w:rFonts w:hAnsi="Arial" w:ascii="Arial"/>
          <w:b/>
        </w:rPr>
      </w:pPr>
      <w:r>
        <w:rPr>
          <w:rFonts w:hAnsi="Arial" w:ascii="Arial"/>
          <w:b/>
        </w:rPr>
        <w:t>r i j e š i o   j e</w:t>
      </w:r>
    </w:p>
    <w:p w:rsidRDefault="0095160B" w:rsidP="0095160B" w:rsidR="0095160B">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CGA TRANSPORT j.d.o.o. za transport, turizam, ugostiteljstvo, trgovinu i usluge iz Virovitice, Franje </w:t>
      </w:r>
      <w:proofErr w:type="spellStart"/>
      <w:r>
        <w:rPr>
          <w:rFonts w:hAnsi="Arial" w:ascii="Arial"/>
        </w:rPr>
        <w:t>Fujsa</w:t>
      </w:r>
      <w:proofErr w:type="spellEnd"/>
      <w:r>
        <w:rPr>
          <w:rFonts w:hAnsi="Arial" w:ascii="Arial"/>
        </w:rPr>
        <w:t xml:space="preserve"> 6, MBS 010092961, OIB 52595715568.</w:t>
      </w:r>
    </w:p>
    <w:p w:rsidRDefault="0095160B" w:rsidP="0095160B" w:rsidR="0095160B">
      <w:pPr>
        <w:jc w:val="both"/>
        <w:rPr>
          <w:rFonts w:hAnsi="Arial" w:ascii="Arial"/>
        </w:rPr>
      </w:pPr>
      <w:r>
        <w:rPr>
          <w:rFonts w:hAnsi="Arial" w:ascii="Arial"/>
        </w:rPr>
        <w:tab/>
      </w:r>
      <w:r>
        <w:rPr>
          <w:rFonts w:hAnsi="Arial" w:ascii="Arial"/>
          <w:b/>
        </w:rPr>
        <w:t>II.</w:t>
      </w:r>
      <w:r>
        <w:rPr>
          <w:rFonts w:hAnsi="Arial" w:ascii="Arial"/>
        </w:rPr>
        <w:t>Za stečajnog upravitelja imenuje se NENAD HOMAR iz Koprivnice, Dravska 1, OIB 11719729882.</w:t>
      </w:r>
    </w:p>
    <w:p w:rsidRDefault="0095160B" w:rsidP="0095160B" w:rsidR="0095160B">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CGA TRANSPORT j.d.o.o. za transport, turizam, ugostiteljstvo, trgovinu i usluge iz Virovitice, Franje </w:t>
      </w:r>
      <w:proofErr w:type="spellStart"/>
      <w:r>
        <w:rPr>
          <w:rFonts w:hAnsi="Arial" w:ascii="Arial"/>
        </w:rPr>
        <w:t>Fujsa</w:t>
      </w:r>
      <w:proofErr w:type="spellEnd"/>
      <w:r>
        <w:rPr>
          <w:rFonts w:hAnsi="Arial" w:ascii="Arial"/>
        </w:rPr>
        <w:t xml:space="preserve"> 6, MBS 010092961, OIB 52595715568.</w:t>
      </w:r>
    </w:p>
    <w:p w:rsidRDefault="0095160B" w:rsidP="0095160B" w:rsidR="0095160B">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07. veljače 2017. godine u 11,30 sati,</w:t>
      </w:r>
      <w:r>
        <w:rPr>
          <w:rFonts w:hAnsi="Arial" w:ascii="Arial"/>
        </w:rPr>
        <w:t xml:space="preserve"> kada je ovo rj</w:t>
      </w:r>
      <w:r>
        <w:rPr>
          <w:rFonts w:hAnsi="Arial" w:ascii="Arial"/>
        </w:rPr>
        <w:t>e</w:t>
      </w:r>
      <w:r>
        <w:rPr>
          <w:rFonts w:hAnsi="Arial" w:ascii="Arial"/>
        </w:rPr>
        <w:t>šenje stavljeno na e-oglasnu ploču ovog suda.</w:t>
      </w:r>
    </w:p>
    <w:p w:rsidRDefault="0095160B" w:rsidP="0095160B" w:rsidR="0095160B">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95160B" w:rsidP="0095160B" w:rsidR="0095160B">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95160B" w:rsidP="0095160B" w:rsidR="0095160B">
      <w:pPr>
        <w:jc w:val="center"/>
        <w:rPr>
          <w:rFonts w:hAnsi="Arial" w:ascii="Arial"/>
          <w:b/>
        </w:rPr>
      </w:pPr>
      <w:r>
        <w:rPr>
          <w:rFonts w:hAnsi="Arial" w:ascii="Arial"/>
          <w:b/>
        </w:rPr>
        <w:t>Obrazloženje</w:t>
      </w:r>
    </w:p>
    <w:p w:rsidRDefault="0095160B" w:rsidP="0095160B" w:rsidR="0095160B">
      <w:pPr>
        <w:jc w:val="both"/>
        <w:rPr>
          <w:rFonts w:hAnsi="Arial" w:ascii="Arial"/>
        </w:rPr>
      </w:pPr>
      <w:r>
        <w:rPr>
          <w:rFonts w:hAnsi="Arial" w:ascii="Arial"/>
        </w:rPr>
        <w:tab/>
        <w:t xml:space="preserve">Na prijedlog predlagatelja FINE, RC ZAGREB, OIB 85821130368, Podružnica Bjelovar za otvaranje stečajnog postupka nad dužnikom CGA TRANSPORT j.d.o.o. sud je pokrenuo postupak radi utvrđivanja uvjeta za otvaranje stečajnog postupka nad dužnikom, te u tom postupku utvrdio da dužnik nema imovine kojom bi se mogli pokriti troškovi stečajnog postupka, slijedom čega je svojim rješenjem 7 St-1326/2016-5 od dana 08.12.2016. godine, pozvao osobe koje imaju pravni interes za </w:t>
      </w:r>
      <w:r>
        <w:rPr>
          <w:rFonts w:hAnsi="Arial" w:ascii="Arial"/>
        </w:rPr>
        <w:lastRenderedPageBreak/>
        <w:t xml:space="preserve">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08.12.2016.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95160B" w:rsidP="0095160B" w:rsidR="0095160B">
      <w:pPr>
        <w:ind w:firstLine="720"/>
        <w:jc w:val="center"/>
        <w:rPr>
          <w:rFonts w:hAnsi="Arial" w:ascii="Arial"/>
        </w:rPr>
      </w:pPr>
      <w:r>
        <w:rPr>
          <w:rFonts w:hAnsi="Arial" w:ascii="Arial"/>
        </w:rPr>
        <w:t>U Bjelovaru, 07. veljače 2017. godine</w:t>
      </w:r>
      <w:bookmarkStart w:name="_GoBack" w:id="0"/>
      <w:bookmarkEnd w:id="0"/>
    </w:p>
    <w:p w:rsidRDefault="0095160B" w:rsidP="0095160B" w:rsidR="0095160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 </w:t>
      </w:r>
    </w:p>
    <w:p w:rsidRDefault="0095160B" w:rsidP="0095160B" w:rsidR="0095160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95160B" w:rsidP="0095160B" w:rsidR="0095160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95160B" w:rsidP="0095160B" w:rsidR="0095160B">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95160B" w:rsidP="0095160B" w:rsidR="0095160B">
      <w:pPr>
        <w:ind w:firstLine="720"/>
        <w:jc w:val="both"/>
        <w:rPr>
          <w:rFonts w:hAnsi="Arial" w:ascii="Arial"/>
        </w:rPr>
      </w:pPr>
      <w:r>
        <w:rPr>
          <w:rFonts w:hAnsi="Arial" w:ascii="Arial"/>
        </w:rPr>
        <w:tab/>
      </w:r>
      <w:r>
        <w:rPr>
          <w:rFonts w:hAnsi="Arial" w:ascii="Arial"/>
        </w:rPr>
        <w:tab/>
      </w:r>
    </w:p>
    <w:p w:rsidRDefault="0095160B" w:rsidP="0095160B" w:rsidR="0095160B">
      <w:pPr>
        <w:jc w:val="both"/>
        <w:rPr>
          <w:rFonts w:hAnsi="Arial" w:ascii="Arial"/>
        </w:rPr>
      </w:pPr>
      <w:proofErr w:type="spellStart"/>
      <w:r>
        <w:rPr>
          <w:rFonts w:hAnsi="Arial" w:ascii="Arial"/>
        </w:rPr>
        <w:t>Rj</w:t>
      </w:r>
      <w:proofErr w:type="spellEnd"/>
      <w:r>
        <w:rPr>
          <w:rFonts w:hAnsi="Arial" w:ascii="Arial"/>
        </w:rPr>
        <w:t>.</w:t>
      </w:r>
    </w:p>
    <w:p w:rsidRDefault="0095160B" w:rsidP="0095160B" w:rsidR="0095160B">
      <w:pPr>
        <w:jc w:val="both"/>
        <w:rPr>
          <w:rFonts w:hAnsi="Arial" w:ascii="Arial"/>
        </w:rPr>
      </w:pPr>
      <w:r>
        <w:rPr>
          <w:rFonts w:hAnsi="Arial" w:ascii="Arial"/>
        </w:rPr>
        <w:t>Dna: dužniku putem e-oglasne ploče suda</w:t>
      </w:r>
    </w:p>
    <w:p w:rsidRDefault="0095160B" w:rsidP="0095160B" w:rsidR="0095160B">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 i pošte</w:t>
      </w:r>
    </w:p>
    <w:p w:rsidRDefault="0095160B" w:rsidP="0095160B" w:rsidR="0095160B">
      <w:pPr>
        <w:jc w:val="both"/>
        <w:rPr>
          <w:rFonts w:hAnsi="Arial" w:ascii="Arial"/>
        </w:rPr>
      </w:pPr>
      <w:r>
        <w:rPr>
          <w:rFonts w:hAnsi="Arial" w:ascii="Arial"/>
        </w:rPr>
        <w:t xml:space="preserve">         stečajnom upravitelju putem e-oglasne ploče suda i pošte</w:t>
      </w:r>
    </w:p>
    <w:p w:rsidRDefault="0095160B" w:rsidP="0095160B" w:rsidR="0095160B">
      <w:pPr>
        <w:jc w:val="both"/>
        <w:rPr>
          <w:rFonts w:hAnsi="Arial" w:ascii="Arial"/>
        </w:rPr>
      </w:pPr>
      <w:r>
        <w:rPr>
          <w:rFonts w:hAnsi="Arial" w:ascii="Arial"/>
        </w:rPr>
        <w:t xml:space="preserve">         ŽDO u Bjelovaru putem e-oglasne ploče suda</w:t>
      </w:r>
    </w:p>
    <w:p w:rsidRDefault="0095160B" w:rsidP="0095160B" w:rsidR="0095160B">
      <w:pPr>
        <w:jc w:val="both"/>
        <w:rPr>
          <w:rFonts w:hAnsi="Arial" w:ascii="Arial"/>
        </w:rPr>
      </w:pPr>
      <w:r>
        <w:rPr>
          <w:rFonts w:hAnsi="Arial" w:ascii="Arial"/>
        </w:rPr>
        <w:t xml:space="preserve">         e-oglasna ploča suda</w:t>
      </w:r>
    </w:p>
    <w:p w:rsidRDefault="0095160B" w:rsidP="0095160B" w:rsidR="0095160B">
      <w:pPr>
        <w:jc w:val="both"/>
        <w:rPr>
          <w:rFonts w:hAnsi="Arial" w:ascii="Arial"/>
        </w:rPr>
      </w:pPr>
      <w:r>
        <w:rPr>
          <w:rFonts w:hAnsi="Arial" w:ascii="Arial"/>
        </w:rPr>
        <w:t xml:space="preserve">         FINI RC ZAGREB, Podružnica Bjelovar nakon pravomoćnosti putem pošte</w:t>
      </w:r>
    </w:p>
    <w:p w:rsidRDefault="0095160B" w:rsidP="0095160B" w:rsidR="0095160B">
      <w:pPr>
        <w:jc w:val="both"/>
        <w:rPr>
          <w:rFonts w:hAnsi="Arial" w:ascii="Arial"/>
        </w:rPr>
      </w:pPr>
      <w:r>
        <w:rPr>
          <w:rFonts w:hAnsi="Arial" w:ascii="Arial"/>
        </w:rPr>
        <w:t xml:space="preserve">        sudskom registru nakon pravomoćnosti elektroničkim putem</w:t>
      </w:r>
    </w:p>
    <w:p w:rsidRDefault="0095160B" w:rsidP="0095160B" w:rsidR="0095160B">
      <w:pPr>
        <w:jc w:val="both"/>
        <w:rPr>
          <w:rFonts w:hAnsi="Arial" w:ascii="Arial"/>
        </w:rPr>
      </w:pPr>
      <w:proofErr w:type="spellStart"/>
      <w:r>
        <w:rPr>
          <w:rFonts w:hAnsi="Arial" w:ascii="Arial"/>
        </w:rPr>
        <w:t>Sc.pravomoćnost</w:t>
      </w:r>
      <w:proofErr w:type="spellEnd"/>
    </w:p>
    <w:p w:rsidRDefault="0095160B" w:rsidP="0095160B" w:rsidR="0095160B">
      <w:pPr>
        <w:jc w:val="both"/>
        <w:rPr>
          <w:rFonts w:hAnsi="Arial" w:ascii="Arial"/>
        </w:rPr>
      </w:pPr>
      <w:r>
        <w:rPr>
          <w:rFonts w:hAnsi="Arial" w:ascii="Arial"/>
        </w:rPr>
        <w:t>Bj.07.02.2017.g.</w:t>
      </w:r>
    </w:p>
    <w:p w:rsidRDefault="00EA1C6D" w:rsidP="00E67D40" w:rsidR="00AE649C" w:rsidRPr="00B76F3C">
      <w:pPr>
        <w:pStyle w:val="SudSjedite"/>
      </w:pPr>
      <w:r>
        <w:lastRenderedPageBreak/>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160B"/>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87774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St-1326/2016-6</izvorni_sadrzaj>
    <derivirana_varijabla naziv="DomainObject.Oznaka_1">St-1326/2016-6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1326</izvorni_sadrzaj>
    <derivirana_varijabla naziv="DomainObject.Predmet.Broj_1">1326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St-1326/2016</izvorni_sadrzaj>
    <derivirana_varijabla naziv="DomainObject.Predmet.OznakaBroj_1">St-1326/2016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CGA TRANSPORT j.d.o.o. za transport, turizam, ugostiteljstvo, trgovinu i usluge zastupanog po punomoćniku Renata Lukša</izvorni_sadrzaj>
    <derivirana_varijabla naziv="DomainObject.Predmet.ProtustrankaFormated_1">  CGA TRANSPORT j.d.o.o. za transport, turizam, ugostiteljstvo, trgovinu i usluge zastupanog po punomoćniku Renata Lukša</derivirana_varijabla>
  </DomainObject.Predmet.ProtustrankaFormated>
  <DomainObject.Predmet.ProtustrankaFormatedOIB>
    <izvorni_sadrzaj>  CGA TRANSPORT j.d.o.o. za transport, turizam, ugostiteljstvo, trgovinu i usluge, OIB 52595715568 zastupanog po punomoćniku Renata Lukša</izvorni_sadrzaj>
    <derivirana_varijabla naziv="DomainObject.Predmet.ProtustrankaFormatedOIB_1">  CGA TRANSPORT j.d.o.o. za transport, turizam, ugostiteljstvo, trgovinu i usluge, OIB 52595715568 zastupanog po punomoćniku Renata Lukša</derivirana_varijabla>
  </DomainObject.Predmet.ProtustrankaFormatedOIB>
  <DomainObject.Predmet.ProtustrankaFormatedWithAdress>
    <izvorni_sadrzaj> CGA TRANSPORT j.d.o.o. za transport, turizam, ugostiteljstvo, trgovinu i usluge, Franje Fujsa 6, 33000 Virovitica zastupanog po punomoćniku Renata Lukša</izvorni_sadrzaj>
    <derivirana_varijabla naziv="DomainObject.Predmet.ProtustrankaFormatedWithAdress_1"> CGA TRANSPORT j.d.o.o. za transport, turizam, ugostiteljstvo, trgovinu i usluge, Franje Fujsa 6, 33000 Virovitica zastupanog po punomoćniku Renata Lukša</derivirana_varijabla>
  </DomainObject.Predmet.ProtustrankaFormatedWithAdress>
  <DomainObject.Predmet.ProtustrankaFormatedWithAdressOIB>
    <izvorni_sadrzaj> CGA TRANSPORT j.d.o.o. za transport, turizam, ugostiteljstvo, trgovinu i usluge, OIB 52595715568, Franje Fujsa 6, 33000 Virovitica zastupanog po punomoćniku Renata Lukša</izvorni_sadrzaj>
    <derivirana_varijabla naziv="DomainObject.Predmet.ProtustrankaFormatedWithAdressOIB_1"> CGA TRANSPORT j.d.o.o. za transport, turizam, ugostiteljstvo, trgovinu i usluge, OIB 52595715568, Franje Fujsa 6, 33000 Virovitica zastupanog po punomoćniku Renata Lukša</derivirana_varijabla>
  </DomainObject.Predmet.ProtustrankaFormatedWithAdressOIB>
  <DomainObject.Predmet.ProtustrankaWithAdress>
    <izvorni_sadrzaj>CGA TRANSPORT j.d.o.o. za transport, turizam, ugostiteljstvo, trgovinu i usluge Franje Fujsa 6, 33000 Virovitica</izvorni_sadrzaj>
    <derivirana_varijabla naziv="DomainObject.Predmet.ProtustrankaWithAdress_1">CGA TRANSPORT j.d.o.o. za transport, turizam, ugostiteljstvo, trgovinu i usluge Franje Fujsa 6, 33000 Virovitica</derivirana_varijabla>
  </DomainObject.Predmet.ProtustrankaWithAdress>
  <DomainObject.Predmet.ProtustrankaWithAdressOIB>
    <izvorni_sadrzaj>CGA TRANSPORT j.d.o.o. za transport, turizam, ugostiteljstvo, trgovinu i usluge, OIB 52595715568, Franje Fujsa 6, 33000 Virovitica</izvorni_sadrzaj>
    <derivirana_varijabla naziv="DomainObject.Predmet.ProtustrankaWithAdressOIB_1">CGA TRANSPORT j.d.o.o. za transport, turizam, ugostiteljstvo, trgovinu i usluge, OIB 52595715568, Franje Fujsa 6, 33000 Virovitica</derivirana_varijabla>
  </DomainObject.Predmet.ProtustrankaWithAdressOIB>
  <DomainObject.Predmet.ProtustrankaNazivFormated>
    <izvorni_sadrzaj>CGA TRANSPORT j.d.o.o. za transport, turizam, ugostiteljstvo, trgovinu i usluge</izvorni_sadrzaj>
    <derivirana_varijabla naziv="DomainObject.Predmet.ProtustrankaNazivFormated_1">CGA TRANSPORT j.d.o.o. za transport, turizam, ugostiteljstvo, trgovinu i usluge</derivirana_varijabla>
  </DomainObject.Predmet.ProtustrankaNazivFormated>
  <DomainObject.Predmet.ProtustrankaNazivFormatedOIB>
    <izvorni_sadrzaj>CGA TRANSPORT j.d.o.o. za transport, turizam, ugostiteljstvo, trgovinu i usluge, OIB 52595715568</izvorni_sadrzaj>
    <derivirana_varijabla naziv="DomainObject.Predmet.ProtustrankaNazivFormatedOIB_1">CGA TRANSPORT j.d.o.o. za transport, turizam, ugostiteljstvo, trgovinu i usluge, OIB 52595715568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CGA TRANSPORT j.d.o.o. za transport, turizam, ugostiteljstvo, trgovinu i usluge zastupanog po punomoćniku Renata Lukša</item>
    </izvorni_sadrzaj>
    <derivirana_varijabla naziv="DomainObject.Predmet.ProtuStrankaListFormated_1">
      <item>CGA TRANSPORT j.d.o.o. za transport, turizam, ugostiteljstvo, trgovinu i usluge zastupanog po punomoćniku Renata Lukša</item>
    </derivirana_varijabla>
  </DomainObject.Predmet.ProtuStrankaListFormated>
  <DomainObject.Predmet.ProtuStrankaListFormatedOIB>
    <izvorni_sadrzaj>
      <item>CGA TRANSPORT j.d.o.o. za transport, turizam, ugostiteljstvo, trgovinu i usluge, OIB 52595715568 zastupanog po punomoćniku Renata Lukša</item>
    </izvorni_sadrzaj>
    <derivirana_varijabla naziv="DomainObject.Predmet.ProtuStrankaListFormatedOIB_1">
      <item>CGA TRANSPORT j.d.o.o. za transport, turizam, ugostiteljstvo, trgovinu i usluge, OIB 52595715568 zastupanog po punomoćniku Renata Lukša</item>
    </derivirana_varijabla>
  </DomainObject.Predmet.ProtuStrankaListFormatedOIB>
  <DomainObject.Predmet.ProtuStrankaListFormatedWithAdress>
    <izvorni_sadrzaj>
      <item>CGA TRANSPORT j.d.o.o. za transport, turizam, ugostiteljstvo, trgovinu i usluge, Franje Fujsa 6, 33000 Virovitica zastupanog po punomoćniku Renata Lukša</item>
    </izvorni_sadrzaj>
    <derivirana_varijabla naziv="DomainObject.Predmet.ProtuStrankaListFormatedWithAdress_1">
      <item>CGA TRANSPORT j.d.o.o. za transport, turizam, ugostiteljstvo, trgovinu i usluge, Franje Fujsa 6, 33000 Virovitica zastupanog po punomoćniku Renata Lukša</item>
    </derivirana_varijabla>
  </DomainObject.Predmet.ProtuStrankaListFormatedWithAdress>
  <DomainObject.Predmet.ProtuStrankaListFormatedWithAdressOIB>
    <izvorni_sadrzaj>
      <item>CGA TRANSPORT j.d.o.o. za transport, turizam, ugostiteljstvo, trgovinu i usluge, OIB 52595715568, Franje Fujsa 6, 33000 Virovitica zastupanog po punomoćniku Renata Lukša</item>
    </izvorni_sadrzaj>
    <derivirana_varijabla naziv="DomainObject.Predmet.ProtuStrankaListFormatedWithAdressOIB_1">
      <item>CGA TRANSPORT j.d.o.o. za transport, turizam, ugostiteljstvo, trgovinu i usluge, OIB 52595715568, Franje Fujsa 6, 33000 Virovitica zastupanog po punomoćniku Renata Lukša</item>
    </derivirana_varijabla>
  </DomainObject.Predmet.ProtuStrankaListFormatedWithAdressOIB>
  <DomainObject.Predmet.ProtuStrankaListNazivFormated>
    <izvorni_sadrzaj>
      <item>CGA TRANSPORT j.d.o.o. za transport, turizam, ugostiteljstvo, trgovinu i usluge</item>
    </izvorni_sadrzaj>
    <derivirana_varijabla naziv="DomainObject.Predmet.ProtuStrankaListNazivFormated_1">
      <item>CGA TRANSPORT j.d.o.o. za transport, turizam, ugostiteljstvo, trgovinu i usluge</item>
    </derivirana_varijabla>
  </DomainObject.Predmet.ProtuStrankaListNazivFormated>
  <DomainObject.Predmet.ProtuStrankaListNazivFormatedOIB>
    <izvorni_sadrzaj>
      <item>CGA TRANSPORT j.d.o.o. za transport, turizam, ugostiteljstvo, trgovinu i usluge, OIB 52595715568</item>
    </izvorni_sadrzaj>
    <derivirana_varijabla naziv="DomainObject.Predmet.ProtuStrankaListNazivFormatedOIB_1">
      <item>CGA TRANSPORT j.d.o.o. za transport, turizam, ugostiteljstvo, trgovinu i usluge, OIB 52595715568</item>
    </derivirana_varijabla>
  </DomainObject.Predmet.ProtuStrankaListNazivFormatedOIB>
  <DomainObject.Predmet.OstaliListFormated>
    <izvorni_sadrzaj>
      <item>Renata Lukša punomoćnik sudionika u postupku CGA TRANSPORT j.d.o.o. za transport, turizam, ugostiteljstvo, trgovinu i usluge</item>
    </izvorni_sadrzaj>
    <derivirana_varijabla naziv="DomainObject.Predmet.OstaliListFormated_1">
      <item>Renata Lukša punomoćnik sudionika u postupku CGA TRANSPORT j.d.o.o. za transport, turizam, ugostiteljstvo, trgovinu i usluge</item>
    </derivirana_varijabla>
  </DomainObject.Predmet.OstaliListFormated>
  <DomainObject.Predmet.OstaliListFormatedOIB>
    <izvorni_sadrzaj>
      <item>Renata Lukša, OIB 58896556536 punomoćnik sudionika u postupku CGA TRANSPORT j.d.o.o. za transport, turizam, ugostiteljstvo, trgovinu i usluge</item>
    </izvorni_sadrzaj>
    <derivirana_varijabla naziv="DomainObject.Predmet.OstaliListFormatedOIB_1">
      <item>Renata Lukša, OIB 58896556536 punomoćnik sudionika u postupku CGA TRANSPORT j.d.o.o. za transport, turizam, ugostiteljstvo, trgovinu i usluge</item>
    </derivirana_varijabla>
  </DomainObject.Predmet.OstaliListFormatedOIB>
  <DomainObject.Predmet.OstaliListFormatedWithAdress>
    <izvorni_sadrzaj>
      <item>Renata Lukša, Franje Fujsa 6., 33000 Virovitica punomoćnik sudionika u postupku CGA TRANSPORT j.d.o.o. za transport, turizam, ugostiteljstvo, trgovinu i usluge</item>
    </izvorni_sadrzaj>
    <derivirana_varijabla naziv="DomainObject.Predmet.OstaliListFormatedWithAdress_1">
      <item>Renata Lukša, Franje Fujsa 6., 33000 Virovitica punomoćnik sudionika u postupku CGA TRANSPORT j.d.o.o. za transport, turizam, ugostiteljstvo, trgovinu i usluge</item>
    </derivirana_varijabla>
  </DomainObject.Predmet.OstaliListFormatedWithAdress>
  <DomainObject.Predmet.OstaliListFormatedWithAdressOIB>
    <izvorni_sadrzaj>
      <item>Renata Lukša, OIB 58896556536, Franje Fujsa 6., 33000 Virovitica punomoćnik sudionika u postupku CGA TRANSPORT j.d.o.o. za transport, turizam, ugostiteljstvo, trgovinu i usluge</item>
    </izvorni_sadrzaj>
    <derivirana_varijabla naziv="DomainObject.Predmet.OstaliListFormatedWithAdressOIB_1">
      <item>Renata Lukša, OIB 58896556536, Franje Fujsa 6., 33000 Virovitica punomoćnik sudionika u postupku CGA TRANSPORT j.d.o.o. za transport, turizam, ugostiteljstvo, trgovinu i usluge</item>
    </derivirana_varijabla>
  </DomainObject.Predmet.OstaliListFormatedWithAdressOIB>
  <DomainObject.Predmet.OstaliListNazivFormated>
    <izvorni_sadrzaj>
      <item>Renata Lukša</item>
    </izvorni_sadrzaj>
    <derivirana_varijabla naziv="DomainObject.Predmet.OstaliListNazivFormated_1">
      <item>Renata Lukša</item>
    </derivirana_varijabla>
  </DomainObject.Predmet.OstaliListNazivFormated>
  <DomainObject.Predmet.OstaliListNazivFormatedOIB>
    <izvorni_sadrzaj>
      <item>Renata Lukša, OIB 58896556536</item>
    </izvorni_sadrzaj>
    <derivirana_varijabla naziv="DomainObject.Predmet.OstaliListNazivFormatedOIB_1">
      <item>Renata Lukša, OIB 58896556536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St-1326/2016-6</izvorni_sadrzaj>
    <derivirana_varijabla naziv="DomainObject.PoslovniBrojDokumenta_1">St-1326/2016-6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CGA TRANSPORT j.d.o.o. za transport, turizam, ugostiteljstvo, trgovinu i usluge</izvorni_sadrzaj>
    <derivirana_varijabla naziv="DomainObject.Predmet.ProtustrankaIDrugi_1">CGA TRANSPORT j.d.o.o. za transport, turizam, ugostiteljstvo,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CGA TRANSPORT j.d.o.o. za transport, turizam, ugostiteljstvo, trgovinu i usluge, OIB 52595715568, Franje Fujsa 6, 33000 Virovitica</izvorni_sadrzaj>
    <derivirana_varijabla naziv="DomainObject.Predmet.ProtustrankaIDrugiAdressOIB_1">CGA TRANSPORT j.d.o.o. za transport, turizam, ugostiteljstvo, trgovinu i usluge, OIB 52595715568, Franje Fujsa 6,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CGA TRANSPORT j.d.o.o. za transport, turizam, ugostiteljstvo, trgovinu i usluge</item>
      <item>Renata Lukša</item>
    </izvorni_sadrzaj>
    <derivirana_varijabla naziv="DomainObject.Predmet.SudioniciListNaziv_1">
      <item>FINA, RC ZAGREB, Podružnica Bjelovar</item>
      <item>CGA TRANSPORT j.d.o.o. za transport, turizam, ugostiteljstvo, trgovinu i usluge</item>
      <item>Renata Lukša</item>
    </derivirana_varijabla>
  </DomainObject.Predmet.SudioniciListNaziv>
  <DomainObject.Predmet.SudioniciListAdressOIB>
    <izvorni_sadrzaj>
      <item>FINA, RC ZAGREB, Podružnica Bjelovar, OIB 85821130368, F. Supila 4,43000 Bjelovar</item>
      <item>CGA TRANSPORT j.d.o.o. za transport, turizam, ugostiteljstvo, trgovinu i usluge, OIB 52595715568, Franje Fujsa 6,33000 Virovitica</item>
      <item>Renata Lukša, OIB 58896556536, Franje Fujsa 6.,33000 Virovitica</item>
    </izvorni_sadrzaj>
    <derivirana_varijabla naziv="DomainObject.Predmet.SudioniciListAdressOIB_1">
      <item>FINA, RC ZAGREB, Podružnica Bjelovar, OIB 85821130368, F. Supila 4,43000 Bjelovar</item>
      <item>CGA TRANSPORT j.d.o.o. za transport, turizam, ugostiteljstvo, trgovinu i usluge, OIB 52595715568, Franje Fujsa 6,33000 Virovitica</item>
      <item>Renata Lukša, OIB 58896556536, Franje Fujsa 6.,33000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873993-6C4B-47CE-B832-801D9395BF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544</properties:Words>
  <properties:Characters>2976</properties:Characters>
  <properties:Lines>72</properties:Lines>
  <properties:Paragraphs>27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2017-02-07T10:02:00Z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St-1326/2016-6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