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E0172E" w:rsidR="00E0172E">
        <w:tc>
          <w:tcPr>
            <w:tcW w:type="dxa" w:w="2985"/>
            <w:hideMark/>
          </w:tcPr>
          <w:p w:rsidRDefault="00E0172E" w:rsidR="00E0172E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0172E" w:rsidR="00E0172E">
            <w:pPr>
              <w:spacing w:after="0"/>
              <w:jc w:val="center"/>
            </w:pPr>
            <w:r>
              <w:t>Republika Hrvatska</w:t>
            </w:r>
          </w:p>
          <w:p w:rsidRDefault="00E0172E" w:rsidR="00E0172E">
            <w:pPr>
              <w:spacing w:after="0"/>
              <w:jc w:val="center"/>
            </w:pPr>
            <w:r>
              <w:t>Trgovački sud u Varaždinu</w:t>
            </w:r>
          </w:p>
          <w:p w:rsidRDefault="00E0172E" w:rsidR="00E0172E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1638e60" w14:paraId="1638e60" w:rsidRDefault="00E0172E" w:rsidP="00E0172E" w:rsidR="00E0172E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0172E" w:rsidR="00E0172E">
        <w:trPr>
          <w:jc w:val="right"/>
        </w:trPr>
        <w:tc>
          <w:tcPr>
            <w:tcW w:type="dxa" w:w="4320"/>
            <w:hideMark/>
          </w:tcPr>
          <w:p w:rsidRDefault="00C40F75" w:rsidP="00E0172E" w:rsidR="00E0172E">
            <w:pPr>
              <w:pStyle w:val="VSVerzija"/>
              <w:jc w:val="center"/>
            </w:pPr>
            <w:r>
              <w:t xml:space="preserve">                   </w:t>
            </w:r>
            <w:r w:rsidR="00E0172E">
              <w:t xml:space="preserve">Poslovni broj:  6 St-106/2015-42 </w:t>
            </w:r>
          </w:p>
        </w:tc>
      </w:tr>
    </w:tbl>
    <w:p w:rsidRDefault="00AB4602" w:rsidP="008033C6" w:rsidR="00AE649C">
      <w:pPr>
        <w:pStyle w:val="NormaleSPIS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033C6" w:rsidP="008033C6" w:rsidR="008033C6">
      <w:pPr>
        <w:spacing w:after="0"/>
        <w:jc w:val="center"/>
      </w:pPr>
      <w:r>
        <w:t>R E P U B L I K A        H R V A T S K A</w:t>
      </w:r>
    </w:p>
    <w:p w:rsidRDefault="008033C6" w:rsidP="008033C6" w:rsidR="008033C6">
      <w:pPr>
        <w:spacing w:after="0"/>
      </w:pPr>
    </w:p>
    <w:p w:rsidRDefault="008033C6" w:rsidP="008033C6" w:rsidR="008033C6">
      <w:pPr>
        <w:spacing w:after="0"/>
        <w:jc w:val="center"/>
      </w:pPr>
      <w:r>
        <w:t>R    J    E    Š    E    N    J</w:t>
      </w:r>
      <w:r w:rsidR="00F7537A">
        <w:t xml:space="preserve"> </w:t>
      </w:r>
      <w:r>
        <w:t>E</w:t>
      </w:r>
    </w:p>
    <w:p w:rsidRDefault="008033C6" w:rsidP="008033C6" w:rsidR="008033C6">
      <w:pPr>
        <w:spacing w:after="0"/>
      </w:pPr>
    </w:p>
    <w:p w:rsidRDefault="008033C6" w:rsidP="008033C6" w:rsidR="008033C6">
      <w:pPr>
        <w:spacing w:after="0"/>
        <w:jc w:val="both"/>
      </w:pPr>
      <w:r>
        <w:rPr>
          <w:b/>
        </w:rPr>
        <w:tab/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 postupku nad stečajnim dužnikom</w:t>
      </w:r>
      <w:r>
        <w:rPr>
          <w:color w:themeColor="text1" w:val="000000"/>
        </w:rPr>
        <w:t xml:space="preserve"> MEA MEDIA d.o.o. „u stečaju“, iz Varaždina, Koprivnička br.12, MBS:070066383, OIB: 53692484108</w:t>
      </w:r>
      <w:r>
        <w:t xml:space="preserve">, kojeg zastupa stečajna upraviteljica Slavica </w:t>
      </w:r>
      <w:proofErr w:type="spellStart"/>
      <w:r>
        <w:t>Orehovec</w:t>
      </w:r>
      <w:proofErr w:type="spellEnd"/>
      <w:r>
        <w:t xml:space="preserve">, iz Čakovca, F. </w:t>
      </w:r>
      <w:proofErr w:type="spellStart"/>
      <w:r>
        <w:t>Prešerna</w:t>
      </w:r>
      <w:proofErr w:type="spellEnd"/>
      <w:r>
        <w:t xml:space="preserve"> 11b, izvan ročišta 5. prosinca 2017.</w:t>
      </w:r>
    </w:p>
    <w:p w:rsidRDefault="00E61A73" w:rsidP="008033C6" w:rsidR="00E61A73">
      <w:pPr>
        <w:spacing w:after="0"/>
        <w:jc w:val="both"/>
      </w:pPr>
    </w:p>
    <w:p w:rsidRDefault="008033C6" w:rsidP="008033C6" w:rsidR="008033C6">
      <w:pPr>
        <w:spacing w:after="0"/>
        <w:jc w:val="center"/>
      </w:pPr>
      <w:r>
        <w:t>r   i   j   e   š   i   o        j   e</w:t>
      </w:r>
    </w:p>
    <w:p w:rsidRDefault="008033C6" w:rsidP="008033C6" w:rsidR="008033C6">
      <w:pPr>
        <w:spacing w:after="0"/>
        <w:jc w:val="both"/>
      </w:pPr>
    </w:p>
    <w:p w:rsidRDefault="008033C6" w:rsidP="008033C6" w:rsidR="008033C6">
      <w:pPr>
        <w:spacing w:after="0"/>
        <w:ind w:firstLine="708"/>
        <w:jc w:val="both"/>
      </w:pPr>
      <w:r>
        <w:t>1) Određuje se  završno  ročište kod ovoga suda u Varaždinu, Braće Radić br. 2, drugi kat, u sobi broj 222, za dan</w:t>
      </w:r>
      <w:r w:rsidR="005C3022">
        <w:t xml:space="preserve"> 16. siječnja 2018</w:t>
      </w:r>
      <w:r w:rsidR="00E61A73">
        <w:t>. u 9,00 sati.</w:t>
      </w:r>
    </w:p>
    <w:p w:rsidRDefault="008033C6" w:rsidP="008033C6" w:rsidR="008033C6">
      <w:pPr>
        <w:spacing w:after="0"/>
        <w:jc w:val="both"/>
      </w:pPr>
    </w:p>
    <w:p w:rsidRDefault="008033C6" w:rsidP="008033C6" w:rsidR="008033C6">
      <w:pPr>
        <w:spacing w:after="0"/>
        <w:jc w:val="both"/>
      </w:pPr>
      <w:r>
        <w:tab/>
        <w:t xml:space="preserve"> </w:t>
      </w:r>
      <w:r w:rsidR="00E61A73">
        <w:t>2)</w:t>
      </w:r>
      <w:r>
        <w:t xml:space="preserve"> Za određeno završno ročište predlaže se slijedeći </w:t>
      </w:r>
    </w:p>
    <w:p w:rsidRDefault="008033C6" w:rsidP="008033C6" w:rsidR="008033C6">
      <w:pPr>
        <w:spacing w:after="0"/>
        <w:jc w:val="both"/>
      </w:pPr>
    </w:p>
    <w:p w:rsidRDefault="008033C6" w:rsidP="008033C6" w:rsidR="008033C6">
      <w:pPr>
        <w:spacing w:after="0"/>
        <w:jc w:val="center"/>
      </w:pPr>
      <w:r>
        <w:t>D N E V N I           R E D</w:t>
      </w:r>
    </w:p>
    <w:p w:rsidRDefault="008033C6" w:rsidP="008033C6" w:rsidR="008033C6">
      <w:pPr>
        <w:spacing w:after="0"/>
      </w:pPr>
    </w:p>
    <w:p w:rsidRDefault="008033C6" w:rsidP="008033C6" w:rsidR="008033C6">
      <w:pPr>
        <w:spacing w:after="0"/>
      </w:pPr>
      <w:r>
        <w:t>-Rasprava o završnom računu stečajnog upravitelja,</w:t>
      </w:r>
    </w:p>
    <w:p w:rsidRDefault="008033C6" w:rsidP="008033C6" w:rsidR="008033C6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  <w:r>
        <w:t>-Prigovori na završni popis.</w:t>
      </w:r>
    </w:p>
    <w:p w:rsidRDefault="008033C6" w:rsidP="008033C6" w:rsidR="008033C6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  <w:r>
        <w:t>-Razno.</w:t>
      </w:r>
    </w:p>
    <w:p w:rsidRDefault="008033C6" w:rsidP="008033C6" w:rsidR="008033C6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</w:p>
    <w:p w:rsidRDefault="008033C6" w:rsidP="008033C6" w:rsidR="008033C6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  <w:r>
        <w:t xml:space="preserve"> </w:t>
      </w:r>
      <w:r w:rsidR="00E61A73">
        <w:t>3</w:t>
      </w:r>
      <w:r>
        <w:t>) Stečajnim vjerovnicima će se završni račun staviti na uvid u stečajnoj pisarnici ovoga suda i to najkasnije osam (8) dana prije završnog ročišta.</w:t>
      </w:r>
    </w:p>
    <w:p w:rsidRDefault="008033C6" w:rsidP="008033C6" w:rsidR="008033C6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</w:p>
    <w:p w:rsidRDefault="00E61A73" w:rsidP="008033C6" w:rsidR="008033C6">
      <w:pPr>
        <w:spacing w:after="0"/>
        <w:jc w:val="both"/>
      </w:pPr>
      <w:r>
        <w:tab/>
        <w:t>4</w:t>
      </w:r>
      <w:r w:rsidR="008033C6">
        <w:t>)  Na završno ročište se ovim rješenjem pozivaju :</w:t>
      </w:r>
    </w:p>
    <w:p w:rsidRDefault="008033C6" w:rsidP="008033C6" w:rsidR="008033C6">
      <w:pPr>
        <w:spacing w:after="0"/>
        <w:jc w:val="both"/>
      </w:pPr>
    </w:p>
    <w:p w:rsidRDefault="008033C6" w:rsidP="008033C6" w:rsidR="008033C6">
      <w:pPr>
        <w:spacing w:after="0"/>
        <w:jc w:val="both"/>
      </w:pPr>
      <w:r>
        <w:t xml:space="preserve">- stečajna upraviteljica Slavica </w:t>
      </w:r>
      <w:proofErr w:type="spellStart"/>
      <w:r>
        <w:t>Orehovec</w:t>
      </w:r>
      <w:proofErr w:type="spellEnd"/>
      <w:r>
        <w:t xml:space="preserve"> iz Čakovca, F. </w:t>
      </w:r>
      <w:proofErr w:type="spellStart"/>
      <w:r>
        <w:t>Prešerna</w:t>
      </w:r>
      <w:proofErr w:type="spellEnd"/>
      <w:r>
        <w:t xml:space="preserve"> 11b,</w:t>
      </w:r>
    </w:p>
    <w:p w:rsidRDefault="008033C6" w:rsidP="008033C6" w:rsidR="008033C6">
      <w:pPr>
        <w:spacing w:after="0"/>
      </w:pPr>
    </w:p>
    <w:p w:rsidRDefault="008033C6" w:rsidP="008033C6" w:rsidR="008033C6">
      <w:pPr>
        <w:spacing w:after="0"/>
      </w:pPr>
      <w:r>
        <w:t>-svi stečajni vjerovnici objavom na e-Oglasnoj ploči ovoga suda.</w:t>
      </w:r>
    </w:p>
    <w:p w:rsidRDefault="008033C6" w:rsidP="008033C6" w:rsidR="008033C6">
      <w:pPr>
        <w:spacing w:after="0"/>
        <w:jc w:val="both"/>
      </w:pPr>
    </w:p>
    <w:p w:rsidRDefault="008033C6" w:rsidP="008033C6" w:rsidR="008033C6">
      <w:pPr>
        <w:spacing w:after="0"/>
        <w:jc w:val="both"/>
      </w:pPr>
    </w:p>
    <w:p w:rsidRDefault="008033C6" w:rsidP="008033C6" w:rsidR="008033C6">
      <w:pPr>
        <w:spacing w:after="0"/>
        <w:jc w:val="center"/>
      </w:pPr>
      <w:r>
        <w:t>U Varaždinu 5. prosinca 2017.</w:t>
      </w:r>
    </w:p>
    <w:p w:rsidRDefault="008033C6" w:rsidP="008033C6" w:rsidR="008033C6">
      <w:pPr>
        <w:spacing w:after="0"/>
        <w:jc w:val="both"/>
      </w:pPr>
      <w:r>
        <w:tab/>
      </w:r>
      <w:r>
        <w:tab/>
      </w:r>
    </w:p>
    <w:p w:rsidRDefault="008033C6" w:rsidP="008033C6" w:rsidR="008033C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D879F7">
        <w:t xml:space="preserve">       </w:t>
      </w:r>
      <w:r>
        <w:t xml:space="preserve"> Sudac :</w:t>
      </w:r>
    </w:p>
    <w:p w:rsidRDefault="008033C6" w:rsidP="008033C6" w:rsidR="008033C6">
      <w:pPr>
        <w:spacing w:after="0"/>
        <w:jc w:val="both"/>
      </w:pPr>
    </w:p>
    <w:p w:rsidRDefault="008033C6" w:rsidP="008033C6" w:rsidR="008033C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D879F7">
        <w:t xml:space="preserve">      </w:t>
      </w:r>
      <w:r>
        <w:t xml:space="preserve">  Hugo </w:t>
      </w:r>
      <w:proofErr w:type="spellStart"/>
      <w:r>
        <w:t>Wedemeyer</w:t>
      </w:r>
      <w:proofErr w:type="spellEnd"/>
      <w:r>
        <w:t>, v. r.</w:t>
      </w:r>
    </w:p>
    <w:p w:rsidRDefault="008033C6" w:rsidP="008033C6" w:rsidR="008033C6">
      <w:pPr>
        <w:spacing w:after="0"/>
        <w:jc w:val="both"/>
      </w:pPr>
    </w:p>
    <w:p w:rsidRDefault="008033C6" w:rsidP="00D879F7" w:rsidR="00E0172E">
      <w:pPr>
        <w:spacing w:after="0"/>
        <w:jc w:val="both"/>
      </w:pPr>
      <w:r>
        <w:tab/>
        <w:t xml:space="preserve">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276282" w:rsidP="00D879F7" w:rsidR="00276282">
      <w:pPr>
        <w:spacing w:after="0"/>
        <w:jc w:val="both"/>
      </w:pPr>
    </w:p>
    <w:p w:rsidRDefault="00276282" w:rsidP="00D879F7" w:rsidR="00276282">
      <w:pPr>
        <w:spacing w:after="0"/>
        <w:jc w:val="both"/>
      </w:pPr>
      <w:r>
        <w:lastRenderedPageBreak/>
        <w:t>DNA :</w:t>
      </w:r>
    </w:p>
    <w:p w:rsidRDefault="00276282" w:rsidP="00D879F7" w:rsidR="00276282">
      <w:pPr>
        <w:spacing w:after="0"/>
        <w:jc w:val="both"/>
      </w:pPr>
    </w:p>
    <w:p w:rsidRDefault="00276282" w:rsidP="00D879F7" w:rsidR="00276282">
      <w:pPr>
        <w:spacing w:after="0"/>
        <w:jc w:val="both"/>
      </w:pPr>
      <w:r>
        <w:t>S</w:t>
      </w:r>
      <w:r>
        <w:t xml:space="preserve">tečajna upraviteljica Slavica </w:t>
      </w:r>
      <w:proofErr w:type="spellStart"/>
      <w:r>
        <w:t>Orehovec</w:t>
      </w:r>
      <w:proofErr w:type="spellEnd"/>
      <w:r>
        <w:t xml:space="preserve"> iz Čakovca, F. </w:t>
      </w:r>
      <w:proofErr w:type="spellStart"/>
      <w:r>
        <w:t>Prešerna</w:t>
      </w:r>
      <w:proofErr w:type="spellEnd"/>
      <w:r>
        <w:t xml:space="preserve"> 11b,</w:t>
      </w:r>
    </w:p>
    <w:p w:rsidRDefault="00276282" w:rsidP="00D879F7" w:rsidR="00276282">
      <w:pPr>
        <w:spacing w:after="0"/>
        <w:jc w:val="both"/>
      </w:pPr>
    </w:p>
    <w:p w:rsidRDefault="00276282" w:rsidP="00D879F7" w:rsidR="00276282" w:rsidRPr="00B76F3C">
      <w:pPr>
        <w:spacing w:after="0"/>
        <w:jc w:val="both"/>
      </w:pPr>
      <w:r>
        <w:t>e-Oglasna ploča</w:t>
      </w:r>
      <w:bookmarkStart w:name="_GoBack" w:id="0"/>
      <w:bookmarkEnd w:id="0"/>
      <w:r>
        <w:t xml:space="preserve"> ovoga suda.</w:t>
      </w:r>
    </w:p>
    <w:sectPr w:rsidSect="00E0172E" w:rsidR="00276282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0D6" w:rsidP="00537B78" w:rsidR="008430D6">
      <w:r>
        <w:separator/>
      </w:r>
    </w:p>
  </w:endnote>
  <w:endnote w:id="0" w:type="continuationSeparator">
    <w:p w:rsidRDefault="008430D6" w:rsidP="00537B78" w:rsidR="00843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28759944"/>
      <w:docPartObj>
        <w:docPartGallery w:val="Page Numbers (Bottom of Page)"/>
        <w:docPartUnique/>
      </w:docPartObj>
    </w:sdtPr>
    <w:sdtEndPr/>
    <w:sdtContent>
      <w:p w:rsidRDefault="00E0172E" w:rsidR="00E0172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6282">
          <w:t>2</w:t>
        </w:r>
        <w:r>
          <w:fldChar w:fldCharType="end"/>
        </w:r>
      </w:p>
    </w:sdtContent>
  </w:sdt>
  <w:p w:rsidRDefault="00E0172E" w:rsidR="00E0172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0D6" w:rsidP="00537B78" w:rsidR="008430D6">
      <w:r>
        <w:separator/>
      </w:r>
    </w:p>
  </w:footnote>
  <w:footnote w:id="0" w:type="continuationSeparator">
    <w:p w:rsidRDefault="008430D6" w:rsidP="00537B78" w:rsidR="008430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172E" w:rsidR="008333A9">
    <w:pPr>
      <w:pStyle w:val="Zaglavlje"/>
    </w:pPr>
    <w:r>
      <w:rPr>
        <w:rStyle w:val="PozadinaSvijetloCrvena"/>
        <w:shd w:fill="auto" w:color="auto" w:val="clear"/>
      </w:rPr>
      <w:t>Poslovni broj : 6 St-106/2015-42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59F42B4"/>
    <w:multiLevelType w:val="hybridMultilevel"/>
    <w:tmpl w:val="632875A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8656333"/>
    <w:multiLevelType w:val="hybridMultilevel"/>
    <w:tmpl w:val="9EBC021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4611212"/>
    <w:multiLevelType w:val="hybridMultilevel"/>
    <w:tmpl w:val="046A9D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B580CEC"/>
    <w:multiLevelType w:val="hybridMultilevel"/>
    <w:tmpl w:val="CD0CF878"/>
    <w:lvl w:tplc="041A0011" w:ilvl="0">
      <w:start w:val="3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1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2"/>
  </w:num>
  <w:num w:numId="42">
    <w:abstractNumId w:val="46"/>
  </w:num>
  <w:num w:numId="43">
    <w:abstractNumId w:val="13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4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282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6AF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3022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697C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652F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3C6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30D6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28E0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0F75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2B3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4A9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879F7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2DFC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72E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1A7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348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537A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913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E0172E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E0172E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72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315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535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St-106/2015-42</izvorni_sadrzaj>
    <derivirana_varijabla naziv="DomainObject.Oznaka_1">St-106/2015-42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St-106/2015</izvorni_sadrzaj>
    <derivirana_varijabla naziv="DomainObject.Predmet.OznakaBroj_1">St-106/2015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MEA MEDIA društvo s ograničenom odgovornošću za izdavaštvo, promidžbu i trgovinu</izvorni_sadrzaj>
    <derivirana_varijabla naziv="DomainObject.Predmet.ProtustrankaFormated_1">  MEA MEDIA društvo s ograničenom odgovornošću za izdavaštvo, promidžbu i trgovinu</derivirana_varijabla>
  </DomainObject.Predmet.ProtustrankaFormated>
  <DomainObject.Predmet.ProtustrankaFormatedOIB>
    <izvorni_sadrzaj>  MEA MEDIA društvo s ograničenom odgovornošću za izdavaštvo, promidžbu i trgovinu, OIB 53692484108</izvorni_sadrzaj>
    <derivirana_varijabla naziv="DomainObject.Predmet.ProtustrankaFormatedOIB_1">  MEA MEDIA društvo s ograničenom odgovornošću za izdavaštvo, promidžbu i trgovinu, OIB 53692484108</derivirana_varijabla>
  </DomainObject.Predmet.ProtustrankaFormatedOIB>
  <DomainObject.Predmet.ProtustrankaFormatedWithAdress>
    <izvorni_sadrzaj> MEA MEDIA društvo s ograničenom odgovornošću za izdavaštvo, promidžbu i trgovinu, Koprivnička 12, 42000 Varaždin</izvorni_sadrzaj>
    <derivirana_varijabla naziv="DomainObject.Predmet.ProtustrankaFormatedWithAdress_1"> MEA MEDIA društvo s ograničenom odgovornošću za izdavaštvo, promidžbu i trgovinu, Koprivnička 12, 42000 Varaždin</derivirana_varijabla>
  </DomainObject.Predmet.ProtustrankaFormatedWithAdress>
  <DomainObject.Predmet.ProtustrankaFormatedWithAdressOIB>
    <izvorni_sadrzaj> MEA MEDIA društvo s ograničenom odgovornošću za izdavaštvo, promidžbu i trgovinu, OIB 53692484108, Koprivnička 12, 42000 Varaždin</izvorni_sadrzaj>
    <derivirana_varijabla naziv="DomainObject.Predmet.ProtustrankaFormatedWithAdressOIB_1"> MEA MEDIA društvo s ograničenom odgovornošću za izdavaštvo, promidžbu i trgovinu, OIB 53692484108, Koprivnička 12, 42000 Varaždin</derivirana_varijabla>
  </DomainObject.Predmet.ProtustrankaFormatedWithAdressOIB>
  <DomainObject.Predmet.ProtustrankaWithAdress>
    <izvorni_sadrzaj>MEA MEDIA društvo s ograničenom odgovornošću za izdavaštvo, promidžbu i trgovinu Koprivnička 12, 42000 Varaždin</izvorni_sadrzaj>
    <derivirana_varijabla naziv="DomainObject.Predmet.ProtustrankaWithAdress_1">MEA MEDIA društvo s ograničenom odgovornošću za izdavaštvo, promidžbu i trgovinu Koprivnička 12, 42000 Varaždin</derivirana_varijabla>
  </DomainObject.Predmet.ProtustrankaWithAdress>
  <DomainObject.Predmet.ProtustrankaWithAdressOIB>
    <izvorni_sadrzaj>MEA MEDIA društvo s ograničenom odgovornošću za izdavaštvo, promidžbu i trgovinu, OIB 53692484108, Koprivnička 12, 42000 Varaždin</izvorni_sadrzaj>
    <derivirana_varijabla naziv="DomainObject.Predmet.ProtustrankaWithAdressOIB_1">MEA MEDIA društvo s ograničenom odgovornošću za izdavaštvo, promidžbu i trgovinu, OIB 53692484108, Koprivnička 12, 42000 Varaždin</derivirana_varijabla>
  </DomainObject.Predmet.ProtustrankaWithAdressOIB>
  <DomainObject.Predmet.ProtustrankaNazivFormated>
    <izvorni_sadrzaj>MEA MEDIA društvo s ograničenom odgovornošću za izdavaštvo, promidžbu i trgovinu</izvorni_sadrzaj>
    <derivirana_varijabla naziv="DomainObject.Predmet.ProtustrankaNazivFormated_1">MEA MEDIA društvo s ograničenom odgovornošću za izdavaštvo, promidžbu i trgovinu</derivirana_varijabla>
  </DomainObject.Predmet.ProtustrankaNazivFormated>
  <DomainObject.Predmet.ProtustrankaNazivFormatedOIB>
    <izvorni_sadrzaj>MEA MEDIA društvo s ograničenom odgovornošću za izdavaštvo, promidžbu i trgovinu, OIB 53692484108</izvorni_sadrzaj>
    <derivirana_varijabla naziv="DomainObject.Predmet.ProtustrankaNazivFormatedOIB_1">MEA MEDIA društvo s ograničenom odgovornošću za izdavaštvo, promidžbu i trgovinu, OIB 53692484108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1016853.34</izvorni_sadrzaj>
    <derivirana_varijabla naziv="DomainObject.Predmet.TrenutnaVrijednost_1">1016853.34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MEA MEDIA društvo s ograničenom odgovornošću za izdavaštvo, promidžbu i trgovinu</item>
    </izvorni_sadrzaj>
    <derivirana_varijabla naziv="DomainObject.Predmet.ProtuStrankaListFormated_1">
      <item>MEA MEDIA društvo s ograničenom odgovornošću za izdavaštvo, promidžbu i trgovinu</item>
    </derivirana_varijabla>
  </DomainObject.Predmet.ProtuStrankaListFormated>
  <DomainObject.Predmet.ProtuStrankaListFormatedOIB>
    <izvorni_sadrzaj>
      <item>MEA MEDIA društvo s ograničenom odgovornošću za izdavaštvo, promidžbu i trgovinu, OIB 53692484108</item>
    </izvorni_sadrzaj>
    <derivirana_varijabla naziv="DomainObject.Predmet.ProtuStrankaListFormatedOIB_1">
      <item>MEA MEDIA društvo s ograničenom odgovornošću za izdavaštvo, promidžbu i trgovinu, OIB 53692484108</item>
    </derivirana_varijabla>
  </DomainObject.Predmet.ProtuStrankaListFormatedOIB>
  <DomainObject.Predmet.ProtuStrankaListFormatedWithAdress>
    <izvorni_sadrzaj>
      <item>MEA MEDIA društvo s ograničenom odgovornošću za izdavaštvo, promidžbu i trgovinu, Koprivnička 12, 42000 Varaždin</item>
    </izvorni_sadrzaj>
    <derivirana_varijabla naziv="DomainObject.Predmet.ProtuStrankaListFormatedWithAdress_1">
      <item>MEA MEDIA društvo s ograničenom odgovornošću za izdavaštvo, promidžbu i trgovinu, Koprivnička 12, 42000 Varaždin</item>
    </derivirana_varijabla>
  </DomainObject.Predmet.ProtuStrankaListFormatedWithAdress>
  <DomainObject.Predmet.ProtuStrankaListFormatedWithAdressOIB>
    <izvorni_sadrzaj>
      <item>MEA MEDIA društvo s ograničenom odgovornošću za izdavaštvo, promidžbu i trgovinu, OIB 53692484108, Koprivnička 12, 42000 Varaždin</item>
    </izvorni_sadrzaj>
    <derivirana_varijabla naziv="DomainObject.Predmet.ProtuStrankaListFormatedWithAdressOIB_1">
      <item>MEA MEDIA društvo s ograničenom odgovornošću za izdavaštvo, promidžbu i trgovinu, OIB 53692484108, Koprivnička 12, 42000 Varaždin</item>
    </derivirana_varijabla>
  </DomainObject.Predmet.ProtuStrankaListFormatedWithAdressOIB>
  <DomainObject.Predmet.ProtuStrankaListNazivFormated>
    <izvorni_sadrzaj>
      <item>MEA MEDIA društvo s ograničenom odgovornošću za izdavaštvo, promidžbu i trgovinu</item>
    </izvorni_sadrzaj>
    <derivirana_varijabla naziv="DomainObject.Predmet.ProtuStrankaListNazivFormated_1">
      <item>MEA MEDIA društvo s ograničenom odgovornošću za izdavaštvo, promidžbu i trgovinu</item>
    </derivirana_varijabla>
  </DomainObject.Predmet.ProtuStrankaListNazivFormated>
  <DomainObject.Predmet.ProtuStrankaListNazivFormatedOIB>
    <izvorni_sadrzaj>
      <item>MEA MEDIA društvo s ograničenom odgovornošću za izdavaštvo, promidžbu i trgovinu, OIB 53692484108</item>
    </izvorni_sadrzaj>
    <derivirana_varijabla naziv="DomainObject.Predmet.ProtuStrankaListNazivFormatedOIB_1">
      <item>MEA MEDIA društvo s ograničenom odgovornošću za izdavaštvo, promidžbu i trgovinu, OIB 53692484108</item>
    </derivirana_varijabla>
  </DomainObject.Predmet.ProtuStrankaListNazivFormatedOIB>
  <DomainObject.Predmet.OstaliListFormated>
    <izvorni_sadrzaj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  <item>Mirjana Bogdanović-Kamber, zamjenik ŽDO</item>
    </izvorni_sadrzaj>
    <derivirana_varijabla naziv="DomainObject.Predmet.OstaliListFormated_1"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  <item>Mirjana Bogdanović-Kamber, zamjenik ŽDO</item>
    </derivirana_varijabla>
  </DomainObject.Predmet.OstaliListFormated>
  <DomainObject.Predmet.OstaliListFormatedOIB>
    <izvorni_sadrzaj>
      <item>Sudski registar</item>
      <item>Josip Majher, OIB 13939689891</item>
      <item>Županijsko državno odvjetništvo u Varaždinu</item>
      <item>Željka Peitel, OIB 45225029092</item>
      <item>Slavica Orehovec, OIB 69855771162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osiguranja, OIB 22694857747</item>
      <item>Anita Čovran, OIB 63554199414</item>
      <item>CROATIA zdravstveno osiguranje dioničko društvo, OIB 45302812775</item>
      <item>Mirjana Bogdanović-Kamber, zamjenik ŽDO</item>
    </izvorni_sadrzaj>
    <derivirana_varijabla naziv="DomainObject.Predmet.OstaliListFormatedOIB_1">
      <item>Sudski registar</item>
      <item>Josip Majher, OIB 13939689891</item>
      <item>Županijsko državno odvjetništvo u Varaždinu</item>
      <item>Željka Peitel, OIB 45225029092</item>
      <item>Slavica Orehovec, OIB 69855771162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osiguranja, OIB 22694857747</item>
      <item>Anita Čovran, OIB 63554199414</item>
      <item>CROATIA zdravstveno osiguranje dioničko društvo, OIB 45302812775</item>
      <item>Mirjana Bogdanović-Kamber, zamjenik ŽDO</item>
    </derivirana_varijabla>
  </DomainObject.Predmet.OstaliListFormatedOIB>
  <DomainObject.Predmet.OstaliListFormatedWithAdress>
    <izvorni_sadrzaj>
      <item>Sudski registar</item>
      <item>Josip Majher, Ivirščak 6, 10000 Zagreb</item>
      <item>Županijsko državno odvjetništvo u Varaždinu</item>
      <item>Željka Peitel, Međimurska 19/III, 10000 Zagreb</item>
      <item>Slavica Orehovec, France Prešerna 11b, 40000 Čakovec</item>
      <item>ZOU Josip Kozjak Miroslav Rendić, Franjevački trg 11, 42000 Varaždin</item>
      <item>Odvjetničko društvo Owens i Houška d.o.o., Praška 10, 10000 Zagreb</item>
      <item>Vesna Alaburić, Hebrangova 21, 10000 Zagreb</item>
      <item>Odvjetničko društvo Porobija i Špoljarić doo, Kolodvorska 12, 42000 Varaždin</item>
      <item>EUROHERC osiguranje - dioničko društvo za osiguranje imovine i osoba i druge poslove osiguranja, Ulica grada Vukovara 282, 10000 Zagreb</item>
      <item>Anita Čovran, Zagorska 9a, 42000 Varaždin</item>
      <item>CROATIA zdravstveno osiguranje dioničko društvo, Miramarska 22, 10000 Zagreb</item>
      <item>Mirjana Bogdanović-Kamber, zamjenik ŽDO</item>
    </izvorni_sadrzaj>
    <derivirana_varijabla naziv="DomainObject.Predmet.OstaliListFormatedWithAdress_1">
      <item>Sudski registar</item>
      <item>Josip Majher, Ivirščak 6, 10000 Zagreb</item>
      <item>Županijsko državno odvjetništvo u Varaždinu</item>
      <item>Željka Peitel, Međimurska 19/III, 10000 Zagreb</item>
      <item>Slavica Orehovec, France Prešerna 11b, 40000 Čakovec</item>
      <item>ZOU Josip Kozjak Miroslav Rendić, Franjevački trg 11, 42000 Varaždin</item>
      <item>Odvjetničko društvo Owens i Houška d.o.o., Praška 10, 10000 Zagreb</item>
      <item>Vesna Alaburić, Hebrangova 21, 10000 Zagreb</item>
      <item>Odvjetničko društvo Porobija i Špoljarić doo, Kolodvorska 12, 42000 Varaždin</item>
      <item>EUROHERC osiguranje - dioničko društvo za osiguranje imovine i osoba i druge poslove osiguranja, Ulica grada Vukovara 282, 10000 Zagreb</item>
      <item>Anita Čovran, Zagorska 9a, 42000 Varaždin</item>
      <item>CROATIA zdravstveno osiguranje dioničko društvo, Miramarska 22, 10000 Zagreb</item>
      <item>Mirjana Bogdanović-Kamber, zamjenik ŽDO</item>
    </derivirana_varijabla>
  </DomainObject.Predmet.OstaliListFormatedWithAdress>
  <DomainObject.Predmet.OstaliListFormatedWithAdressOIB>
    <izvorni_sadrzaj>
      <item>Sudski registar</item>
      <item>Josip Majher, OIB 13939689891, Ivirščak 6, 10000 Zagreb</item>
      <item>Županijsko državno odvjetništvo u Varaždinu</item>
      <item>Željka Peitel, OIB 45225029092, Međimurska 19/III, 10000 Zagreb</item>
      <item>Slavica Orehovec, OIB 69855771162, France Prešerna 11b, 40000 Čakovec</item>
      <item>ZOU Josip Kozjak Miroslav Rendić, Franjevački trg 11, 42000 Varaždin</item>
      <item>Odvjetničko društvo Owens i Houška d.o.o., Praška 10, 10000 Zagreb</item>
      <item>Vesna Alaburić, Hebrangova 21, 10000 Zagreb</item>
      <item>Odvjetničko društvo Porobija i Špoljarić doo, Kolodvorska 12, 42000 Varaždin</item>
      <item>EUROHERC osiguranje - dioničko društvo za osiguranje imovine i osoba i druge poslove osiguranja, OIB 22694857747, Ulica grada Vukovara 282, 10000 Zagreb</item>
      <item>Anita Čovran, OIB 63554199414, Zagorska 9a, 42000 Varaždin</item>
      <item>CROATIA zdravstveno osiguranje dioničko društvo, OIB 45302812775, Miramarska 22, 10000 Zagreb</item>
      <item>Mirjana Bogdanović-Kamber, zamjenik ŽDO</item>
    </izvorni_sadrzaj>
    <derivirana_varijabla naziv="DomainObject.Predmet.OstaliListFormatedWithAdressOIB_1">
      <item>Sudski registar</item>
      <item>Josip Majher, OIB 13939689891, Ivirščak 6, 10000 Zagreb</item>
      <item>Županijsko državno odvjetništvo u Varaždinu</item>
      <item>Željka Peitel, OIB 45225029092, Međimurska 19/III, 10000 Zagreb</item>
      <item>Slavica Orehovec, OIB 69855771162, France Prešerna 11b, 40000 Čakovec</item>
      <item>ZOU Josip Kozjak Miroslav Rendić, Franjevački trg 11, 42000 Varaždin</item>
      <item>Odvjetničko društvo Owens i Houška d.o.o., Praška 10, 10000 Zagreb</item>
      <item>Vesna Alaburić, Hebrangova 21, 10000 Zagreb</item>
      <item>Odvjetničko društvo Porobija i Špoljarić doo, Kolodvorska 12, 42000 Varaždin</item>
      <item>EUROHERC osiguranje - dioničko društvo za osiguranje imovine i osoba i druge poslove osiguranja, OIB 22694857747, Ulica grada Vukovara 282, 10000 Zagreb</item>
      <item>Anita Čovran, OIB 63554199414, Zagorska 9a, 42000 Varaždin</item>
      <item>CROATIA zdravstveno osiguranje dioničko društvo, OIB 45302812775, Miramarska 22, 10000 Zagreb</item>
      <item>Mirjana Bogdanović-Kamber, zamjenik ŽDO</item>
    </derivirana_varijabla>
  </DomainObject.Predmet.OstaliListFormatedWithAdressOIB>
  <DomainObject.Predmet.OstaliListNazivFormated>
    <izvorni_sadrzaj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  <item>Mirjana Bogdanović-Kamber, zamjenik ŽDO</item>
    </izvorni_sadrzaj>
    <derivirana_varijabla naziv="DomainObject.Predmet.OstaliListNazivFormated_1"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  <item>Mirjana Bogdanović-Kamber, zamjenik ŽDO</item>
    </derivirana_varijabla>
  </DomainObject.Predmet.OstaliListNazivFormated>
  <DomainObject.Predmet.OstaliListNazivFormatedOIB>
    <izvorni_sadrzaj>
      <item>Sudski registar</item>
      <item>Josip Majher, OIB 13939689891</item>
      <item>Županijsko državno odvjetništvo u Varaždinu</item>
      <item>Željka Peitel, OIB 45225029092</item>
      <item>Slavica Orehovec, OIB 69855771162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osiguranja, OIB 22694857747</item>
      <item>Anita Čovran, OIB 63554199414</item>
      <item>CROATIA zdravstveno osiguranje dioničko društvo, OIB 45302812775</item>
      <item>Mirjana Bogdanović-Kamber, zamjenik ŽDO</item>
    </izvorni_sadrzaj>
    <derivirana_varijabla naziv="DomainObject.Predmet.OstaliListNazivFormatedOIB_1">
      <item>Sudski registar</item>
      <item>Josip Majher, OIB 13939689891</item>
      <item>Županijsko državno odvjetništvo u Varaždinu</item>
      <item>Željka Peitel, OIB 45225029092</item>
      <item>Slavica Orehovec, OIB 69855771162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osiguranja, OIB 22694857747</item>
      <item>Anita Čovran, OIB 63554199414</item>
      <item>CROATIA zdravstveno osiguranje dioničko društvo, OIB 45302812775</item>
      <item>Mirjana Bogdanović-Kamber,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St-106/2015-42</izvorni_sadrzaj>
    <derivirana_varijabla naziv="DomainObject.PoslovniBrojDokumenta_1">St-106/2015-42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MEA MEDIA društvo s ograničenom odgovornošću za izdavaštvo, promidžbu i trgovinu</izvorni_sadrzaj>
    <derivirana_varijabla naziv="DomainObject.Predmet.ProtustrankaIDrugi_1">MEA MEDIA društvo s ograničenom odgovornošću za izdavaštvo,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MEA MEDIA društvo s ograničenom odgovornošću za izdavaštvo, promidžbu i trgovinu, OIB 53692484108, Koprivnička 12, 42000 Varaždin</izvorni_sadrzaj>
    <derivirana_varijabla naziv="DomainObject.Predmet.ProtustrankaIDrugiAdressOIB_1">MEA MEDIA društvo s ograničenom odgovornošću za izdavaštvo, promidžbu i trgovinu, OIB 53692484108, Koprivnička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MEA MEDIA društvo s ograničenom odgovornošću za izdavaštvo, promidžbu i trgovinu</item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  <item>Mirjana Bogdanović-Kamber, zamjenik ŽDO</item>
    </izvorni_sadrzaj>
    <derivirana_varijabla naziv="DomainObject.Predmet.SudioniciListNaziv_1">
      <item>Financijska agencija</item>
      <item>MEA MEDIA društvo s ograničenom odgovornošću za izdavaštvo, promidžbu i trgovinu</item>
      <item>Sudski registar</item>
      <item>Josip Majher</item>
      <item>Županijsko državno odvjetništvo u Varaždinu</item>
      <item>Željka Peitel</item>
      <item>Slavica Orehovec</item>
      <item>ZOU Josip Kozjak Miroslav Rendić</item>
      <item>Odvjetničko društvo Owens i Houška d.o.o.</item>
      <item>Vesna Alaburić</item>
      <item>Odvjetničko društvo Porobija i Špoljarić doo</item>
      <item>EUROHERC osiguranje - dioničko društvo za osiguranje imovine i osoba i druge poslove osiguranja</item>
      <item>Anita Čovran</item>
      <item>CROATIA zdravstveno osiguranje dioničko društvo</item>
      <item>Mirjana Bogdanović-Kamber, zamjenik ŽDO</item>
    </derivirana_varijabla>
  </DomainObject.Predmet.SudioniciListNaziv>
  <DomainObject.Predmet.SudioniciListAdressOIB>
    <izvorni_sadrzaj>
      <item>Financijska agencija, OIB 85821130368, Ulica grada Vukovara 70,10000 Zagreb</item>
      <item>MEA MEDIA društvo s ograničenom odgovornošću za izdavaštvo, promidžbu i trgovinu, OIB 53692484108, Koprivnička 12,42000 Varaždin</item>
      <item>Sudski registar</item>
      <item>Josip Majher, OIB 13939689891, Ivirščak 6,10000 Zagreb</item>
      <item>Županijsko državno odvjetništvo u Varaždinu</item>
      <item>Željka Peitel, OIB 45225029092, Međimurska 19/III,10000 Zagreb</item>
      <item>Slavica Orehovec, OIB 69855771162, France Prešerna 11b,40000 Čakovec</item>
      <item>ZOU Josip Kozjak Miroslav Rendić, Franjevački trg 11,42000 Varaždin</item>
      <item>Odvjetničko društvo Owens i Houška d.o.o., Praška 10,10000 Zagreb</item>
      <item>Vesna Alaburić, Hebrangova 21,10000 Zagreb</item>
      <item>Odvjetničko društvo Porobija i Špoljarić doo, Kolodvorska 12,42000 Varaždin</item>
      <item>EUROHERC osiguranje - dioničko društvo za osiguranje imovine i osoba i druge poslove osiguranja, OIB 22694857747, Ulica grada Vukovara 282,10000 Zagreb</item>
      <item>Anita Čovran, OIB 63554199414, Zagorska 9a,42000 Varaždin</item>
      <item>CROATIA zdravstveno osiguranje dioničko društvo, OIB 45302812775, Miramarska 22,10000 Zagreb</item>
      <item>Mirjana Bogdanović-Kamber, zamjenik ŽDO</item>
    </izvorni_sadrzaj>
    <derivirana_varijabla naziv="DomainObject.Predmet.SudioniciListAdressOIB_1">
      <item>Financijska agencija, OIB 85821130368, Ulica grada Vukovara 70,10000 Zagreb</item>
      <item>MEA MEDIA društvo s ograničenom odgovornošću za izdavaštvo, promidžbu i trgovinu, OIB 53692484108, Koprivnička 12,42000 Varaždin</item>
      <item>Sudski registar</item>
      <item>Josip Majher, OIB 13939689891, Ivirščak 6,10000 Zagreb</item>
      <item>Županijsko državno odvjetništvo u Varaždinu</item>
      <item>Željka Peitel, OIB 45225029092, Međimurska 19/III,10000 Zagreb</item>
      <item>Slavica Orehovec, OIB 69855771162, France Prešerna 11b,40000 Čakovec</item>
      <item>ZOU Josip Kozjak Miroslav Rendić, Franjevački trg 11,42000 Varaždin</item>
      <item>Odvjetničko društvo Owens i Houška d.o.o., Praška 10,10000 Zagreb</item>
      <item>Vesna Alaburić, Hebrangova 21,10000 Zagreb</item>
      <item>Odvjetničko društvo Porobija i Špoljarić doo, Kolodvorska 12,42000 Varaždin</item>
      <item>EUROHERC osiguranje - dioničko društvo za osiguranje imovine i osoba i druge poslove osiguranja, OIB 22694857747, Ulica grada Vukovara 282,10000 Zagreb</item>
      <item>Anita Čovran, OIB 63554199414, Zagorska 9a,42000 Varaždin</item>
      <item>CROATIA zdravstveno osiguranje dioničko društvo, OIB 45302812775, Miramarska 22,10000 Zagreb</item>
      <item>Mirjana Bogdanović-Kamber,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A6471D-D62F-4BD9-A09E-EE1F8EE1C6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231</properties:Words>
  <properties:Characters>1101</properties:Characters>
  <properties:Lines>53</properties:Lines>
  <properties:Paragraphs>25</properties:Paragraphs>
  <properties:TotalTime>22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2017-12-05T13:37:00Z</cp:lastPrinted>
  <dcterms:modified xmlns:xsi="http://www.w3.org/2001/XMLSchema-instance" xsi:type="dcterms:W3CDTF">2017-12-05T13:59:00Z</dcterms:modified>
  <cp:revision>19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St-106/2015-42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