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4815" w14:paraId="7ad481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C3F83">
        <w:t>938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3C3F83">
        <w:t>CIRCLE PROJECT d.o.o, Zagreb, Hektorovićeva ulica 2/5, MBS: 080913609, OIB: 43807005957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C3F83">
        <w:t>CIRCLE PROJECT d.o.o, Zagreb, Hektorovićeva ulica 2/5, MBS: 080913609, OIB: 43807005957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C3F83">
        <w:t>Zoran Ostović, Velika Gorica, Šibenska 19, OIB: 14973076805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C3F83">
        <w:t>CIRCLE PROJECT d.o.o, Zagreb, Hektorovićeva ulica 2/5, MBS: 080913609, OIB: 43807005957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50456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3C3F83">
        <w:rPr>
          <w:bCs/>
        </w:rPr>
        <w:t>2881</w:t>
      </w:r>
      <w:r w:rsidRPr="00F877AB">
        <w:rPr>
          <w:bCs/>
        </w:rPr>
        <w:t xml:space="preserve"> od </w:t>
      </w:r>
      <w:r w:rsidR="003C3F83">
        <w:rPr>
          <w:bCs/>
        </w:rPr>
        <w:t>26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CIRCLE PROJECT d.o.o, Zagreb, Hektorovićeva ulica 2/5, MBS: 080913609, OIB: 43807005957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3C3F83">
        <w:rPr>
          <w:bCs/>
        </w:rPr>
        <w:t>938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C3F83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C3F83">
        <w:t>938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DB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73DB6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St-938/2017</izvorni_sadrzaj>
    <derivirana_varijabla naziv="DomainObject.Predmet.OznakaBroj_1">St-938/2017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CIRCLE PROJECT d.o.o.</izvorni_sadrzaj>
    <derivirana_varijabla naziv="DomainObject.Predmet.ProtustrankaFormated_1">  CIRCLE PROJECT d.o.o.</derivirana_varijabla>
  </DomainObject.Predmet.ProtustrankaFormated>
  <DomainObject.Predmet.ProtustrankaFormatedOIB>
    <izvorni_sadrzaj>  CIRCLE PROJECT d.o.o., OIB 43807005957</izvorni_sadrzaj>
    <derivirana_varijabla naziv="DomainObject.Predmet.ProtustrankaFormatedOIB_1">  CIRCLE PROJECT d.o.o., OIB 43807005957</derivirana_varijabla>
  </DomainObject.Predmet.ProtustrankaFormatedOIB>
  <DomainObject.Predmet.ProtustrankaFormatedWithAdress>
    <izvorni_sadrzaj> CIRCLE PROJECT d.o.o., Hektorovićeva ulica 2/5, 10000 Zagreb</izvorni_sadrzaj>
    <derivirana_varijabla naziv="DomainObject.Predmet.ProtustrankaFormatedWithAdress_1"> CIRCLE PROJECT d.o.o., Hektorovićeva ulica 2/5, 10000 Zagreb</derivirana_varijabla>
  </DomainObject.Predmet.ProtustrankaFormatedWithAdress>
  <DomainObject.Predmet.ProtustrankaFormatedWithAdressOIB>
    <izvorni_sadrzaj> CIRCLE PROJECT d.o.o., OIB 43807005957, Hektorovićeva ulica 2/5, 10000 Zagreb</izvorni_sadrzaj>
    <derivirana_varijabla naziv="DomainObject.Predmet.ProtustrankaFormatedWithAdressOIB_1"> CIRCLE PROJECT d.o.o., OIB 43807005957, Hektorovićeva ulica 2/5, 10000 Zagreb</derivirana_varijabla>
  </DomainObject.Predmet.ProtustrankaFormatedWithAdressOIB>
  <DomainObject.Predmet.ProtustrankaWithAdress>
    <izvorni_sadrzaj>CIRCLE PROJECT d.o.o. Hektorovićeva ulica 2/5, 10000 Zagreb</izvorni_sadrzaj>
    <derivirana_varijabla naziv="DomainObject.Predmet.ProtustrankaWithAdress_1">CIRCLE PROJECT d.o.o. Hektorovićeva ulica 2/5, 10000 Zagreb</derivirana_varijabla>
  </DomainObject.Predmet.ProtustrankaWithAdress>
  <DomainObject.Predmet.ProtustrankaWithAdressOIB>
    <izvorni_sadrzaj>CIRCLE PROJECT d.o.o., OIB 43807005957, Hektorovićeva ulica 2/5, 10000 Zagreb</izvorni_sadrzaj>
    <derivirana_varijabla naziv="DomainObject.Predmet.ProtustrankaWithAdressOIB_1">CIRCLE PROJECT d.o.o., OIB 43807005957, Hektorovićeva ulica 2/5, 10000 Zagreb</derivirana_varijabla>
  </DomainObject.Predmet.ProtustrankaWithAdressOIB>
  <DomainObject.Predmet.ProtustrankaNazivFormated>
    <izvorni_sadrzaj>CIRCLE PROJECT d.o.o.</izvorni_sadrzaj>
    <derivirana_varijabla naziv="DomainObject.Predmet.ProtustrankaNazivFormated_1">CIRCLE PROJECT d.o.o.</derivirana_varijabla>
  </DomainObject.Predmet.ProtustrankaNazivFormated>
  <DomainObject.Predmet.ProtustrankaNazivFormatedOIB>
    <izvorni_sadrzaj>CIRCLE PROJECT d.o.o., OIB 43807005957</izvorni_sadrzaj>
    <derivirana_varijabla naziv="DomainObject.Predmet.ProtustrankaNazivFormatedOIB_1">CIRCLE PROJECT d.o.o., OIB 43807005957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CIRCLE PROJECT d.o.o.</item>
    </izvorni_sadrzaj>
    <derivirana_varijabla naziv="DomainObject.Predmet.ProtuStrankaListFormated_1">
      <item>CIRCLE PROJECT d.o.o.</item>
    </derivirana_varijabla>
  </DomainObject.Predmet.ProtuStrankaListFormated>
  <DomainObject.Predmet.ProtuStrankaListFormatedOIB>
    <izvorni_sadrzaj>
      <item>CIRCLE PROJECT d.o.o., OIB 43807005957</item>
    </izvorni_sadrzaj>
    <derivirana_varijabla naziv="DomainObject.Predmet.ProtuStrankaListFormatedOIB_1">
      <item>CIRCLE PROJECT d.o.o., OIB 43807005957</item>
    </derivirana_varijabla>
  </DomainObject.Predmet.ProtuStrankaListFormatedOIB>
  <DomainObject.Predmet.ProtuStrankaListFormatedWithAdress>
    <izvorni_sadrzaj>
      <item>CIRCLE PROJECT d.o.o., Hektorovićeva ulica 2/5, 10000 Zagreb</item>
    </izvorni_sadrzaj>
    <derivirana_varijabla naziv="DomainObject.Predmet.ProtuStrankaListFormatedWithAdress_1">
      <item>CIRCLE PROJECT d.o.o., Hektorovićeva ulica 2/5, 10000 Zagreb</item>
    </derivirana_varijabla>
  </DomainObject.Predmet.ProtuStrankaListFormatedWithAdress>
  <DomainObject.Predmet.ProtuStrankaListFormatedWithAdressOIB>
    <izvorni_sadrzaj>
      <item>CIRCLE PROJECT d.o.o., OIB 43807005957, Hektorovićeva ulica 2/5, 10000 Zagreb</item>
    </izvorni_sadrzaj>
    <derivirana_varijabla naziv="DomainObject.Predmet.ProtuStrankaListFormatedWithAdressOIB_1">
      <item>CIRCLE PROJECT d.o.o., OIB 43807005957, Hektorovićeva ulica 2/5, 10000 Zagreb</item>
    </derivirana_varijabla>
  </DomainObject.Predmet.ProtuStrankaListFormatedWithAdressOIB>
  <DomainObject.Predmet.ProtuStrankaListNazivFormated>
    <izvorni_sadrzaj>
      <item>CIRCLE PROJECT d.o.o.</item>
    </izvorni_sadrzaj>
    <derivirana_varijabla naziv="DomainObject.Predmet.ProtuStrankaListNazivFormated_1">
      <item>CIRCLE PROJECT d.o.o.</item>
    </derivirana_varijabla>
  </DomainObject.Predmet.ProtuStrankaListNazivFormated>
  <DomainObject.Predmet.ProtuStrankaListNazivFormatedOIB>
    <izvorni_sadrzaj>
      <item>CIRCLE PROJECT d.o.o., OIB 43807005957</item>
    </izvorni_sadrzaj>
    <derivirana_varijabla naziv="DomainObject.Predmet.ProtuStrankaListNazivFormatedOIB_1">
      <item>CIRCLE PROJECT d.o.o., OIB 43807005957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CIRCLE PROJECT d.o.o.</izvorni_sadrzaj>
    <derivirana_varijabla naziv="DomainObject.Predmet.ProtustrankaIDrugi_1">CIRCLE PROJECT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CIRCLE PROJECT d.o.o., OIB 43807005957, Hektorovićeva ulica 2/5, 10000 Zagreb</izvorni_sadrzaj>
    <derivirana_varijabla naziv="DomainObject.Predmet.ProtustrankaIDrugiAdressOIB_1">CIRCLE PROJECT d.o.o., OIB 43807005957, Hektorovićeva ulica 2/5,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CIRCLE PROJECT d.o.o.</item>
      <item>FINA Regionalni centar Zagreb</item>
    </izvorni_sadrzaj>
    <derivirana_varijabla naziv="DomainObject.Predmet.SudioniciListNaziv_1">
      <item>CIRCLE PROJECT d.o.o.</item>
      <item>FINA Regionalni centar Zagreb</item>
    </derivirana_varijabla>
  </DomainObject.Predmet.SudioniciListNaziv>
  <DomainObject.Predmet.SudioniciListAdressOIB>
    <izvorni_sadrzaj>
      <item>CIRCLE PROJECT d.o.o., OIB 43807005957, Hektorovićeva ulica 2/5,10000 Zagreb</item>
      <item>FINA Regionalni centar Zagreb, OIB 85821130368, Trg svibanjskih žrtava 1995. 1,10000 Zagreb</item>
    </izvorni_sadrzaj>
    <derivirana_varijabla naziv="DomainObject.Predmet.SudioniciListAdressOIB_1">
      <item>CIRCLE PROJECT d.o.o., OIB 43807005957, Hektorovićeva ulica 2/5,10000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43807005957</item>
      <item>, OIB 85821130368</item>
    </izvorni_sadrzaj>
    <derivirana_varijabla naziv="DomainObject.Predmet.SudioniciListNazivOIB_1">
      <item>, OIB 43807005957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DBB5B-B80D-42BD-B547-EEDB8B12D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3091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2017-11-22T12:15:00Z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