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d95c" w14:paraId="f0ad95c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7E5AE8">
        <w:t>988/16-9</w:t>
      </w:r>
    </w:p>
    <w:p w:rsidRDefault="004952D7" w:rsidP="004952D7" w:rsidR="004952D7">
      <w:r>
        <w:rPr>
          <w:rStyle w:val="Naglaeno"/>
        </w:rPr>
        <w:t xml:space="preserve">             </w:t>
      </w:r>
      <w:r w:rsidR="007E5AE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7E5AE8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C2276">
        <w:t>RH Porezna uprava zastupana po ŽDO</w:t>
      </w:r>
      <w:r w:rsidR="007E5AE8">
        <w:t xml:space="preserve"> Vukovar</w:t>
      </w:r>
      <w:r w:rsidR="00597F65" w:rsidRPr="00435A41">
        <w:t xml:space="preserve">, za otvaranje stečajnog  postupka nad dužnikom </w:t>
      </w:r>
      <w:r w:rsidR="007E5AE8" w:rsidRPr="001B01BC">
        <w:rPr>
          <w:b/>
        </w:rPr>
        <w:t>CAMPECO j.d.o.o., Vukovar, Lička 119, OIB: 14451702391</w:t>
      </w:r>
      <w:r w:rsidR="00555D95">
        <w:rPr>
          <w:b/>
        </w:rPr>
        <w:t xml:space="preserve">, </w:t>
      </w:r>
      <w:r w:rsidR="007E5AE8">
        <w:rPr>
          <w:b/>
        </w:rPr>
        <w:t xml:space="preserve">MBS: 030126902, </w:t>
      </w:r>
      <w:r w:rsidR="00B00E84">
        <w:t>d</w:t>
      </w:r>
      <w:r w:rsidR="006D64E6">
        <w:t xml:space="preserve">ana </w:t>
      </w:r>
      <w:r w:rsidR="007E5AE8">
        <w:t>15. rujna</w:t>
      </w:r>
      <w:r w:rsidR="002D77B4">
        <w:t xml:space="preserve"> 2016.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EC103F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7E5AE8" w:rsidRPr="001B01BC">
        <w:rPr>
          <w:b/>
        </w:rPr>
        <w:t>CAMPECO j.d.o.o., Vukovar, Lička 119, OIB: 14451702391</w:t>
      </w:r>
      <w:r w:rsidR="007E5AE8">
        <w:rPr>
          <w:b/>
        </w:rPr>
        <w:t>, MBS: 030126902</w:t>
      </w:r>
      <w:r w:rsidR="004952D7">
        <w:rPr>
          <w:b/>
        </w:rPr>
        <w:t>.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7E5AE8">
        <w:rPr>
          <w:b/>
        </w:rPr>
        <w:t>20. listopad</w:t>
      </w:r>
      <w:r w:rsidR="00C95CC4">
        <w:rPr>
          <w:b/>
        </w:rPr>
        <w:t xml:space="preserve"> 2016. g. u 10,00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C95CC4" w:rsidR="006C2276" w:rsidRPr="006C2276">
      <w:pPr>
        <w:pStyle w:val="Tijeloteksta"/>
        <w:numPr>
          <w:ilvl w:val="0"/>
          <w:numId w:val="1"/>
        </w:num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C95CC4" w:rsidRPr="007E5AE8">
        <w:rPr>
          <w:b/>
        </w:rPr>
        <w:t>dr. sc. Boris Ljubanović dr. sc.  iz Osijeka, Šetalište K.F. Šepera 8 c, OIB 19311655846</w:t>
      </w:r>
      <w:r w:rsidR="00C95CC4" w:rsidRPr="00ED3E53"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7E5AE8">
        <w:t xml:space="preserve">do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6C2276">
        <w:t>RH Porezna uprava zastupani po ŽDO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C95CC4">
        <w:t>15</w:t>
      </w:r>
      <w:r w:rsidR="006C2276">
        <w:t>. prosinca 2015. g.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7E5AE8" w:rsidRPr="001B01BC">
        <w:rPr>
          <w:b/>
        </w:rPr>
        <w:t>CAMPECO j.d.o.o., Vukovar, Lička 119, OIB: 14451702391</w:t>
      </w:r>
      <w:r w:rsidR="007E5AE8">
        <w:rPr>
          <w:b/>
        </w:rPr>
        <w:t>, MBS: 030126902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7E5AE8" w:rsidP="005A7923" w:rsidR="007E5AE8">
      <w:pPr>
        <w:pStyle w:val="Tijeloteksta"/>
      </w:pPr>
    </w:p>
    <w:p w:rsidRDefault="002D77B4" w:rsidP="005A7923" w:rsidR="00C95CC4">
      <w:pPr>
        <w:pStyle w:val="Tijeloteksta"/>
      </w:pPr>
      <w:r>
        <w:tab/>
        <w:t>U prijedlogu navodi da</w:t>
      </w:r>
      <w:r w:rsidR="00D73015">
        <w:t xml:space="preserve"> je dužnik vlasnik </w:t>
      </w:r>
      <w:r w:rsidR="00C95CC4">
        <w:t xml:space="preserve">motornog vozila marke </w:t>
      </w:r>
      <w:r w:rsidR="007E5AE8">
        <w:t xml:space="preserve">PONGRATZ - /LPA G, </w:t>
      </w:r>
      <w:r w:rsidR="00C95CC4">
        <w:t xml:space="preserve">godina proizvodnje </w:t>
      </w:r>
      <w:r w:rsidR="007E5AE8">
        <w:t xml:space="preserve">2012. g. reg oznake VU514DB. </w:t>
      </w:r>
    </w:p>
    <w:p w:rsidRDefault="00C95CC4" w:rsidP="005A7923" w:rsidR="00C95CC4">
      <w:pPr>
        <w:pStyle w:val="Tijeloteksta"/>
      </w:pPr>
    </w:p>
    <w:p w:rsidRDefault="00D73015" w:rsidP="005A7923" w:rsidR="00D73015">
      <w:pPr>
        <w:pStyle w:val="Tijeloteksta"/>
      </w:pPr>
      <w:r>
        <w:lastRenderedPageBreak/>
        <w:tab/>
      </w:r>
    </w:p>
    <w:p w:rsidRDefault="007E5AE8" w:rsidP="007E5AE8" w:rsidR="007E5AE8">
      <w:pPr>
        <w:jc w:val="right"/>
      </w:pPr>
      <w:r>
        <w:t>Broj: St-988/16-9</w:t>
      </w:r>
    </w:p>
    <w:p w:rsidRDefault="00D73015" w:rsidP="005A7923" w:rsidR="00D73015">
      <w:pPr>
        <w:pStyle w:val="Tijeloteksta"/>
      </w:pPr>
    </w:p>
    <w:p w:rsidRDefault="00D73015" w:rsidP="005A7923" w:rsidR="00D73015">
      <w:pPr>
        <w:pStyle w:val="Tijeloteksta"/>
      </w:pP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C95CC4">
        <w:rPr>
          <w:b/>
        </w:rPr>
        <w:t>dr. sc. Boris Ljubanović iz Osijeka</w:t>
      </w:r>
      <w:r w:rsidR="002D77B4">
        <w:t xml:space="preserve">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7E5AE8">
        <w:t>15. rujna</w:t>
      </w:r>
      <w:r w:rsidR="002D77B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7E5AE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</w:t>
      </w:r>
      <w:r w:rsidR="007E5AE8">
        <w:t xml:space="preserve">   </w:t>
      </w:r>
      <w:r w:rsidR="00316834">
        <w:t xml:space="preserve"> </w:t>
      </w:r>
      <w:r w:rsidR="005A1D35">
        <w:t xml:space="preserve"> </w:t>
      </w:r>
      <w:r w:rsidR="0013209D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D73015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  <w:r w:rsidR="00C95CC4" w:rsidRPr="00C95CC4">
        <w:t>dr. sc. Boris Ljubanović</w:t>
      </w:r>
    </w:p>
    <w:p w:rsidRDefault="003E3A0B" w:rsidP="004B741D" w:rsidR="003E3A0B">
      <w:pPr>
        <w:pStyle w:val="Tijeloteksta"/>
        <w:numPr>
          <w:ilvl w:val="0"/>
          <w:numId w:val="3"/>
        </w:numPr>
        <w:jc w:val="left"/>
      </w:pPr>
      <w:r>
        <w:t>ŽDO</w:t>
      </w:r>
      <w:r w:rsidR="00F1595D">
        <w:t xml:space="preserve"> </w:t>
      </w:r>
      <w:r w:rsidR="002D77B4">
        <w:t>Vukovar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7E5AE8">
        <w:t>20.10.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C95CC4" w:rsidR="00C95CC4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                                  STEČAJN</w:t>
      </w:r>
      <w:r w:rsidR="007E5AE8">
        <w:t>A SUTKINJA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7E5AE8" w:rsidR="002D5985">
      <w:pPr>
        <w:pStyle w:val="Tijeloteksta"/>
        <w:ind w:firstLine="708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507" w:rsidR="00C63507">
      <w:r>
        <w:separator/>
      </w:r>
    </w:p>
  </w:endnote>
  <w:endnote w:id="0" w:type="continuationSeparator">
    <w:p w:rsidRDefault="00C63507" w:rsidR="00C63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507" w:rsidR="00C63507">
      <w:r>
        <w:separator/>
      </w:r>
    </w:p>
  </w:footnote>
  <w:footnote w:id="0" w:type="continuationSeparator">
    <w:p w:rsidRDefault="00C63507" w:rsidR="00C635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486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5396D"/>
    <w:rsid w:val="00070D0F"/>
    <w:rsid w:val="00094230"/>
    <w:rsid w:val="000C20F1"/>
    <w:rsid w:val="000E414B"/>
    <w:rsid w:val="0010785A"/>
    <w:rsid w:val="00125C68"/>
    <w:rsid w:val="001309A4"/>
    <w:rsid w:val="0013209D"/>
    <w:rsid w:val="00133EE5"/>
    <w:rsid w:val="0016016C"/>
    <w:rsid w:val="00163019"/>
    <w:rsid w:val="001836C2"/>
    <w:rsid w:val="0019752C"/>
    <w:rsid w:val="001A0170"/>
    <w:rsid w:val="001A6201"/>
    <w:rsid w:val="001B5E31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5486A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235FB"/>
    <w:rsid w:val="00665A1B"/>
    <w:rsid w:val="006A56C2"/>
    <w:rsid w:val="006C078C"/>
    <w:rsid w:val="006C07F7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E5AE8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E8"/>
    <w:rsid w:val="00A07AC6"/>
    <w:rsid w:val="00A15670"/>
    <w:rsid w:val="00A26E0B"/>
    <w:rsid w:val="00A402F9"/>
    <w:rsid w:val="00A70765"/>
    <w:rsid w:val="00A7617B"/>
    <w:rsid w:val="00A87884"/>
    <w:rsid w:val="00AB56F9"/>
    <w:rsid w:val="00AF0E4E"/>
    <w:rsid w:val="00B00E84"/>
    <w:rsid w:val="00B32D98"/>
    <w:rsid w:val="00BC33DE"/>
    <w:rsid w:val="00BF5580"/>
    <w:rsid w:val="00C008D6"/>
    <w:rsid w:val="00C15361"/>
    <w:rsid w:val="00C473BD"/>
    <w:rsid w:val="00C63507"/>
    <w:rsid w:val="00C9197B"/>
    <w:rsid w:val="00C95CC4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48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4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48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4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CAMPECO j.d.o.o. za proizvodnju i trgovinu</izvorni_sadrzaj>
    <derivirana_varijabla naziv="DomainObject.Predmet.ProtustrankaFormated_1">  CAMPECO j.d.o.o. za proizvodnju i trgovinu</derivirana_varijabla>
  </DomainObject.Predmet.ProtustrankaFormated>
  <DomainObject.Predmet.ProtustrankaFormatedOIB>
    <izvorni_sadrzaj>  CAMPECO j.d.o.o. za proizvodnju i trgovinu, OIB 14451702391</izvorni_sadrzaj>
    <derivirana_varijabla naziv="DomainObject.Predmet.ProtustrankaFormatedOIB_1">  CAMPECO j.d.o.o. za proizvodnju i trgovinu, OIB 14451702391</derivirana_varijabla>
  </DomainObject.Predmet.ProtustrankaFormatedOIB>
  <DomainObject.Predmet.ProtustrankaFormatedWithAdress>
    <izvorni_sadrzaj> CAMPECO j.d.o.o. za proizvodnju i trgovinu, Lička 119, 32000 Vukovar</izvorni_sadrzaj>
    <derivirana_varijabla naziv="DomainObject.Predmet.ProtustrankaFormatedWithAdress_1"> CAMPECO j.d.o.o. za proizvodnju i trgovinu, Lička 119, 32000 Vukovar</derivirana_varijabla>
  </DomainObject.Predmet.ProtustrankaFormatedWithAdress>
  <DomainObject.Predmet.ProtustrankaFormatedWithAdressOIB>
    <izvorni_sadrzaj> CAMPECO j.d.o.o. za proizvodnju i trgovinu, OIB 14451702391, Lička 119, 32000 Vukovar</izvorni_sadrzaj>
    <derivirana_varijabla naziv="DomainObject.Predmet.ProtustrankaFormatedWithAdressOIB_1"> CAMPECO j.d.o.o. za proizvodnju i trgovinu, OIB 14451702391, Lička 119, 32000 Vukovar</derivirana_varijabla>
  </DomainObject.Predmet.ProtustrankaFormatedWithAdressOIB>
  <DomainObject.Predmet.ProtustrankaWithAdress>
    <izvorni_sadrzaj>CAMPECO j.d.o.o. za proizvodnju i trgovinu Lička 119, 32000 Vukovar</izvorni_sadrzaj>
    <derivirana_varijabla naziv="DomainObject.Predmet.ProtustrankaWithAdress_1">CAMPECO j.d.o.o. za proizvodnju i trgovinu Lička 119, 32000 Vukovar</derivirana_varijabla>
  </DomainObject.Predmet.ProtustrankaWithAdress>
  <DomainObject.Predmet.ProtustrankaWithAdressOIB>
    <izvorni_sadrzaj>CAMPECO j.d.o.o. za proizvodnju i trgovinu, OIB 14451702391, Lička 119, 32000 Vukovar</izvorni_sadrzaj>
    <derivirana_varijabla naziv="DomainObject.Predmet.ProtustrankaWithAdressOIB_1">CAMPECO j.d.o.o. za proizvodnju i trgovinu, OIB 14451702391, Lička 119, 32000 Vukovar</derivirana_varijabla>
  </DomainObject.Predmet.ProtustrankaWithAdressOIB>
  <DomainObject.Predmet.ProtustrankaNazivFormated>
    <izvorni_sadrzaj>CAMPECO j.d.o.o. za proizvodnju i trgovinu</izvorni_sadrzaj>
    <derivirana_varijabla naziv="DomainObject.Predmet.ProtustrankaNazivFormated_1">CAMPECO j.d.o.o. za proizvodnju i trgovinu</derivirana_varijabla>
  </DomainObject.Predmet.ProtustrankaNazivFormated>
  <DomainObject.Predmet.ProtustrankaNazivFormatedOIB>
    <izvorni_sadrzaj>CAMPECO j.d.o.o. za proizvodnju i trgovinu, OIB 14451702391</izvorni_sadrzaj>
    <derivirana_varijabla naziv="DomainObject.Predmet.ProtustrankaNazivFormatedOIB_1">CAMPECO j.d.o.o. za proizvodnju i trgovinu, OIB 14451702391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uprava, Porezno mjesto Vukovar</izvorni_sadrzaj>
    <derivirana_varijabla naziv="DomainObject.Predmet.StrankaFormated_1">  RH MF  Porezna uprava, Porezno mjesto Vukovar</derivirana_varijabla>
  </DomainObject.Predmet.StrankaFormated>
  <DomainObject.Predmet.StrankaFormatedOIB>
    <izvorni_sadrzaj>  RH MF  Porezna uprava, Porezno mjesto Vukovar, OIB 18683136487</izvorni_sadrzaj>
    <derivirana_varijabla naziv="DomainObject.Predmet.StrankaFormatedOIB_1">  RH MF  Porezna uprava, Porezno mjesto Vukovar, OIB 18683136487</derivirana_varijabla>
  </DomainObject.Predmet.StrankaFormatedOIB>
  <DomainObject.Predmet.StrankaFormatedWithAdress>
    <izvorni_sadrzaj> RH MF  Porezna uprava, Porezno mjesto Vukovar</izvorni_sadrzaj>
    <derivirana_varijabla naziv="DomainObject.Predmet.StrankaFormatedWithAdress_1"> RH MF  Porezna uprava, Porezno mjesto Vukovar</derivirana_varijabla>
  </DomainObject.Predmet.StrankaFormatedWithAdress>
  <DomainObject.Predmet.StrankaFormatedWithAdressOIB>
    <izvorni_sadrzaj> RH MF  Porezna uprava, Porezno mjesto Vukovar, OIB 18683136487</izvorni_sadrzaj>
    <derivirana_varijabla naziv="DomainObject.Predmet.StrankaFormatedWithAdressOIB_1"> RH MF  Porezna uprava, Porezno mjesto Vukovar, OIB 18683136487</derivirana_varijabla>
  </DomainObject.Predmet.StrankaFormatedWithAdressOIB>
  <DomainObject.Predmet.StrankaWithAdress>
    <izvorni_sadrzaj>RH MF  Porezna uprava, Porezno mjesto Vukovar </izvorni_sadrzaj>
    <derivirana_varijabla naziv="DomainObject.Predmet.StrankaWithAdress_1">RH MF  Porezna uprava, Porezno mjesto Vukovar </derivirana_varijabla>
  </DomainObject.Predmet.StrankaWithAdress>
  <DomainObject.Predmet.StrankaWithAdressOIB>
    <izvorni_sadrzaj>RH MF  Porezna uprava, Porezno mjesto Vukovar, OIB 18683136487</izvorni_sadrzaj>
    <derivirana_varijabla naziv="DomainObject.Predmet.StrankaWithAdressOIB_1">RH MF  Porezna uprava, Porezno mjesto Vukovar, OIB 18683136487</derivirana_varijabla>
  </DomainObject.Predmet.StrankaWithAdressOIB>
  <DomainObject.Predmet.StrankaNazivFormated>
    <izvorni_sadrzaj>RH MF  Porezna uprava, Porezno mjesto Vukovar</izvorni_sadrzaj>
    <derivirana_varijabla naziv="DomainObject.Predmet.StrankaNazivFormated_1">RH MF  Porezna uprava, Porezno mjesto Vukovar</derivirana_varijabla>
  </DomainObject.Predmet.StrankaNazivFormated>
  <DomainObject.Predmet.StrankaNazivFormatedOIB>
    <izvorni_sadrzaj>RH MF  Porezna uprava, Porezno mjesto Vukovar, OIB 18683136487</izvorni_sadrzaj>
    <derivirana_varijabla naziv="DomainObject.Predmet.StrankaNazivFormatedOIB_1">RH MF 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 Porezna uprava, Porezno mjesto Vukovar</item>
    </izvorni_sadrzaj>
    <derivirana_varijabla naziv="DomainObject.Predmet.StrankaListFormated_1">
      <item>RH MF  Porezna uprava, Porezno mjesto Vukovar</item>
    </derivirana_varijabla>
  </DomainObject.Predmet.StrankaListFormated>
  <DomainObject.Predmet.StrankaListFormatedOIB>
    <izvorni_sadrzaj>
      <item>RH MF  Porezna uprava, Porezno mjesto Vukovar, OIB 18683136487</item>
    </izvorni_sadrzaj>
    <derivirana_varijabla naziv="DomainObject.Predmet.StrankaListFormatedOIB_1">
      <item>RH MF  Porezna uprava, Porezno mjesto Vukovar, OIB 18683136487</item>
    </derivirana_varijabla>
  </DomainObject.Predmet.StrankaListFormatedOIB>
  <DomainObject.Predmet.StrankaListFormatedWithAdress>
    <izvorni_sadrzaj>
      <item>RH MF  Porezna uprava, Porezno mjesto Vukovar</item>
    </izvorni_sadrzaj>
    <derivirana_varijabla naziv="DomainObject.Predmet.StrankaListFormatedWithAdress_1">
      <item>RH MF  Porezna uprava, Porezno mjesto Vukovar</item>
    </derivirana_varijabla>
  </DomainObject.Predmet.StrankaListFormatedWithAdress>
  <DomainObject.Predmet.StrankaListFormatedWithAdressOIB>
    <izvorni_sadrzaj>
      <item>RH MF  Porezna uprava, Porezno mjesto Vukovar, OIB 18683136487</item>
    </izvorni_sadrzaj>
    <derivirana_varijabla naziv="DomainObject.Predmet.StrankaListFormatedWithAdressOIB_1">
      <item>RH MF  Porezna uprava, Porezno mjesto Vukovar, OIB 18683136487</item>
    </derivirana_varijabla>
  </DomainObject.Predmet.StrankaListFormatedWithAdressOIB>
  <DomainObject.Predmet.StrankaListNazivFormated>
    <izvorni_sadrzaj>
      <item>RH MF  Porezna uprava, Porezno mjesto Vukovar</item>
    </izvorni_sadrzaj>
    <derivirana_varijabla naziv="DomainObject.Predmet.StrankaListNazivFormated_1">
      <item>RH MF  Porezna uprava, Porezno mjesto Vukovar</item>
    </derivirana_varijabla>
  </DomainObject.Predmet.StrankaListNazivFormated>
  <DomainObject.Predmet.StrankaListNazivFormatedOIB>
    <izvorni_sadrzaj>
      <item>RH MF  Porezna uprava, Porezno mjesto Vukovar, OIB 18683136487</item>
    </izvorni_sadrzaj>
    <derivirana_varijabla naziv="DomainObject.Predmet.StrankaListNazivFormatedOIB_1">
      <item>RH MF  Porezna uprava, Porezno mjesto Vukovar, OIB 18683136487</item>
    </derivirana_varijabla>
  </DomainObject.Predmet.StrankaListNazivFormatedOIB>
  <DomainObject.Predmet.ProtuStrankaListFormated>
    <izvorni_sadrzaj>
      <item>CAMPECO j.d.o.o. za proizvodnju i trgovinu</item>
    </izvorni_sadrzaj>
    <derivirana_varijabla naziv="DomainObject.Predmet.ProtuStrankaListFormated_1">
      <item>CAMPECO j.d.o.o. za proizvodnju i trgovinu</item>
    </derivirana_varijabla>
  </DomainObject.Predmet.ProtuStrankaListFormated>
  <DomainObject.Predmet.ProtuStrankaListFormatedOIB>
    <izvorni_sadrzaj>
      <item>CAMPECO j.d.o.o. za proizvodnju i trgovinu, OIB 14451702391</item>
    </izvorni_sadrzaj>
    <derivirana_varijabla naziv="DomainObject.Predmet.ProtuStrankaListFormatedOIB_1">
      <item>CAMPECO j.d.o.o. za proizvodnju i trgovinu, OIB 14451702391</item>
    </derivirana_varijabla>
  </DomainObject.Predmet.ProtuStrankaListFormatedOIB>
  <DomainObject.Predmet.ProtuStrankaListFormatedWithAdress>
    <izvorni_sadrzaj>
      <item>CAMPECO j.d.o.o. za proizvodnju i trgovinu, Lička 119, 32000 Vukovar</item>
    </izvorni_sadrzaj>
    <derivirana_varijabla naziv="DomainObject.Predmet.ProtuStrankaListFormatedWithAdress_1">
      <item>CAMPECO j.d.o.o. za proizvodnju i trgovinu, Lička 119, 32000 Vukovar</item>
    </derivirana_varijabla>
  </DomainObject.Predmet.ProtuStrankaListFormatedWithAdress>
  <DomainObject.Predmet.ProtuStrankaListFormatedWithAdressOIB>
    <izvorni_sadrzaj>
      <item>CAMPECO j.d.o.o. za proizvodnju i trgovinu, OIB 14451702391, Lička 119, 32000 Vukovar</item>
    </izvorni_sadrzaj>
    <derivirana_varijabla naziv="DomainObject.Predmet.ProtuStrankaListFormatedWithAdressOIB_1">
      <item>CAMPECO j.d.o.o. za proizvodnju i trgovinu, OIB 14451702391, Lička 119, 32000 Vukovar</item>
    </derivirana_varijabla>
  </DomainObject.Predmet.ProtuStrankaListFormatedWithAdressOIB>
  <DomainObject.Predmet.ProtuStrankaListNazivFormated>
    <izvorni_sadrzaj>
      <item>CAMPECO j.d.o.o. za proizvodnju i trgovinu</item>
    </izvorni_sadrzaj>
    <derivirana_varijabla naziv="DomainObject.Predmet.ProtuStrankaListNazivFormated_1">
      <item>CAMPECO j.d.o.o. za proizvodnju i trgovinu</item>
    </derivirana_varijabla>
  </DomainObject.Predmet.ProtuStrankaListNazivFormated>
  <DomainObject.Predmet.ProtuStrankaListNazivFormatedOIB>
    <izvorni_sadrzaj>
      <item>CAMPECO j.d.o.o. za proizvodnju i trgovinu, OIB 14451702391</item>
    </izvorni_sadrzaj>
    <derivirana_varijabla naziv="DomainObject.Predmet.ProtuStrankaListNazivFormatedOIB_1">
      <item>CAMPECO j.d.o.o. za proizvodnju i trgovinu, OIB 14451702391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uprava, Porezno mjesto Vukovar</izvorni_sadrzaj>
    <derivirana_varijabla naziv="DomainObject.Predmet.StrankaIDrugi_1">RH MF  Porezna uprava, Porezno mjesto Vukovar</derivirana_varijabla>
  </DomainObject.Predmet.StrankaIDrugi>
  <DomainObject.Predmet.ProtustrankaIDrugi>
    <izvorni_sadrzaj>CAMPECO j.d.o.o. za proizvodnju i trgovinu</izvorni_sadrzaj>
    <derivirana_varijabla naziv="DomainObject.Predmet.ProtustrankaIDrugi_1">CAMPECO j.d.o.o. za proizvodnju i trgovinu</derivirana_varijabla>
  </DomainObject.Predmet.ProtustrankaIDrugi>
  <DomainObject.Predmet.StrankaIDrugiAdressOIB>
    <izvorni_sadrzaj>RH MF  Porezna uprava, Porezno mjesto Vukovar, OIB 18683136487</izvorni_sadrzaj>
    <derivirana_varijabla naziv="DomainObject.Predmet.StrankaIDrugiAdressOIB_1">RH MF  Porezna uprava, Porezno mjesto Vukovar, OIB 18683136487</derivirana_varijabla>
  </DomainObject.Predmet.StrankaIDrugiAdressOIB>
  <DomainObject.Predmet.ProtustrankaIDrugiAdressOIB>
    <izvorni_sadrzaj>CAMPECO j.d.o.o. za proizvodnju i trgovinu, OIB 14451702391, Lička 119, 32000 Vukovar</izvorni_sadrzaj>
    <derivirana_varijabla naziv="DomainObject.Predmet.ProtustrankaIDrugiAdressOIB_1">CAMPECO j.d.o.o. za proizvodnju i trgovinu, OIB 14451702391, Lička 119,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CAMPECO j.d.o.o. za proizvodnju i trgovinu</item>
      <item>RH MF  Porezna uprava, Porezno mjesto Vukovar</item>
    </izvorni_sadrzaj>
    <derivirana_varijabla naziv="DomainObject.Predmet.SudioniciListNaziv_1">
      <item>CAMPECO j.d.o.o. za proizvodnju i trgovinu</item>
      <item>RH MF  Porezna uprava, Porezno mjesto Vukovar</item>
    </derivirana_varijabla>
  </DomainObject.Predmet.SudioniciListNaziv>
  <DomainObject.Predmet.SudioniciListAdressOIB>
    <izvorni_sadrzaj>
      <item>CAMPECO j.d.o.o. za proizvodnju i trgovinu, OIB 14451702391, Lička 119,32000 Vukovar</item>
      <item>RH MF  Porezna uprava, Porezno mjesto Vukovar, OIB 18683136487</item>
    </izvorni_sadrzaj>
    <derivirana_varijabla naziv="DomainObject.Predmet.SudioniciListAdressOIB_1">
      <item>CAMPECO j.d.o.o. za proizvodnju i trgovinu, OIB 14451702391, Lička 119,32000 Vukovar</item>
      <item>RH MF 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14451702391</item>
      <item>, OIB 18683136487</item>
    </izvorni_sadrzaj>
    <derivirana_varijabla naziv="DomainObject.Predmet.SudioniciListNazivOIB_1">
      <item>, OIB 14451702391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6876E-BDAB-406D-B7F9-5AFF82C50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451</properties:Words>
  <properties:Characters>2493</properties:Characters>
  <properties:Lines>112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2016-09-15T11:19:00Z</dcterms:created>
  <dc:creator>hermanj</dc:creator>
  <cp:lastModifiedBy>Danijela Sekulić</cp:lastModifiedBy>
  <cp:lastPrinted>2016-09-15T11:18:00Z</cp:lastPrinted>
  <dcterms:modified xmlns:xsi="http://www.w3.org/2001/XMLSchema-instance" xsi:type="dcterms:W3CDTF">2016-09-15T11:19:00Z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