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da04" w14:paraId="42bda04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5553E8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993C1E">
        <w:rPr>
          <w:rFonts w:hAnsi="Times New Roman" w:ascii="Times New Roman"/>
          <w:b w:val="false"/>
          <w:color w:val="auto"/>
          <w:szCs w:val="24"/>
        </w:rPr>
        <w:t>1448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993C1E">
        <w:rPr>
          <w:rFonts w:hAnsi="Times New Roman" w:ascii="Times New Roman"/>
          <w:b w:val="false"/>
          <w:color w:val="auto"/>
          <w:szCs w:val="24"/>
        </w:rPr>
        <w:t>3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0794F" w:rsidRPr="00F0794F">
        <w:rPr>
          <w:rFonts w:hAnsi="Times New Roman" w:ascii="Times New Roman"/>
          <w:b w:val="false"/>
          <w:color w:val="auto"/>
          <w:szCs w:val="24"/>
        </w:rPr>
        <w:t xml:space="preserve">CENTAR ZA MARKETING CEMA d.o.o. u stečaju, Makančeva 16, Zagreb, </w:t>
      </w:r>
      <w:proofErr w:type="spellStart"/>
      <w:r w:rsidR="00F0794F" w:rsidRPr="00F0794F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F0794F" w:rsidRPr="00F0794F">
        <w:rPr>
          <w:rFonts w:hAnsi="Times New Roman" w:ascii="Times New Roman"/>
          <w:b w:val="false"/>
          <w:color w:val="auto"/>
          <w:szCs w:val="24"/>
        </w:rPr>
        <w:t>:03194436526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01E76">
        <w:rPr>
          <w:rFonts w:hAnsi="Times New Roman" w:ascii="Times New Roman"/>
          <w:b w:val="false"/>
          <w:color w:val="auto"/>
          <w:szCs w:val="24"/>
        </w:rPr>
        <w:t>10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B01E76">
        <w:rPr>
          <w:rFonts w:hAnsi="Times New Roman" w:ascii="Times New Roman"/>
          <w:b w:val="false"/>
          <w:color w:val="auto"/>
          <w:szCs w:val="24"/>
        </w:rPr>
        <w:t>srpnja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5553E8">
        <w:rPr>
          <w:rFonts w:hAnsi="Times New Roman" w:ascii="Times New Roman"/>
          <w:b w:val="false"/>
          <w:color w:val="auto"/>
          <w:szCs w:val="24"/>
        </w:rPr>
        <w:t>7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diobu</w:t>
      </w:r>
      <w:r w:rsidR="00CE2CBB" w:rsidRPr="000A526B">
        <w:t xml:space="preserve"> prema diobnom popisu od </w:t>
      </w:r>
      <w:r w:rsidR="00993C1E">
        <w:t>4</w:t>
      </w:r>
      <w:r w:rsidR="00CE2CBB" w:rsidRPr="000A526B">
        <w:t xml:space="preserve">. </w:t>
      </w:r>
      <w:r w:rsidR="00993C1E">
        <w:t>svibnja</w:t>
      </w:r>
      <w:r w:rsidR="00CE2CBB" w:rsidRPr="000A526B">
        <w:t xml:space="preserve"> 201</w:t>
      </w:r>
      <w:r w:rsidR="005553E8">
        <w:t>7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993C1E">
        <w:t>I</w:t>
      </w:r>
      <w:r w:rsidR="00506EE3">
        <w:t>I</w:t>
      </w:r>
      <w:r w:rsidRPr="000A526B">
        <w:t xml:space="preserve"> višeg isplatnog reda u iznosu od </w:t>
      </w:r>
      <w:r w:rsidR="00993C1E">
        <w:t>441</w:t>
      </w:r>
      <w:r w:rsidR="005553E8">
        <w:t>.</w:t>
      </w:r>
      <w:r w:rsidR="00993C1E">
        <w:t>599</w:t>
      </w:r>
      <w:r w:rsidR="005553E8">
        <w:t>,</w:t>
      </w:r>
      <w:r w:rsidR="00993C1E">
        <w:t>69</w:t>
      </w:r>
      <w:r w:rsidR="000A526B">
        <w:t xml:space="preserve"> kn</w:t>
      </w:r>
      <w:r w:rsidRPr="000A526B">
        <w:t xml:space="preserve">, odnosno </w:t>
      </w:r>
      <w:r w:rsidR="00993C1E">
        <w:t>100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Pr="000A526B">
        <w:t>.</w:t>
      </w:r>
    </w:p>
    <w:p w:rsidRDefault="00B01E76" w:rsidP="00B01E76" w:rsidR="00B01E76">
      <w:pPr>
        <w:jc w:val="both"/>
      </w:pPr>
    </w:p>
    <w:tbl>
      <w:tblPr>
        <w:tblStyle w:val="Reetkatablice"/>
        <w:tblpPr w:tblpY="1" w:vertAnchor="text" w:rightFromText="180" w:leftFromText="180"/>
        <w:tblOverlap w:val="never"/>
        <w:tblW w:type="dxa" w:w="9198"/>
        <w:tblLook w:val="00A0" w:noVBand="0" w:noHBand="0" w:lastColumn="0" w:firstColumn="1" w:lastRow="0" w:firstRow="1"/>
      </w:tblPr>
      <w:tblGrid>
        <w:gridCol w:w="656"/>
        <w:gridCol w:w="3417"/>
        <w:gridCol w:w="1734"/>
        <w:gridCol w:w="1867"/>
        <w:gridCol w:w="1524"/>
      </w:tblGrid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Rbr</w:t>
            </w:r>
            <w:proofErr w:type="spellEnd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VJEROVNIK</w:t>
            </w:r>
            <w:proofErr w:type="spellEnd"/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UTVRĐENA</w:t>
            </w:r>
            <w:proofErr w:type="spellEnd"/>
            <w:r>
              <w:rPr>
                <w:rFonts w:cs="Tahoma" w:hAnsi="Arial" w:ascii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TRAŽBINA</w:t>
            </w:r>
            <w:proofErr w:type="spellEnd"/>
            <w:r>
              <w:rPr>
                <w:rFonts w:cs="Tahoma" w:hAnsi="Arial" w:ascii="Arial"/>
                <w:b/>
                <w:bCs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KN</w:t>
            </w:r>
            <w:proofErr w:type="spellEnd"/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ISPLATA</w:t>
            </w:r>
            <w:proofErr w:type="spellEnd"/>
            <w:r>
              <w:rPr>
                <w:rFonts w:cs="Tahoma" w:hAnsi="Arial" w:ascii="Arial"/>
                <w:b/>
                <w:bCs/>
                <w:sz w:val="22"/>
                <w:szCs w:val="22"/>
              </w:rPr>
              <w:t xml:space="preserve"> PO </w:t>
            </w: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PREDLOŽENOJ</w:t>
            </w:r>
            <w:proofErr w:type="spellEnd"/>
            <w:r>
              <w:rPr>
                <w:rFonts w:cs="Tahoma" w:hAnsi="Arial" w:ascii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DIOBI</w:t>
            </w:r>
            <w:proofErr w:type="spellEnd"/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POSTOTAK</w:t>
            </w:r>
            <w:proofErr w:type="spellEnd"/>
            <w:r>
              <w:rPr>
                <w:rFonts w:cs="Tahoma" w:hAnsi="Arial" w:ascii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NAMIRENJA</w:t>
            </w:r>
            <w:proofErr w:type="spellEnd"/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1.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2"/>
                <w:szCs w:val="20"/>
              </w:rPr>
              <w:t>Financijska</w:t>
            </w:r>
            <w:proofErr w:type="spellEnd"/>
            <w:r>
              <w:rPr>
                <w:rFonts w:hAnsi="Arial" w:ascii="Arial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  <w:szCs w:val="20"/>
              </w:rPr>
              <w:t>agencija</w:t>
            </w:r>
            <w:proofErr w:type="spellEnd"/>
          </w:p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hAnsi="Arial" w:ascii="Arial"/>
                <w:sz w:val="22"/>
                <w:szCs w:val="20"/>
              </w:rPr>
              <w:t>OIB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: 85821130368 </w:t>
            </w:r>
            <w:proofErr w:type="spellStart"/>
            <w:r>
              <w:rPr>
                <w:rFonts w:hAnsi="Arial" w:ascii="Arial"/>
                <w:sz w:val="22"/>
                <w:szCs w:val="20"/>
              </w:rPr>
              <w:t>Vrtni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 put 3, Zagreb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1.914,63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1.914,63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2.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r>
              <w:rPr>
                <w:rFonts w:hAnsi="Arial" w:ascii="Arial"/>
                <w:b/>
                <w:sz w:val="22"/>
              </w:rPr>
              <w:t xml:space="preserve">GRAD ZAGREB,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 xml:space="preserve">: 61817894937, Zagreb, </w:t>
            </w:r>
            <w:proofErr w:type="spellStart"/>
            <w:r>
              <w:rPr>
                <w:rFonts w:hAnsi="Arial" w:ascii="Arial"/>
                <w:sz w:val="22"/>
              </w:rPr>
              <w:t>Trg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Stjepana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Radića</w:t>
            </w:r>
            <w:proofErr w:type="spellEnd"/>
            <w:r>
              <w:rPr>
                <w:rFonts w:hAnsi="Arial" w:ascii="Arial"/>
                <w:sz w:val="22"/>
              </w:rPr>
              <w:t xml:space="preserve"> 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60.892,76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60.892,76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r>
              <w:rPr>
                <w:rFonts w:hAnsi="Arial" w:ascii="Arial"/>
                <w:b/>
                <w:sz w:val="22"/>
              </w:rPr>
              <w:t xml:space="preserve">GRAD ZAGREB,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 xml:space="preserve">: 61817894937, Zagreb, </w:t>
            </w:r>
            <w:proofErr w:type="spellStart"/>
            <w:r>
              <w:rPr>
                <w:rFonts w:hAnsi="Arial" w:ascii="Arial"/>
                <w:sz w:val="22"/>
              </w:rPr>
              <w:t>Trg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Stjepana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Radića</w:t>
            </w:r>
            <w:proofErr w:type="spellEnd"/>
            <w:r>
              <w:rPr>
                <w:rFonts w:hAnsi="Arial" w:ascii="Arial"/>
                <w:sz w:val="22"/>
              </w:rPr>
              <w:t xml:space="preserve"> 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166.514,51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166.514,51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4.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2"/>
              </w:rPr>
              <w:t>HRVATSKE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VODE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; </w:t>
            </w:r>
            <w:proofErr w:type="spellStart"/>
            <w:r>
              <w:rPr>
                <w:rFonts w:hAnsi="Arial" w:ascii="Arial"/>
                <w:b/>
                <w:sz w:val="22"/>
              </w:rPr>
              <w:t>VODNOGOSPODARSKI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ODJEL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ZA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GORNJU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SAVU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, </w:t>
            </w:r>
            <w:r>
              <w:rPr>
                <w:rFonts w:hAnsi="Arial" w:ascii="Arial"/>
                <w:sz w:val="22"/>
              </w:rPr>
              <w:t xml:space="preserve">Zagreb, </w:t>
            </w:r>
            <w:proofErr w:type="spellStart"/>
            <w:r>
              <w:rPr>
                <w:rFonts w:hAnsi="Arial" w:ascii="Arial"/>
                <w:sz w:val="22"/>
              </w:rPr>
              <w:t>Ulica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grada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Vukovara</w:t>
            </w:r>
            <w:proofErr w:type="spellEnd"/>
            <w:r>
              <w:rPr>
                <w:rFonts w:hAnsi="Arial" w:ascii="Arial"/>
                <w:sz w:val="22"/>
              </w:rPr>
              <w:t xml:space="preserve"> 220,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>: 28921383001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23.002,98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23.002,98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r>
              <w:rPr>
                <w:rFonts w:hAnsi="Arial" w:ascii="Arial"/>
                <w:b/>
                <w:sz w:val="22"/>
              </w:rPr>
              <w:t xml:space="preserve">DAVOR ROCCO,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 xml:space="preserve">: 12153588655, </w:t>
            </w:r>
            <w:proofErr w:type="spellStart"/>
            <w:r>
              <w:rPr>
                <w:rFonts w:hAnsi="Arial" w:ascii="Arial"/>
                <w:sz w:val="22"/>
              </w:rPr>
              <w:t>Brdovec</w:t>
            </w:r>
            <w:proofErr w:type="spellEnd"/>
            <w:r>
              <w:rPr>
                <w:rFonts w:hAnsi="Arial" w:ascii="Arial"/>
                <w:sz w:val="22"/>
              </w:rPr>
              <w:t xml:space="preserve">, A. A. </w:t>
            </w:r>
            <w:proofErr w:type="spellStart"/>
            <w:r>
              <w:rPr>
                <w:rFonts w:hAnsi="Arial" w:ascii="Arial"/>
                <w:sz w:val="22"/>
              </w:rPr>
              <w:t>Baričevića</w:t>
            </w:r>
            <w:proofErr w:type="spellEnd"/>
            <w:r>
              <w:rPr>
                <w:rFonts w:hAnsi="Arial" w:ascii="Arial"/>
                <w:sz w:val="22"/>
              </w:rPr>
              <w:t xml:space="preserve"> 21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13.851,07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13.851,07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r>
              <w:rPr>
                <w:rFonts w:hAnsi="Arial" w:ascii="Arial"/>
                <w:b/>
                <w:sz w:val="22"/>
              </w:rPr>
              <w:t xml:space="preserve">SANJA ROCCO,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 xml:space="preserve">: 41114147703, Zagreb, </w:t>
            </w:r>
            <w:proofErr w:type="spellStart"/>
            <w:r>
              <w:rPr>
                <w:rFonts w:hAnsi="Arial" w:ascii="Arial"/>
                <w:sz w:val="22"/>
              </w:rPr>
              <w:t>Ilica</w:t>
            </w:r>
            <w:proofErr w:type="spellEnd"/>
            <w:r>
              <w:rPr>
                <w:rFonts w:hAnsi="Arial" w:ascii="Arial"/>
                <w:sz w:val="22"/>
              </w:rPr>
              <w:t xml:space="preserve"> 91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60.784,46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60.784,46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 xml:space="preserve">7. 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2"/>
              </w:rPr>
              <w:t>Suvlasnici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stambene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zgrade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u Zagrebu, </w:t>
            </w:r>
            <w:proofErr w:type="spellStart"/>
            <w:r>
              <w:rPr>
                <w:rFonts w:hAnsi="Arial" w:ascii="Arial"/>
                <w:b/>
                <w:sz w:val="22"/>
              </w:rPr>
              <w:t>Makančeva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16, </w:t>
            </w:r>
            <w:proofErr w:type="spellStart"/>
            <w:r>
              <w:rPr>
                <w:rFonts w:hAnsi="Arial" w:ascii="Arial"/>
                <w:b/>
                <w:sz w:val="22"/>
              </w:rPr>
              <w:t>Brezak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Jasna i dr., </w:t>
            </w:r>
            <w:proofErr w:type="spellStart"/>
            <w:r>
              <w:rPr>
                <w:rFonts w:hAnsi="Arial" w:ascii="Arial"/>
                <w:b/>
                <w:sz w:val="22"/>
              </w:rPr>
              <w:t>zastupani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po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upravitelju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GSKG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d.o.o.,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 xml:space="preserve">: 03744272526, Zagreb, </w:t>
            </w:r>
            <w:proofErr w:type="spellStart"/>
            <w:r>
              <w:rPr>
                <w:rFonts w:hAnsi="Arial" w:ascii="Arial"/>
                <w:sz w:val="22"/>
              </w:rPr>
              <w:t>Savska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cesta</w:t>
            </w:r>
            <w:proofErr w:type="spellEnd"/>
            <w:r>
              <w:rPr>
                <w:rFonts w:hAnsi="Arial" w:ascii="Arial"/>
                <w:sz w:val="22"/>
              </w:rPr>
              <w:t xml:space="preserve"> 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59.647,78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59.647,78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 xml:space="preserve">8. 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sz w:val="22"/>
                <w:szCs w:val="20"/>
              </w:rPr>
              <w:t>Zagrebački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 holding d.o.o. </w:t>
            </w:r>
            <w:proofErr w:type="spellStart"/>
            <w:r>
              <w:rPr>
                <w:rFonts w:hAnsi="Arial" w:ascii="Arial"/>
                <w:sz w:val="22"/>
                <w:szCs w:val="20"/>
              </w:rPr>
              <w:t>OIB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: </w:t>
            </w:r>
            <w:r>
              <w:rPr>
                <w:rFonts w:hAnsi="Arial" w:ascii="Arial"/>
                <w:sz w:val="22"/>
                <w:szCs w:val="20"/>
              </w:rPr>
              <w:lastRenderedPageBreak/>
              <w:t>85584865987,</w:t>
            </w:r>
          </w:p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sz w:val="22"/>
                <w:szCs w:val="20"/>
              </w:rPr>
              <w:t>Podružnica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  <w:szCs w:val="20"/>
              </w:rPr>
              <w:t>Čistoća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, Zagreb, </w:t>
            </w:r>
            <w:proofErr w:type="spellStart"/>
            <w:r>
              <w:rPr>
                <w:rFonts w:hAnsi="Arial" w:ascii="Arial"/>
                <w:sz w:val="22"/>
                <w:szCs w:val="20"/>
              </w:rPr>
              <w:t>Radnička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  <w:szCs w:val="20"/>
              </w:rPr>
              <w:t>cesta</w:t>
            </w:r>
            <w:proofErr w:type="spellEnd"/>
            <w:r>
              <w:rPr>
                <w:rFonts w:hAnsi="Arial" w:ascii="Arial"/>
                <w:sz w:val="22"/>
                <w:szCs w:val="20"/>
              </w:rPr>
              <w:t xml:space="preserve"> 82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lastRenderedPageBreak/>
              <w:t xml:space="preserve">21.857,19 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 xml:space="preserve">21.857,19 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2"/>
              </w:rPr>
              <w:t>HEP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- Operator </w:t>
            </w:r>
            <w:proofErr w:type="spellStart"/>
            <w:r>
              <w:rPr>
                <w:rFonts w:hAnsi="Arial" w:ascii="Arial"/>
                <w:b/>
                <w:sz w:val="22"/>
              </w:rPr>
              <w:t>distribucijskog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sustava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d.o.o.,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 xml:space="preserve">: 46830600751 Zagreb, </w:t>
            </w:r>
            <w:proofErr w:type="spellStart"/>
            <w:r>
              <w:rPr>
                <w:rFonts w:hAnsi="Arial" w:ascii="Arial"/>
                <w:sz w:val="22"/>
              </w:rPr>
              <w:t>Ulica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grada</w:t>
            </w:r>
            <w:proofErr w:type="spellEnd"/>
            <w:r>
              <w:rPr>
                <w:rFonts w:hAnsi="Arial" w:ascii="Arial"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sz w:val="22"/>
              </w:rPr>
              <w:t>Vukovara</w:t>
            </w:r>
            <w:proofErr w:type="spellEnd"/>
            <w:r>
              <w:rPr>
                <w:rFonts w:hAnsi="Arial" w:ascii="Arial"/>
                <w:sz w:val="22"/>
              </w:rPr>
              <w:t xml:space="preserve"> 37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373,41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373,41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2"/>
              </w:rPr>
              <w:t>Republika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Hrvatska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, </w:t>
            </w:r>
            <w:proofErr w:type="spellStart"/>
            <w:r>
              <w:rPr>
                <w:rFonts w:hAnsi="Arial" w:ascii="Arial"/>
                <w:b/>
                <w:sz w:val="22"/>
              </w:rPr>
              <w:t>Ministarstvo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financija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, </w:t>
            </w:r>
            <w:proofErr w:type="spellStart"/>
            <w:r>
              <w:rPr>
                <w:rFonts w:hAnsi="Arial" w:ascii="Arial"/>
                <w:b/>
                <w:sz w:val="22"/>
              </w:rPr>
              <w:t>Porezna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uprava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, </w:t>
            </w:r>
            <w:proofErr w:type="spellStart"/>
            <w:r>
              <w:rPr>
                <w:rFonts w:hAnsi="Arial" w:ascii="Arial"/>
                <w:b/>
                <w:sz w:val="22"/>
              </w:rPr>
              <w:t>Područni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2"/>
              </w:rPr>
              <w:t>ured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Zagreb,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>: 18683136487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31.096,19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31.096,19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11.</w:t>
            </w: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spacing w:afterLines="1" w:after="2" w:beforeLines="1" w:before="2"/>
              <w:rPr>
                <w:rFonts w:hAnsi="Arial" w:ascii="Arial"/>
                <w:b/>
                <w:sz w:val="22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2"/>
              </w:rPr>
              <w:t>Vodoopskrba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i </w:t>
            </w:r>
            <w:proofErr w:type="spellStart"/>
            <w:r>
              <w:rPr>
                <w:rFonts w:hAnsi="Arial" w:ascii="Arial"/>
                <w:b/>
                <w:sz w:val="22"/>
              </w:rPr>
              <w:t>odvodnja</w:t>
            </w:r>
            <w:proofErr w:type="spellEnd"/>
            <w:r>
              <w:rPr>
                <w:rFonts w:hAnsi="Arial" w:ascii="Arial"/>
                <w:b/>
                <w:sz w:val="22"/>
              </w:rPr>
              <w:t xml:space="preserve"> d.o.o., </w:t>
            </w:r>
            <w:r>
              <w:rPr>
                <w:rFonts w:hAnsi="Arial" w:ascii="Arial"/>
                <w:sz w:val="22"/>
              </w:rPr>
              <w:t xml:space="preserve">Zagreb, </w:t>
            </w:r>
            <w:proofErr w:type="spellStart"/>
            <w:r>
              <w:rPr>
                <w:rFonts w:hAnsi="Arial" w:ascii="Arial"/>
                <w:sz w:val="22"/>
              </w:rPr>
              <w:t>Folnegovićeva</w:t>
            </w:r>
            <w:proofErr w:type="spellEnd"/>
            <w:r>
              <w:rPr>
                <w:rFonts w:hAnsi="Arial" w:ascii="Arial"/>
                <w:sz w:val="22"/>
              </w:rPr>
              <w:t xml:space="preserve"> 1, </w:t>
            </w:r>
            <w:proofErr w:type="spellStart"/>
            <w:r>
              <w:rPr>
                <w:rFonts w:hAnsi="Arial" w:ascii="Arial"/>
                <w:sz w:val="22"/>
              </w:rPr>
              <w:t>OIB</w:t>
            </w:r>
            <w:proofErr w:type="spellEnd"/>
            <w:r>
              <w:rPr>
                <w:rFonts w:hAnsi="Arial" w:ascii="Arial"/>
                <w:sz w:val="22"/>
              </w:rPr>
              <w:t>: 83416546499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1.664,71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hAnsi="Arial" w:ascii="Arial"/>
                <w:sz w:val="22"/>
              </w:rPr>
              <w:t>1.664,71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sz w:val="22"/>
                <w:szCs w:val="22"/>
              </w:rPr>
              <w:t>100%</w:t>
            </w:r>
          </w:p>
        </w:tc>
      </w:tr>
      <w:tr w:rsidTr="00B01E76" w:rsidR="00B01E76">
        <w:tc>
          <w:tcPr>
            <w:tcW w:type="dxa" w:w="5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type="dxa" w:w="358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sz w:val="22"/>
                <w:szCs w:val="22"/>
              </w:rPr>
              <w:t>SVEUKUPNO</w:t>
            </w:r>
            <w:proofErr w:type="spellEnd"/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sz w:val="22"/>
                <w:szCs w:val="22"/>
              </w:rPr>
              <w:t>441.599,69</w:t>
            </w:r>
          </w:p>
        </w:tc>
        <w:tc>
          <w:tcPr>
            <w:tcW w:type="dxa" w:w="180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sz w:val="22"/>
                <w:szCs w:val="22"/>
              </w:rPr>
              <w:t>441.599,69</w:t>
            </w:r>
          </w:p>
        </w:tc>
        <w:tc>
          <w:tcPr>
            <w:tcW w:type="dxa" w:w="14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01E76" w:rsidP="008C02A7" w:rsidR="00B01E76">
            <w:pPr>
              <w:jc w:val="both"/>
              <w:rPr>
                <w:rFonts w:cs="Tahoma" w:eastAsia="Times New Roman" w:hAnsi="Arial" w:ascii="Arial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sz w:val="22"/>
                <w:szCs w:val="22"/>
              </w:rPr>
              <w:t>100%</w:t>
            </w:r>
          </w:p>
        </w:tc>
      </w:tr>
    </w:tbl>
    <w:p w:rsidRDefault="00B01E76" w:rsidP="00B01E76" w:rsidR="00B01E76">
      <w:pPr>
        <w:jc w:val="both"/>
      </w:pPr>
    </w:p>
    <w:p w:rsidRDefault="001679CF" w:rsidP="00834828" w:rsidR="001679CF">
      <w:pPr>
        <w:ind w:firstLine="708"/>
        <w:jc w:val="both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993C1E">
        <w:t>10</w:t>
      </w:r>
      <w:r w:rsidR="00690661" w:rsidRPr="000A526B">
        <w:t xml:space="preserve">. </w:t>
      </w:r>
      <w:r w:rsidR="00993C1E">
        <w:t>srpnja</w:t>
      </w:r>
      <w:r w:rsidR="0027235A" w:rsidRPr="000A526B">
        <w:t xml:space="preserve"> </w:t>
      </w:r>
      <w:r w:rsidR="00690661" w:rsidRPr="000A526B">
        <w:t>201</w:t>
      </w:r>
      <w:r w:rsidR="005553E8">
        <w:t>7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>
      <w:pPr>
        <w:ind w:left="4956"/>
        <w:jc w:val="center"/>
      </w:pPr>
      <w:r w:rsidRPr="000A526B">
        <w:t>Mislav Kolakušić</w:t>
      </w:r>
      <w:r w:rsidR="00D16F61">
        <w:t xml:space="preserve"> v.r.</w:t>
      </w:r>
    </w:p>
    <w:p w:rsidRDefault="00D16F61" w:rsidP="00210798" w:rsidR="00D16F61">
      <w:pPr>
        <w:ind w:left="4956"/>
        <w:jc w:val="center"/>
      </w:pPr>
    </w:p>
    <w:p w:rsidRDefault="00D16F61" w:rsidP="00210798" w:rsidR="00D16F61" w:rsidRPr="000A526B">
      <w:pPr>
        <w:ind w:left="4956"/>
        <w:jc w:val="center"/>
      </w:pPr>
    </w:p>
    <w:p w:rsidRDefault="00D16F61" w:rsidP="007A1486" w:rsidR="00D16F6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16F61" w:rsidP="007A1486" w:rsidR="00D16F6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16F61" w:rsidP="007A1486" w:rsidR="00D16F61" w:rsidRPr="007A1486">
      <w:pPr>
        <w:ind w:left="720"/>
      </w:pPr>
    </w:p>
    <w:p w:rsidRDefault="00210798" w:rsidP="00210798" w:rsidR="00210798" w:rsidRPr="000A526B">
      <w:pPr>
        <w:ind w:left="360"/>
        <w:jc w:val="center"/>
      </w:pPr>
    </w:p>
    <w:sectPr w:rsidR="00210798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782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553E8"/>
    <w:rsid w:val="00562967"/>
    <w:rsid w:val="00591F85"/>
    <w:rsid w:val="005F4DEF"/>
    <w:rsid w:val="00623A0B"/>
    <w:rsid w:val="00690661"/>
    <w:rsid w:val="007E0964"/>
    <w:rsid w:val="00834828"/>
    <w:rsid w:val="00867C17"/>
    <w:rsid w:val="008B774C"/>
    <w:rsid w:val="00932F52"/>
    <w:rsid w:val="00993C1E"/>
    <w:rsid w:val="009952F9"/>
    <w:rsid w:val="00A04249"/>
    <w:rsid w:val="00A86F08"/>
    <w:rsid w:val="00AB58A5"/>
    <w:rsid w:val="00B01E76"/>
    <w:rsid w:val="00B32B6B"/>
    <w:rsid w:val="00B73156"/>
    <w:rsid w:val="00C57E2E"/>
    <w:rsid w:val="00C746BA"/>
    <w:rsid w:val="00CE2CBB"/>
    <w:rsid w:val="00D16F61"/>
    <w:rsid w:val="00D26C29"/>
    <w:rsid w:val="00E5533B"/>
    <w:rsid w:val="00EB7648"/>
    <w:rsid w:val="00EC31BC"/>
    <w:rsid w:val="00ED01CA"/>
    <w:rsid w:val="00F0794F"/>
    <w:rsid w:val="00F1684B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01E76"/>
    <w:rPr>
      <w:rFonts w:cstheme="minorBidi" w:eastAsiaTheme="minorHAnsi" w:hAnsiTheme="minorHAnsi" w:asciiTheme="minorHAnsi"/>
      <w:sz w:val="24"/>
      <w:szCs w:val="24"/>
      <w:lang w:eastAsia="en-US"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6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01E76"/>
    <w:rPr>
      <w:rFonts w:asciiTheme="minorHAnsi" w:cstheme="minorBidi" w:eastAsiaTheme="minorHAnsi" w:hAnsiTheme="minorHAnsi"/>
      <w:sz w:val="24"/>
      <w:szCs w:val="24"/>
      <w:lang w:eastAsia="en-US"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6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1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311</properties:Words>
  <properties:Characters>1686</properties:Characters>
  <properties:Lines>130</properties:Lines>
  <properties:Paragraphs>79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2017-07-10T11:48:00Z</dcterms:created>
  <dc:creator>RH-TDU</dc:creator>
  <cp:lastModifiedBy>Ivana Stampf</cp:lastModifiedBy>
  <cp:lastPrinted>2013-03-01T09:51:00Z</cp:lastPrinted>
  <dcterms:modified xmlns:xsi="http://www.w3.org/2001/XMLSchema-instance" xsi:type="dcterms:W3CDTF">2017-07-10T12:23:00Z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