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7b07" w14:paraId="4d87b07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KORNATI d.o.o. Tribunj, Sv. Nikole 6, MBS:100004165, OIB:19156194293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KORNATI d.o.o. Tribunj, Sv. Nikole 6, MBS:100004165, OIB:19156194293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11,50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Krvavica.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KORNATI d.o.o. Tribunj, Sv. Nikole 6, MBS:100004165, OIB:19156194293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KORNATI d.o.o. Tribunj, Sv. Nikole 6, MBS:100004165, OIB:19156194293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022C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071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ABA" w:rsidP="00345FCD" w:rsidR="00805ABA">
      <w:pPr>
        <w:spacing w:lineRule="auto" w:line="240" w:after="0"/>
      </w:pPr>
      <w:r>
        <w:separator/>
      </w:r>
    </w:p>
  </w:endnote>
  <w:endnote w:id="0" w:type="continuationSeparator">
    <w:p w:rsidRDefault="00805ABA" w:rsidP="00345FCD" w:rsidR="00805A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ABA" w:rsidP="00345FCD" w:rsidR="00805ABA">
      <w:pPr>
        <w:spacing w:lineRule="auto" w:line="240" w:after="0"/>
      </w:pPr>
      <w:r>
        <w:separator/>
      </w:r>
    </w:p>
  </w:footnote>
  <w:footnote w:id="0" w:type="continuationSeparator">
    <w:p w:rsidRDefault="00805ABA" w:rsidP="00345FCD" w:rsidR="00805A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F0712">
      <w:rPr>
        <w:noProof/>
      </w:rPr>
      <w:t>2</w:t>
    </w:r>
    <w:r>
      <w:fldChar w:fldCharType="end"/>
    </w:r>
    <w:r>
      <w:t xml:space="preserve">                            </w:t>
    </w:r>
    <w:r w:rsidR="00486D95">
      <w:t xml:space="preserve">                        9 St-6</w:t>
    </w:r>
    <w:r w:rsidR="008022C8">
      <w:t>18</w:t>
    </w:r>
    <w:r>
      <w:t>/15</w:t>
    </w:r>
  </w:p>
  <w:p w:rsidRDefault="00EF0712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345FCD"/>
    <w:rsid w:val="003D4AC4"/>
    <w:rsid w:val="00486D95"/>
    <w:rsid w:val="00603DFD"/>
    <w:rsid w:val="00617318"/>
    <w:rsid w:val="0072140D"/>
    <w:rsid w:val="007F555B"/>
    <w:rsid w:val="008022C8"/>
    <w:rsid w:val="00805ABA"/>
    <w:rsid w:val="008E5891"/>
    <w:rsid w:val="00A95A7E"/>
    <w:rsid w:val="00AF4CA6"/>
    <w:rsid w:val="00B94B18"/>
    <w:rsid w:val="00D9466A"/>
    <w:rsid w:val="00DB713E"/>
    <w:rsid w:val="00EF071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F0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7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07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07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07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F0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7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07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07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07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 društvo s ograničenom odgovornošću za trgovinu i usluge</izvorni_sadrzaj>
    <derivirana_varijabla naziv="DomainObject.Predmet.ProtustrankaFormated_1">  KORNATI društvo s ograničenom odgovornošću za trgovinu i usluge</derivirana_varijabla>
  </DomainObject.Predmet.ProtustrankaFormated>
  <DomainObject.Predmet.ProtustrankaFormatedOIB>
    <izvorni_sadrzaj>  KORNATI društvo s ograničenom odgovornošću za trgovinu i usluge, OIB 19156194293</izvorni_sadrzaj>
    <derivirana_varijabla naziv="DomainObject.Predmet.ProtustrankaFormatedOIB_1">  KORNATI društvo s ograničenom odgovornošću za trgovinu i usluge, OIB 19156194293</derivirana_varijabla>
  </DomainObject.Predmet.ProtustrankaFormatedOIB>
  <DomainObject.Predmet.ProtustrankaFormatedWithAdress>
    <izvorni_sadrzaj> KORNATI društvo s ograničenom odgovornošću za trgovinu i usluge, Sv. Nikole 6, 22211 Tribunj</izvorni_sadrzaj>
    <derivirana_varijabla naziv="DomainObject.Predmet.ProtustrankaFormatedWithAdress_1"> KORNATI društvo s ograničenom odgovornošću za trgovinu i usluge, Sv. Nikole 6, 22211 Tribunj</derivirana_varijabla>
  </DomainObject.Predmet.ProtustrankaFormatedWithAdress>
  <DomainObject.Predmet.ProtustrankaFormatedWithAdressOIB>
    <izvorni_sadrzaj> KORNATI društvo s ograničenom odgovornošću za trgovinu i usluge, OIB 19156194293, Sv. Nikole 6, 22211 Tribunj</izvorni_sadrzaj>
    <derivirana_varijabla naziv="DomainObject.Predmet.ProtustrankaFormatedWithAdressOIB_1"> KORNATI društvo s ograničenom odgovornošću za trgovinu i usluge, OIB 19156194293, Sv. Nikole 6, 22211 Tribunj</derivirana_varijabla>
  </DomainObject.Predmet.ProtustrankaFormatedWithAdressOIB>
  <DomainObject.Predmet.ProtustrankaWithAdress>
    <izvorni_sadrzaj>KORNATI društvo s ograničenom odgovornošću za trgovinu i usluge Sv. Nikole 6, 22211 Tribunj</izvorni_sadrzaj>
    <derivirana_varijabla naziv="DomainObject.Predmet.ProtustrankaWithAdress_1">KORNATI društvo s ograničenom odgovornošću za trgovinu i usluge Sv. Nikole 6, 22211 Tribunj</derivirana_varijabla>
  </DomainObject.Predmet.ProtustrankaWithAdress>
  <DomainObject.Predmet.ProtustrankaWithAdressOIB>
    <izvorni_sadrzaj>KORNATI društvo s ograničenom odgovornošću za trgovinu i usluge, OIB 19156194293, Sv. Nikole 6, 22211 Tribunj</izvorni_sadrzaj>
    <derivirana_varijabla naziv="DomainObject.Predmet.ProtustrankaWithAdressOIB_1">KORNATI društvo s ograničenom odgovornošću za trgovinu i usluge, OIB 19156194293, Sv. Nikole 6, 22211 Tribunj</derivirana_varijabla>
  </DomainObject.Predmet.ProtustrankaWithAdressOIB>
  <DomainObject.Predmet.ProtustrankaNazivFormated>
    <izvorni_sadrzaj>KORNATI društvo s ograničenom odgovornošću za trgovinu i usluge</izvorni_sadrzaj>
    <derivirana_varijabla naziv="DomainObject.Predmet.ProtustrankaNazivFormated_1">KORNATI društvo s ograničenom odgovornošću za trgovinu i usluge</derivirana_varijabla>
  </DomainObject.Predmet.ProtustrankaNazivFormated>
  <DomainObject.Predmet.ProtustrankaNazivFormatedOIB>
    <izvorni_sadrzaj>KORNATI društvo s ograničenom odgovornošću za trgovinu i usluge, OIB 19156194293</izvorni_sadrzaj>
    <derivirana_varijabla naziv="DomainObject.Predmet.ProtustrankaNazivFormatedOIB_1">KORNATI društvo s ograničenom odgovornošću za trgovinu i usluge, OIB 19156194293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 društvo s ograničenom odgovornošću za trgovinu i usluge</item>
    </izvorni_sadrzaj>
    <derivirana_varijabla naziv="DomainObject.Predmet.ProtuStrankaListFormated_1">
      <item>KORNATI društvo s ograničenom odgovornošću za trgovinu i usluge</item>
    </derivirana_varijabla>
  </DomainObject.Predmet.ProtuStrankaListFormated>
  <DomainObject.Predmet.ProtuStrankaListFormatedOIB>
    <izvorni_sadrzaj>
      <item>KORNATI društvo s ograničenom odgovornošću za trgovinu i usluge, OIB 19156194293</item>
    </izvorni_sadrzaj>
    <derivirana_varijabla naziv="DomainObject.Predmet.ProtuStrankaListFormatedOIB_1">
      <item>KORNATI društvo s ograničenom odgovornošću za trgovinu i usluge, OIB 19156194293</item>
    </derivirana_varijabla>
  </DomainObject.Predmet.ProtuStrankaListFormatedOIB>
  <DomainObject.Predmet.ProtuStrankaListFormatedWithAdress>
    <izvorni_sadrzaj>
      <item>KORNATI društvo s ograničenom odgovornošću za trgovinu i usluge, Sv. Nikole 6, 22211 Tribunj</item>
    </izvorni_sadrzaj>
    <derivirana_varijabla naziv="DomainObject.Predmet.ProtuStrankaListFormatedWithAdress_1">
      <item>KORNATI društvo s ograničenom odgovornošću za trgovinu i usluge, Sv. Nikole 6, 22211 Tribunj</item>
    </derivirana_varijabla>
  </DomainObject.Predmet.ProtuStrankaListFormatedWithAdress>
  <DomainObject.Predmet.ProtuStrankaListFormatedWithAdressOIB>
    <izvorni_sadrzaj>
      <item>KORNATI društvo s ograničenom odgovornošću za trgovinu i usluge, OIB 19156194293, Sv. Nikole 6, 22211 Tribunj</item>
    </izvorni_sadrzaj>
    <derivirana_varijabla naziv="DomainObject.Predmet.ProtuStrankaListFormatedWithAdressOIB_1">
      <item>KORNATI društvo s ograničenom odgovornošću za trgovinu i usluge, OIB 19156194293, Sv. Nikole 6, 22211 Tribunj</item>
    </derivirana_varijabla>
  </DomainObject.Predmet.ProtuStrankaListFormatedWithAdressOIB>
  <DomainObject.Predmet.ProtuStrankaListNazivFormated>
    <izvorni_sadrzaj>
      <item>KORNATI društvo s ograničenom odgovornošću za trgovinu i usluge</item>
    </izvorni_sadrzaj>
    <derivirana_varijabla naziv="DomainObject.Predmet.ProtuStrankaListNazivFormated_1">
      <item>KORNATI društvo s ograničenom odgovornošću za trgovinu i usluge</item>
    </derivirana_varijabla>
  </DomainObject.Predmet.ProtuStrankaListNazivFormated>
  <DomainObject.Predmet.ProtuStrankaListNazivFormatedOIB>
    <izvorni_sadrzaj>
      <item>KORNATI društvo s ograničenom odgovornošću za trgovinu i usluge, OIB 19156194293</item>
    </izvorni_sadrzaj>
    <derivirana_varijabla naziv="DomainObject.Predmet.ProtuStrankaListNazivFormatedOIB_1">
      <item>KORNATI društvo s ograničenom odgovornošću za trgovinu i usluge, OIB 19156194293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 društvo s ograničenom odgovornošću za trgovinu i usluge</izvorni_sadrzaj>
    <derivirana_varijabla naziv="DomainObject.Predmet.ProtustrankaIDrugi_1">KORNATI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KORNATI društvo s ograničenom odgovornošću za trgovinu i usluge, OIB 19156194293, Sv. Nikole 6, 22211 Tribunj</izvorni_sadrzaj>
    <derivirana_varijabla naziv="DomainObject.Predmet.ProtustrankaIDrugiAdressOIB_1">KORNATI društvo s ograničenom odgovornošću za trgovinu i usluge, OIB 19156194293, Sv. Nikole 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KORNATI društvo s ograničenom odgovornošću za trgovinu i usluge</item>
    </izvorni_sadrzaj>
    <derivirana_varijabla naziv="DomainObject.Predmet.SudioniciListNaziv_1">
      <item>FINA - Podružnica Šibenik</item>
      <item>KORNATI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KORNATI društvo s ograničenom odgovornošću za trgovinu i usluge, OIB 19156194293, Sv. Nikole 6,22211 Tribunj</item>
    </izvorni_sadrzaj>
    <derivirana_varijabla naziv="DomainObject.Predmet.SudioniciListAdressOIB_1">
      <item>FINA - Podružnica Šibenik, OIB 85821130368, Perivoj L. Marune 1,22000 Šibenik</item>
      <item>KORNATI društvo s ograničenom odgovornošću za trgovinu i usluge, OIB 19156194293, Sv. Nikole 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19156194293</item>
    </izvorni_sadrzaj>
    <derivirana_varijabla naziv="DomainObject.Predmet.SudioniciListNazivOIB_1">
      <item>, OIB 85821130368</item>
      <item>, OIB 19156194293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2504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2016-01-12T13:32:00Z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