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f931" w14:paraId="368f931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2639CD">
        <w:t>76</w:t>
      </w:r>
      <w:r w:rsidR="00880FC1">
        <w:t>2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80FC1">
        <w:t xml:space="preserve">VE-HA-EF d.o.o., Biograd na Moru, </w:t>
      </w:r>
      <w:r w:rsidR="00D75779">
        <w:t>Z</w:t>
      </w:r>
      <w:r w:rsidR="00880FC1">
        <w:t>agrebačka bb, OIB: 37061572125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2639CD">
        <w:t>17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80FC1">
        <w:t>VE-</w:t>
      </w:r>
      <w:r w:rsidR="00D75779">
        <w:t>HA-EF d.o.o., Biograd na Moru, Z</w:t>
      </w:r>
      <w:r w:rsidR="00880FC1">
        <w:t>agrebačka bb, OIB: 37061572125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F3C64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 w:rsidR="00D60D7C">
        <w:t>40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F3C64" w:rsidP="000A6B55" w:rsidR="000A6B55">
      <w:pPr>
        <w:jc w:val="center"/>
      </w:pPr>
      <w:r>
        <w:t>16.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D60D7C">
        <w:t>42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60D7C">
        <w:t>VE-HA-EF d.o.o., Biograd na Moru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510E74">
        <w:t>1. rujna 2015.</w:t>
      </w:r>
      <w:r w:rsidR="00245588" w:rsidRPr="006A6907">
        <w:t xml:space="preserve"> u Očevidniku redoslijeda osnova za plaćanje ima evidentirane neizvršene osnove za plaćanje u neprekinutom razdoblju od </w:t>
      </w:r>
      <w:r w:rsidR="00D60D7C">
        <w:t>1094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D60D7C">
        <w:t>522.785,20</w:t>
      </w:r>
      <w:r w:rsidR="00EB6C13">
        <w:t xml:space="preserve"> </w:t>
      </w:r>
      <w:r w:rsidR="00245588" w:rsidRPr="006A6907">
        <w:t>kun</w:t>
      </w:r>
      <w:r w:rsidR="00D60D7C">
        <w:t>a</w:t>
      </w:r>
      <w:r w:rsidR="00673D65" w:rsidRPr="006A6907">
        <w:t xml:space="preserve">, te da ima </w:t>
      </w:r>
      <w:r w:rsidR="00D60D7C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2639CD">
        <w:t>17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60D7C">
        <w:t>VE-HA-EF d.o.o., Biograd na Moru</w:t>
      </w:r>
      <w:r w:rsidR="00D60D7C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880FC1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ŽELJKO ZRILIĆ, Biograd na Moru, Savska 2</w:t>
      </w:r>
      <w:r w:rsidR="00C552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5408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639CD">
      <w:t>76</w:t>
    </w:r>
    <w:r w:rsidR="00880FC1">
      <w:t>2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230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39C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85E5A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3C64"/>
    <w:rsid w:val="004F4034"/>
    <w:rsid w:val="004F598E"/>
    <w:rsid w:val="004F758C"/>
    <w:rsid w:val="00500287"/>
    <w:rsid w:val="0050074C"/>
    <w:rsid w:val="00510E74"/>
    <w:rsid w:val="00511268"/>
    <w:rsid w:val="0052007B"/>
    <w:rsid w:val="005202A5"/>
    <w:rsid w:val="00530AEA"/>
    <w:rsid w:val="00540F8E"/>
    <w:rsid w:val="005449BB"/>
    <w:rsid w:val="00554089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76387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2C46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0FC1"/>
    <w:rsid w:val="00887268"/>
    <w:rsid w:val="008921CA"/>
    <w:rsid w:val="00897A81"/>
    <w:rsid w:val="00897F5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1B7F"/>
    <w:rsid w:val="00963059"/>
    <w:rsid w:val="00963DDA"/>
    <w:rsid w:val="00965B5A"/>
    <w:rsid w:val="0096677F"/>
    <w:rsid w:val="00974B89"/>
    <w:rsid w:val="0098701D"/>
    <w:rsid w:val="0099136F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6C25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0EA2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296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CF659F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0D7C"/>
    <w:rsid w:val="00D6321A"/>
    <w:rsid w:val="00D7577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24B9F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4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0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0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0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0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4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0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0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0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0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VE-HA-EF društvo za graditeljstvo, prijevoz robe i trgovinu d.o.o.</izvorni_sadrzaj>
    <derivirana_varijabla naziv="DomainObject.Predmet.ProtustrankaFormated_1">  VE-HA-EF društvo za graditeljstvo, prijevoz robe i trgovinu d.o.o.</derivirana_varijabla>
  </DomainObject.Predmet.ProtustrankaFormated>
  <DomainObject.Predmet.ProtustrankaFormatedOIB>
    <izvorni_sadrzaj>  VE-HA-EF društvo za graditeljstvo, prijevoz robe i trgovinu d.o.o., OIB 37061572125</izvorni_sadrzaj>
    <derivirana_varijabla naziv="DomainObject.Predmet.ProtustrankaFormatedOIB_1">  VE-HA-EF društvo za graditeljstvo, prijevoz robe i trgovinu d.o.o., OIB 37061572125</derivirana_varijabla>
  </DomainObject.Predmet.ProtustrankaFormatedOIB>
  <DomainObject.Predmet.ProtustrankaFormatedWithAdress>
    <izvorni_sadrzaj> VE-HA-EF društvo za graditeljstvo, prijevoz robe i trgovinu d.o.o., Zagrebačka/bb, 23210 Biograd Na Moru</izvorni_sadrzaj>
    <derivirana_varijabla naziv="DomainObject.Predmet.ProtustrankaFormatedWithAdress_1"> VE-HA-EF društvo za graditeljstvo, prijevoz robe i trgovinu d.o.o., Zagrebačka/bb, 23210 Biograd Na Moru</derivirana_varijabla>
  </DomainObject.Predmet.ProtustrankaFormatedWithAdress>
  <DomainObject.Predmet.ProtustrankaFormatedWithAdressOIB>
    <izvorni_sadrzaj> VE-HA-EF društvo za graditeljstvo, prijevoz robe i trgovinu d.o.o., OIB 37061572125, Zagrebačka/bb, 23210 Biograd Na Moru</izvorni_sadrzaj>
    <derivirana_varijabla naziv="DomainObject.Predmet.ProtustrankaFormatedWithAdressOIB_1"> VE-HA-EF društvo za graditeljstvo, prijevoz robe i trgovinu d.o.o., OIB 37061572125, Zagrebačka/bb, 23210 Biograd Na Moru</derivirana_varijabla>
  </DomainObject.Predmet.ProtustrankaFormatedWithAdressOIB>
  <DomainObject.Predmet.ProtustrankaWithAdress>
    <izvorni_sadrzaj>VE-HA-EF društvo za graditeljstvo, prijevoz robe i trgovinu d.o.o. Zagrebačka/bb, 23210 Biograd Na Moru</izvorni_sadrzaj>
    <derivirana_varijabla naziv="DomainObject.Predmet.ProtustrankaWithAdress_1">VE-HA-EF društvo za graditeljstvo, prijevoz robe i trgovinu d.o.o. Zagrebačka/bb, 23210 Biograd Na Moru</derivirana_varijabla>
  </DomainObject.Predmet.ProtustrankaWithAdress>
  <DomainObject.Predmet.ProtustrankaWithAdressOIB>
    <izvorni_sadrzaj>VE-HA-EF društvo za graditeljstvo, prijevoz robe i trgovinu d.o.o., OIB 37061572125, Zagrebačka/bb, 23210 Biograd Na Moru</izvorni_sadrzaj>
    <derivirana_varijabla naziv="DomainObject.Predmet.ProtustrankaWithAdressOIB_1">VE-HA-EF društvo za graditeljstvo, prijevoz robe i trgovinu d.o.o., OIB 37061572125, Zagrebačka/bb, 23210 Biograd Na Moru</derivirana_varijabla>
  </DomainObject.Predmet.ProtustrankaWithAdressOIB>
  <DomainObject.Predmet.ProtustrankaNazivFormated>
    <izvorni_sadrzaj>VE-HA-EF društvo za graditeljstvo, prijevoz robe i trgovinu d.o.o.</izvorni_sadrzaj>
    <derivirana_varijabla naziv="DomainObject.Predmet.ProtustrankaNazivFormated_1">VE-HA-EF društvo za graditeljstvo, prijevoz robe i trgovinu d.o.o.</derivirana_varijabla>
  </DomainObject.Predmet.ProtustrankaNazivFormated>
  <DomainObject.Predmet.ProtustrankaNazivFormatedOIB>
    <izvorni_sadrzaj>VE-HA-EF društvo za graditeljstvo, prijevoz robe i trgovinu d.o.o., OIB 37061572125</izvorni_sadrzaj>
    <derivirana_varijabla naziv="DomainObject.Predmet.ProtustrankaNazivFormatedOIB_1">VE-HA-EF društvo za graditeljstvo, prijevoz robe i trgovinu d.o.o., OIB 37061572125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522785.20</izvorni_sadrzaj>
    <derivirana_varijabla naziv="DomainObject.Predmet.TrenutnaVrijednost_1">522785.20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VE-HA-EF društvo za graditeljstvo, prijevoz robe i trgovinu d.o.o.</item>
    </izvorni_sadrzaj>
    <derivirana_varijabla naziv="DomainObject.Predmet.ProtuStrankaListFormated_1">
      <item>VE-HA-EF društvo za graditeljstvo, prijevoz robe i trgovinu d.o.o.</item>
    </derivirana_varijabla>
  </DomainObject.Predmet.ProtuStrankaListFormated>
  <DomainObject.Predmet.ProtuStrankaListFormatedOIB>
    <izvorni_sadrzaj>
      <item>VE-HA-EF društvo za graditeljstvo, prijevoz robe i trgovinu d.o.o., OIB 37061572125</item>
    </izvorni_sadrzaj>
    <derivirana_varijabla naziv="DomainObject.Predmet.ProtuStrankaListFormatedOIB_1">
      <item>VE-HA-EF društvo za graditeljstvo, prijevoz robe i trgovinu d.o.o., OIB 37061572125</item>
    </derivirana_varijabla>
  </DomainObject.Predmet.ProtuStrankaListFormatedOIB>
  <DomainObject.Predmet.ProtuStrankaListFormatedWithAdress>
    <izvorni_sadrzaj>
      <item>VE-HA-EF društvo za graditeljstvo, prijevoz robe i trgovinu d.o.o., Zagrebačka/bb, 23210 Biograd Na Moru</item>
    </izvorni_sadrzaj>
    <derivirana_varijabla naziv="DomainObject.Predmet.ProtuStrankaListFormatedWithAdress_1">
      <item>VE-HA-EF društvo za graditeljstvo, prijevoz robe i trgovinu d.o.o., Zagrebačka/bb, 23210 Biograd Na Moru</item>
    </derivirana_varijabla>
  </DomainObject.Predmet.ProtuStrankaListFormatedWithAdress>
  <DomainObject.Predmet.ProtuStrankaListFormatedWithAdressOIB>
    <izvorni_sadrzaj>
      <item>VE-HA-EF društvo za graditeljstvo, prijevoz robe i trgovinu d.o.o., OIB 37061572125, Zagrebačka/bb, 23210 Biograd Na Moru</item>
    </izvorni_sadrzaj>
    <derivirana_varijabla naziv="DomainObject.Predmet.ProtuStrankaListFormatedWithAdressOIB_1">
      <item>VE-HA-EF društvo za graditeljstvo, prijevoz robe i trgovinu d.o.o., OIB 37061572125, Zagrebačka/bb, 23210 Biograd Na Moru</item>
    </derivirana_varijabla>
  </DomainObject.Predmet.ProtuStrankaListFormatedWithAdressOIB>
  <DomainObject.Predmet.ProtuStrankaListNazivFormated>
    <izvorni_sadrzaj>
      <item>VE-HA-EF društvo za graditeljstvo, prijevoz robe i trgovinu d.o.o.</item>
    </izvorni_sadrzaj>
    <derivirana_varijabla naziv="DomainObject.Predmet.ProtuStrankaListNazivFormated_1">
      <item>VE-HA-EF društvo za graditeljstvo, prijevoz robe i trgovinu d.o.o.</item>
    </derivirana_varijabla>
  </DomainObject.Predmet.ProtuStrankaListNazivFormated>
  <DomainObject.Predmet.ProtuStrankaListNazivFormatedOIB>
    <izvorni_sadrzaj>
      <item>VE-HA-EF društvo za graditeljstvo, prijevoz robe i trgovinu d.o.o., OIB 37061572125</item>
    </izvorni_sadrzaj>
    <derivirana_varijabla naziv="DomainObject.Predmet.ProtuStrankaListNazivFormatedOIB_1">
      <item>VE-HA-EF društvo za graditeljstvo, prijevoz robe i trgovinu d.o.o., OIB 37061572125</item>
    </derivirana_varijabla>
  </DomainObject.Predmet.ProtuStrankaListNazivFormatedOIB>
  <DomainObject.Predmet.OstaliListFormated>
    <izvorni_sadrzaj>
      <item>Željko Zrilić</item>
    </izvorni_sadrzaj>
    <derivirana_varijabla naziv="DomainObject.Predmet.OstaliListFormated_1">
      <item>Željko Zrilić</item>
    </derivirana_varijabla>
  </DomainObject.Predmet.OstaliListFormated>
  <DomainObject.Predmet.OstaliListFormatedOIB>
    <izvorni_sadrzaj>
      <item>Željko Zrilić, OIB 61212843383</item>
    </izvorni_sadrzaj>
    <derivirana_varijabla naziv="DomainObject.Predmet.OstaliListFormatedOIB_1">
      <item>Željko Zrilić, OIB 61212843383</item>
    </derivirana_varijabla>
  </DomainObject.Predmet.OstaliListFormatedOIB>
  <DomainObject.Predmet.OstaliListFormatedWithAdress>
    <izvorni_sadrzaj>
      <item>Željko Zrilić, Savska 2, 23210 Biograd Na Moru</item>
    </izvorni_sadrzaj>
    <derivirana_varijabla naziv="DomainObject.Predmet.OstaliListFormatedWithAdress_1">
      <item>Željko Zrilić, Savska 2, 23210 Biograd Na Moru</item>
    </derivirana_varijabla>
  </DomainObject.Predmet.OstaliListFormatedWithAdress>
  <DomainObject.Predmet.OstaliListFormatedWithAdressOIB>
    <izvorni_sadrzaj>
      <item>Željko Zrilić, OIB 61212843383, Savska 2, 23210 Biograd Na Moru</item>
    </izvorni_sadrzaj>
    <derivirana_varijabla naziv="DomainObject.Predmet.OstaliListFormatedWithAdressOIB_1">
      <item>Željko Zrilić, OIB 61212843383, Savska 2, 23210 Biograd Na Moru</item>
    </derivirana_varijabla>
  </DomainObject.Predmet.OstaliListFormatedWithAdressOIB>
  <DomainObject.Predmet.OstaliListNazivFormated>
    <izvorni_sadrzaj>
      <item>Željko Zrilić</item>
    </izvorni_sadrzaj>
    <derivirana_varijabla naziv="DomainObject.Predmet.OstaliListNazivFormated_1">
      <item>Željko Zrilić</item>
    </derivirana_varijabla>
  </DomainObject.Predmet.OstaliListNazivFormated>
  <DomainObject.Predmet.OstaliListNazivFormatedOIB>
    <izvorni_sadrzaj>
      <item>Željko Zrilić, OIB 61212843383</item>
    </izvorni_sadrzaj>
    <derivirana_varijabla naziv="DomainObject.Predmet.OstaliListNazivFormatedOIB_1">
      <item>Željko Zrilić, OIB 61212843383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VE-HA-EF društvo za graditeljstvo, prijevoz robe i trgovinu d.o.o.</izvorni_sadrzaj>
    <derivirana_varijabla naziv="DomainObject.Predmet.ProtustrankaIDrugi_1">VE-HA-EF društvo za graditeljstvo, prijevoz robe i trgovinu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VE-HA-EF društvo za graditeljstvo, prijevoz robe i trgovinu d.o.o., OIB 37061572125, Zagrebačka/bb, 23210 Biograd Na Moru</izvorni_sadrzaj>
    <derivirana_varijabla naziv="DomainObject.Predmet.ProtustrankaIDrugiAdressOIB_1">VE-HA-EF društvo za graditeljstvo, prijevoz robe i trgovinu d.o.o., OIB 37061572125, Zagrebačka/bb,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VE-HA-EF društvo za graditeljstvo, prijevoz robe i trgovinu d.o.o.</item>
      <item>Željko Zrilić</item>
    </izvorni_sadrzaj>
    <derivirana_varijabla naziv="DomainObject.Predmet.SudioniciListNaziv_1">
      <item>Financijska agencija</item>
      <item>VE-HA-EF društvo za graditeljstvo, prijevoz robe i trgovinu d.o.o.</item>
      <item>Željko Zrilić</item>
    </derivirana_varijabla>
  </DomainObject.Predmet.SudioniciListNaziv>
  <DomainObject.Predmet.SudioniciListAdressOIB>
    <izvorni_sadrzaj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izvorni_sadrzaj>
    <derivirana_varijabla naziv="DomainObject.Predmet.SudioniciListAdressOIB_1"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37061572125</item>
      <item>, OIB 61212843383</item>
    </izvorni_sadrzaj>
    <derivirana_varijabla naziv="DomainObject.Predmet.SudioniciListNazivOIB_1">
      <item>, OIB 85821130368</item>
      <item>, OIB 37061572125</item>
      <item>, OIB 61212843383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015E0-F0E2-4FDB-BE50-84C78F9A1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1873</properties:Characters>
  <properties:Lines>78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2016-05-17T07:21:00Z</dcterms:created>
  <dc:creator>Administrator</dc:creator>
  <cp:lastModifiedBy>Martina Kalmeta</cp:lastModifiedBy>
  <cp:lastPrinted>2016-05-11T11:03:00Z</cp:lastPrinted>
  <dcterms:modified xmlns:xsi="http://www.w3.org/2001/XMLSchema-instance" xsi:type="dcterms:W3CDTF">2016-05-19T09:12:00Z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