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6af6" w14:paraId="54a6af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C4DED">
        <w:t>6</w:t>
      </w:r>
      <w:r w:rsidR="00916311">
        <w:t>110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C4DED">
        <w:t>6</w:t>
      </w:r>
      <w:r w:rsidR="00916311">
        <w:t>110</w:t>
      </w:r>
      <w:r w:rsidR="0077391F">
        <w:t>/</w:t>
      </w:r>
      <w:r w:rsidR="002E5D34">
        <w:t>2015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BF4BD3" w:rsidR="00BF4BD3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916311">
        <w:t xml:space="preserve">GRAFIKA HISON </w:t>
      </w:r>
      <w:r w:rsidR="00916311" w:rsidRPr="00CB1F3F">
        <w:t>d.o.o., OIB:</w:t>
      </w:r>
      <w:r w:rsidR="00916311">
        <w:t xml:space="preserve"> 19858462390</w:t>
      </w:r>
      <w:r w:rsidR="00916311" w:rsidRPr="00CB1F3F">
        <w:t xml:space="preserve">, </w:t>
      </w:r>
      <w:r w:rsidR="00916311">
        <w:t>Zagreb</w:t>
      </w:r>
      <w:r w:rsidR="00916311" w:rsidRPr="00CB1F3F">
        <w:t xml:space="preserve">, </w:t>
      </w:r>
      <w:r w:rsidR="00916311">
        <w:t>Piazzina 5</w:t>
      </w:r>
      <w:r w:rsidR="000F4437">
        <w:t>.</w:t>
      </w:r>
    </w:p>
    <w:p w:rsidRDefault="000F4437" w:rsidP="000F4437" w:rsidR="000F4437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916311">
        <w:t>2.839,25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CE2" w:rsidR="00A54CE2">
      <w:r>
        <w:separator/>
      </w:r>
    </w:p>
  </w:endnote>
  <w:endnote w:id="0" w:type="continuationSeparator">
    <w:p w:rsidRDefault="00A54CE2" w:rsidR="00A54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CE2" w:rsidR="00A54CE2">
      <w:r>
        <w:separator/>
      </w:r>
    </w:p>
  </w:footnote>
  <w:footnote w:id="0" w:type="continuationSeparator">
    <w:p w:rsidRDefault="00A54CE2" w:rsidR="00A54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0F4437"/>
    <w:rsid w:val="0011143D"/>
    <w:rsid w:val="00114EAD"/>
    <w:rsid w:val="00165E1C"/>
    <w:rsid w:val="001767B0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2E5D3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C60D5"/>
    <w:rsid w:val="004F3962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16311"/>
    <w:rsid w:val="00920CA0"/>
    <w:rsid w:val="009419D8"/>
    <w:rsid w:val="00990534"/>
    <w:rsid w:val="00992675"/>
    <w:rsid w:val="00A43A13"/>
    <w:rsid w:val="00A54CE2"/>
    <w:rsid w:val="00A71431"/>
    <w:rsid w:val="00AC4528"/>
    <w:rsid w:val="00AD027A"/>
    <w:rsid w:val="00AD4CC8"/>
    <w:rsid w:val="00AE4E9F"/>
    <w:rsid w:val="00AF5E01"/>
    <w:rsid w:val="00B32231"/>
    <w:rsid w:val="00B35C4D"/>
    <w:rsid w:val="00B53AE6"/>
    <w:rsid w:val="00B61808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34C6F"/>
    <w:rsid w:val="00E73688"/>
    <w:rsid w:val="00EC3302"/>
    <w:rsid w:val="00ED6AA8"/>
    <w:rsid w:val="00F034D3"/>
    <w:rsid w:val="00F17609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C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C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C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C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34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C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C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C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C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6110</izvorni_sadrzaj>
    <derivirana_varijabla naziv="DomainObject.Predmet.Broj_1">6110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St-6110/2015</izvorni_sadrzaj>
    <derivirana_varijabla naziv="DomainObject.Predmet.OznakaBroj_1">St-6110/2015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GRAFIKA HISON d.o.o. u likvidaciji zastupanog po punomoćniku Slavko Hison</izvorni_sadrzaj>
    <derivirana_varijabla naziv="DomainObject.Predmet.ProtustrankaFormated_1">  GRAFIKA HISON d.o.o. u likvidaciji zastupanog po punomoćniku Slavko Hison</derivirana_varijabla>
  </DomainObject.Predmet.ProtustrankaFormated>
  <DomainObject.Predmet.ProtustrankaFormatedOIB>
    <izvorni_sadrzaj>  GRAFIKA HISON d.o.o. u likvidaciji, OIB 19858462390 zastupanog po punomoćniku Slavko Hison</izvorni_sadrzaj>
    <derivirana_varijabla naziv="DomainObject.Predmet.ProtustrankaFormatedOIB_1">  GRAFIKA HISON d.o.o. u likvidaciji, OIB 19858462390 zastupanog po punomoćniku Slavko Hison</derivirana_varijabla>
  </DomainObject.Predmet.ProtustrankaFormatedOIB>
  <DomainObject.Predmet.ProtustrankaFormatedWithAdress>
    <izvorni_sadrzaj> GRAFIKA HISON d.o.o. u likvidaciji, Piazzina 5, 10000 Zagreb zastupanog po punomoćniku Slavko Hison</izvorni_sadrzaj>
    <derivirana_varijabla naziv="DomainObject.Predmet.ProtustrankaFormatedWithAdress_1"> GRAFIKA HISON d.o.o. u likvidaciji, Piazzina 5, 10000 Zagreb zastupanog po punomoćniku Slavko Hison</derivirana_varijabla>
  </DomainObject.Predmet.ProtustrankaFormatedWithAdress>
  <DomainObject.Predmet.ProtustrankaFormatedWithAdressOIB>
    <izvorni_sadrzaj> GRAFIKA HISON d.o.o. u likvidaciji, OIB 19858462390, Piazzina 5, 10000 Zagreb zastupanog po punomoćniku Slavko Hison</izvorni_sadrzaj>
    <derivirana_varijabla naziv="DomainObject.Predmet.ProtustrankaFormatedWithAdressOIB_1"> GRAFIKA HISON d.o.o. u likvidaciji, OIB 19858462390, Piazzina 5, 10000 Zagreb zastupanog po punomoćniku Slavko Hison</derivirana_varijabla>
  </DomainObject.Predmet.ProtustrankaFormatedWithAdressOIB>
  <DomainObject.Predmet.ProtustrankaWithAdress>
    <izvorni_sadrzaj>GRAFIKA HISON d.o.o. u likvidaciji Piazzina 5, 10000 Zagreb</izvorni_sadrzaj>
    <derivirana_varijabla naziv="DomainObject.Predmet.ProtustrankaWithAdress_1">GRAFIKA HISON d.o.o. u likvidaciji Piazzina 5, 10000 Zagreb</derivirana_varijabla>
  </DomainObject.Predmet.ProtustrankaWithAdress>
  <DomainObject.Predmet.ProtustrankaWithAdressOIB>
    <izvorni_sadrzaj>GRAFIKA HISON d.o.o. u likvidaciji, OIB 19858462390, Piazzina 5, 10000 Zagreb</izvorni_sadrzaj>
    <derivirana_varijabla naziv="DomainObject.Predmet.ProtustrankaWithAdressOIB_1">GRAFIKA HISON d.o.o. u likvidaciji, OIB 19858462390, Piazzina 5, 10000 Zagreb</derivirana_varijabla>
  </DomainObject.Predmet.ProtustrankaWithAdressOIB>
  <DomainObject.Predmet.ProtustrankaNazivFormated>
    <izvorni_sadrzaj>GRAFIKA HISON d.o.o. u likvidaciji</izvorni_sadrzaj>
    <derivirana_varijabla naziv="DomainObject.Predmet.ProtustrankaNazivFormated_1">GRAFIKA HISON d.o.o. u likvidaciji</derivirana_varijabla>
  </DomainObject.Predmet.ProtustrankaNazivFormated>
  <DomainObject.Predmet.ProtustrankaNazivFormatedOIB>
    <izvorni_sadrzaj>GRAFIKA HISON d.o.o. u likvidaciji, OIB 19858462390</izvorni_sadrzaj>
    <derivirana_varijabla naziv="DomainObject.Predmet.ProtustrankaNazivFormatedOIB_1">GRAFIKA HISON d.o.o. u likvidaciji, OIB 19858462390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GRAFIKA HISON d.o.o. u likvidaciji zastupanog po punomoćniku Slavko Hison</item>
    </izvorni_sadrzaj>
    <derivirana_varijabla naziv="DomainObject.Predmet.ProtuStrankaListFormated_1">
      <item>GRAFIKA HISON d.o.o. u likvidaciji zastupanog po punomoćniku Slavko Hison</item>
    </derivirana_varijabla>
  </DomainObject.Predmet.ProtuStrankaListFormated>
  <DomainObject.Predmet.ProtuStrankaListFormatedOIB>
    <izvorni_sadrzaj>
      <item>GRAFIKA HISON d.o.o. u likvidaciji, OIB 19858462390 zastupanog po punomoćniku Slavko Hison</item>
    </izvorni_sadrzaj>
    <derivirana_varijabla naziv="DomainObject.Predmet.ProtuStrankaListFormatedOIB_1">
      <item>GRAFIKA HISON d.o.o. u likvidaciji, OIB 19858462390 zastupanog po punomoćniku Slavko Hison</item>
    </derivirana_varijabla>
  </DomainObject.Predmet.ProtuStrankaListFormatedOIB>
  <DomainObject.Predmet.ProtuStrankaListFormatedWithAdress>
    <izvorni_sadrzaj>
      <item>GRAFIKA HISON d.o.o. u likvidaciji, Piazzina 5, 10000 Zagreb zastupanog po punomoćniku Slavko Hison</item>
    </izvorni_sadrzaj>
    <derivirana_varijabla naziv="DomainObject.Predmet.ProtuStrankaListFormatedWithAdress_1">
      <item>GRAFIKA HISON d.o.o. u likvidaciji, Piazzina 5, 10000 Zagreb zastupanog po punomoćniku Slavko Hison</item>
    </derivirana_varijabla>
  </DomainObject.Predmet.ProtuStrankaListFormatedWithAdress>
  <DomainObject.Predmet.ProtuStrankaListFormatedWithAdressOIB>
    <izvorni_sadrzaj>
      <item>GRAFIKA HISON d.o.o. u likvidaciji, OIB 19858462390, Piazzina 5, 10000 Zagreb zastupanog po punomoćniku Slavko Hison</item>
    </izvorni_sadrzaj>
    <derivirana_varijabla naziv="DomainObject.Predmet.ProtuStrankaListFormatedWithAdressOIB_1">
      <item>GRAFIKA HISON d.o.o. u likvidaciji, OIB 19858462390, Piazzina 5, 10000 Zagreb zastupanog po punomoćniku Slavko Hison</item>
    </derivirana_varijabla>
  </DomainObject.Predmet.ProtuStrankaListFormatedWithAdressOIB>
  <DomainObject.Predmet.ProtuStrankaListNazivFormated>
    <izvorni_sadrzaj>
      <item>GRAFIKA HISON d.o.o. u likvidaciji</item>
    </izvorni_sadrzaj>
    <derivirana_varijabla naziv="DomainObject.Predmet.ProtuStrankaListNazivFormated_1">
      <item>GRAFIKA HISON d.o.o. u likvidaciji</item>
    </derivirana_varijabla>
  </DomainObject.Predmet.ProtuStrankaListNazivFormated>
  <DomainObject.Predmet.ProtuStrankaListNazivFormatedOIB>
    <izvorni_sadrzaj>
      <item>GRAFIKA HISON d.o.o. u likvidaciji, OIB 19858462390</item>
    </izvorni_sadrzaj>
    <derivirana_varijabla naziv="DomainObject.Predmet.ProtuStrankaListNazivFormatedOIB_1">
      <item>GRAFIKA HISON d.o.o. u likvidaciji, OIB 19858462390</item>
    </derivirana_varijabla>
  </DomainObject.Predmet.ProtuStrankaListNazivFormatedOIB>
  <DomainObject.Predmet.OstaliListFormated>
    <izvorni_sadrzaj>
      <item>Slavko Hison punomoćnik sudionika u postupku GRAFIKA HISON d.o.o. u likvidaciji</item>
    </izvorni_sadrzaj>
    <derivirana_varijabla naziv="DomainObject.Predmet.OstaliListFormated_1">
      <item>Slavko Hison punomoćnik sudionika u postupku GRAFIKA HISON d.o.o. u likvidaciji</item>
    </derivirana_varijabla>
  </DomainObject.Predmet.OstaliListFormated>
  <DomainObject.Predmet.OstaliListFormatedOIB>
    <izvorni_sadrzaj>
      <item>Slavko Hison, OIB 91835351259 punomoćnik sudionika u postupku GRAFIKA HISON d.o.o. u likvidaciji</item>
    </izvorni_sadrzaj>
    <derivirana_varijabla naziv="DomainObject.Predmet.OstaliListFormatedOIB_1">
      <item>Slavko Hison, OIB 91835351259 punomoćnik sudionika u postupku GRAFIKA HISON d.o.o. u likvidaciji</item>
    </derivirana_varijabla>
  </DomainObject.Predmet.OstaliListFormatedOIB>
  <DomainObject.Predmet.OstaliListFormatedWithAdress>
    <izvorni_sadrzaj>
      <item>Slavko Hison, Augusta Piazze 5, 10000 Zagreb punomoćnik sudionika u postupku GRAFIKA HISON d.o.o. u likvidaciji</item>
    </izvorni_sadrzaj>
    <derivirana_varijabla naziv="DomainObject.Predmet.OstaliListFormatedWithAdress_1">
      <item>Slavko Hison, Augusta Piazze 5, 10000 Zagreb punomoćnik sudionika u postupku GRAFIKA HISON d.o.o. u likvidaciji</item>
    </derivirana_varijabla>
  </DomainObject.Predmet.OstaliListFormatedWithAdress>
  <DomainObject.Predmet.OstaliListFormatedWithAdressOIB>
    <izvorni_sadrzaj>
      <item>Slavko Hison, OIB 91835351259, Augusta Piazze 5, 10000 Zagreb punomoćnik sudionika u postupku GRAFIKA HISON d.o.o. u likvidaciji</item>
    </izvorni_sadrzaj>
    <derivirana_varijabla naziv="DomainObject.Predmet.OstaliListFormatedWithAdressOIB_1">
      <item>Slavko Hison, OIB 91835351259, Augusta Piazze 5, 10000 Zagreb punomoćnik sudionika u postupku GRAFIKA HISON d.o.o. u likvidaciji</item>
    </derivirana_varijabla>
  </DomainObject.Predmet.OstaliListFormatedWithAdressOIB>
  <DomainObject.Predmet.OstaliListNazivFormated>
    <izvorni_sadrzaj>
      <item>Slavko Hison</item>
    </izvorni_sadrzaj>
    <derivirana_varijabla naziv="DomainObject.Predmet.OstaliListNazivFormated_1">
      <item>Slavko Hison</item>
    </derivirana_varijabla>
  </DomainObject.Predmet.OstaliListNazivFormated>
  <DomainObject.Predmet.OstaliListNazivFormatedOIB>
    <izvorni_sadrzaj>
      <item>Slavko Hison, OIB 91835351259</item>
    </izvorni_sadrzaj>
    <derivirana_varijabla naziv="DomainObject.Predmet.OstaliListNazivFormatedOIB_1">
      <item>Slavko Hison, OIB 91835351259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GRAFIKA HISON d.o.o. u likvidaciji</izvorni_sadrzaj>
    <derivirana_varijabla naziv="DomainObject.Predmet.ProtustrankaIDrugi_1">GRAFIKA HISON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GRAFIKA HISON d.o.o. u likvidaciji, OIB 19858462390, Piazzina 5, 10000 Zagreb</izvorni_sadrzaj>
    <derivirana_varijabla naziv="DomainObject.Predmet.ProtustrankaIDrugiAdressOIB_1">GRAFIKA HISON d.o.o. u likvidaciji, OIB 19858462390, Piazzina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GRAFIKA HISON d.o.o. u likvidaciji</item>
      <item>Slavko Hison</item>
    </izvorni_sadrzaj>
    <derivirana_varijabla naziv="DomainObject.Predmet.SudioniciListNaziv_1">
      <item>FINA Regionalni centar Zagreb</item>
      <item>GRAFIKA HISON d.o.o. u likvidaciji</item>
      <item>Slavko Hison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GRAFIKA HISON d.o.o. u likvidaciji, OIB 19858462390, Piazzina 5,10000 Zagreb</item>
      <item>Slavko Hison, OIB 91835351259, Augusta Piazze 5,10000 Zagreb</item>
    </izvorni_sadrzaj>
    <derivirana_varijabla naziv="DomainObject.Predmet.SudioniciListAdressOIB_1">
      <item>FINA Regionalni centar Zagreb, OIB 85821130368, Trg svibanjskih žrtava 1995. 1,10000 Zagreb</item>
      <item>GRAFIKA HISON d.o.o. u likvidaciji, OIB 19858462390, Piazzina 5,10000 Zagreb</item>
      <item>Slavko Hison, OIB 91835351259, Augusta Piazze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19858462390</item>
      <item>, OIB 91835351259</item>
    </izvorni_sadrzaj>
    <derivirana_varijabla naziv="DomainObject.Predmet.SudioniciListNazivOIB_1">
      <item>, OIB 85821130368</item>
      <item>, OIB 19858462390</item>
      <item>, OIB 91835351259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1277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2016-01-19T07:53:00Z</dcterms:created>
  <dc:creator>ilukac</dc:creator>
  <cp:lastModifiedBy>dvorana100</cp:lastModifiedBy>
  <cp:lastPrinted>2016-01-11T14:16:00Z</cp:lastPrinted>
  <dcterms:modified xmlns:xsi="http://www.w3.org/2001/XMLSchema-instance" xsi:type="dcterms:W3CDTF">2016-02-05T08:43:00Z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