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c196" w14:paraId="6d2c196" w:rsidRDefault="00BB5B90" w:rsidP="00BB5B90" w:rsidR="00BB5B9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St-802/15-4</w:t>
      </w:r>
    </w:p>
    <w:p w:rsidRDefault="00BB5B90" w:rsidP="00BB5B90" w:rsidR="00BB5B9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B90" w:rsidP="00BB5B90" w:rsidR="00BB5B90">
      <w:r>
        <w:t xml:space="preserve">         REPUBLIKA HRVATSKA</w:t>
      </w:r>
    </w:p>
    <w:p w:rsidRDefault="00BB5B90" w:rsidP="00BB5B90" w:rsidR="00BB5B90">
      <w:r>
        <w:t xml:space="preserve"> TRGOVAČKI SUD U VARAŽDINU</w:t>
      </w:r>
    </w:p>
    <w:p w:rsidRDefault="00BB5B90" w:rsidP="00BB5B90" w:rsidR="00BB5B9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B5B90" w:rsidP="00BB5B90" w:rsidR="00BB5B90">
      <w:pPr>
        <w:jc w:val="center"/>
        <w:rPr>
          <w:lang w:val="hr-HR"/>
        </w:rPr>
      </w:pPr>
    </w:p>
    <w:p w:rsidRDefault="00BB5B90" w:rsidP="00BB5B90" w:rsidR="00BB5B90">
      <w:pPr>
        <w:jc w:val="center"/>
        <w:rPr>
          <w:lang w:val="hr-HR"/>
        </w:rPr>
      </w:pPr>
    </w:p>
    <w:p w:rsidRDefault="00BB5B90" w:rsidP="00BB5B90" w:rsidR="00BB5B9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Hugu</w:t>
      </w:r>
      <w:proofErr w:type="spellEnd"/>
      <w:r>
        <w:t xml:space="preserve"> </w:t>
      </w:r>
      <w:proofErr w:type="spellStart"/>
      <w:r>
        <w:t>Wedemeyeru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NEKRETNINE JEROVEC </w:t>
      </w:r>
      <w:proofErr w:type="spellStart"/>
      <w:r>
        <w:t>d.o.o</w:t>
      </w:r>
      <w:proofErr w:type="spellEnd"/>
      <w:r>
        <w:t xml:space="preserve">., OIB: 23496749925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Akademika</w:t>
      </w:r>
      <w:proofErr w:type="spellEnd"/>
      <w:r>
        <w:t xml:space="preserve"> </w:t>
      </w:r>
      <w:proofErr w:type="spellStart"/>
      <w:r>
        <w:t>Mirka</w:t>
      </w:r>
      <w:proofErr w:type="spellEnd"/>
      <w:r>
        <w:t xml:space="preserve"> </w:t>
      </w:r>
      <w:proofErr w:type="spellStart"/>
      <w:r>
        <w:t>Maleza</w:t>
      </w:r>
      <w:proofErr w:type="spellEnd"/>
      <w:r>
        <w:t xml:space="preserve"> 85, 42240 </w:t>
      </w:r>
      <w:proofErr w:type="spellStart"/>
      <w:r>
        <w:t>Ivanec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26. </w:t>
      </w:r>
      <w:proofErr w:type="spellStart"/>
      <w:r>
        <w:t>siječnja</w:t>
      </w:r>
      <w:proofErr w:type="spellEnd"/>
      <w:r>
        <w:t xml:space="preserve"> 2016.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B5B90" w:rsidP="00BB5B90" w:rsidR="00BB5B90">
      <w:pPr>
        <w:jc w:val="both"/>
      </w:pPr>
    </w:p>
    <w:p w:rsidRDefault="00BB5B90" w:rsidP="00BB5B90" w:rsidR="00BB5B9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B5B90" w:rsidP="00BB5B90" w:rsidR="00BB5B90">
      <w:pPr>
        <w:jc w:val="both"/>
        <w:rPr>
          <w:lang w:val="hr-HR"/>
        </w:rPr>
      </w:pPr>
    </w:p>
    <w:p w:rsidRDefault="00BB5B90" w:rsidP="00BB5B90" w:rsidR="00BB5B90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NEKRETNINE JEROVEC </w:t>
      </w:r>
      <w:proofErr w:type="spellStart"/>
      <w:r>
        <w:t>d.o.o</w:t>
      </w:r>
      <w:proofErr w:type="spellEnd"/>
      <w:r>
        <w:t xml:space="preserve">., OIB: 23496749925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Akademika</w:t>
      </w:r>
      <w:proofErr w:type="spellEnd"/>
      <w:r>
        <w:t xml:space="preserve"> </w:t>
      </w:r>
      <w:proofErr w:type="spellStart"/>
      <w:r>
        <w:t>Mirka</w:t>
      </w:r>
      <w:proofErr w:type="spellEnd"/>
      <w:r>
        <w:t xml:space="preserve"> </w:t>
      </w:r>
      <w:proofErr w:type="spellStart"/>
      <w:r>
        <w:t>Maleza</w:t>
      </w:r>
      <w:proofErr w:type="spellEnd"/>
      <w:r>
        <w:t xml:space="preserve"> 85, 42240 </w:t>
      </w:r>
      <w:proofErr w:type="spellStart"/>
      <w:r>
        <w:t>Ivanec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1.179,43 kn.</w:t>
      </w:r>
    </w:p>
    <w:p w:rsidRDefault="00BB5B90" w:rsidP="00BB5B90" w:rsidR="00BB5B90">
      <w:pPr>
        <w:jc w:val="both"/>
      </w:pPr>
    </w:p>
    <w:p w:rsidRDefault="00BB5B90" w:rsidP="00BB5B90" w:rsidR="00BB5B9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Michael Florian </w:t>
      </w:r>
      <w:proofErr w:type="spellStart"/>
      <w:r>
        <w:t>Renz</w:t>
      </w:r>
      <w:proofErr w:type="spellEnd"/>
      <w:r>
        <w:t xml:space="preserve">, OIB: 92395398876, 10000 Zagreb, Novi </w:t>
      </w:r>
      <w:proofErr w:type="spellStart"/>
      <w:r>
        <w:t>Goljak</w:t>
      </w:r>
      <w:proofErr w:type="spellEnd"/>
      <w:r>
        <w:t xml:space="preserve"> 7/B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B5B90" w:rsidP="00BB5B90" w:rsidR="00BB5B90">
      <w:pPr>
        <w:jc w:val="both"/>
      </w:pPr>
    </w:p>
    <w:p w:rsidRDefault="00BB5B90" w:rsidP="00BB5B90" w:rsidR="00BB5B9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B5B90" w:rsidP="00BB5B90" w:rsidR="00BB5B90">
      <w:pPr>
        <w:jc w:val="both"/>
      </w:pPr>
    </w:p>
    <w:p w:rsidRDefault="00BB5B90" w:rsidP="00BB5B90" w:rsidR="00BB5B90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B5B90" w:rsidP="00BB5B90" w:rsidR="00BB5B90">
      <w:pPr>
        <w:ind w:firstLine="720"/>
        <w:jc w:val="both"/>
      </w:pPr>
    </w:p>
    <w:p w:rsidRDefault="00BB5B90" w:rsidP="00BB5B90" w:rsidR="00BB5B90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BB5B90" w:rsidP="00BB5B90" w:rsidR="00BB5B90">
      <w:pPr>
        <w:outlineLvl w:val="0"/>
        <w:rPr>
          <w:lang w:val="hr-HR"/>
        </w:rPr>
      </w:pPr>
    </w:p>
    <w:p w:rsidRDefault="00BB5B90" w:rsidP="00BB5B90" w:rsidR="00BB5B90">
      <w:pPr>
        <w:jc w:val="center"/>
        <w:outlineLvl w:val="0"/>
        <w:rPr>
          <w:lang w:val="hr-HR"/>
        </w:rPr>
      </w:pPr>
    </w:p>
    <w:p w:rsidRDefault="00BB5B90" w:rsidP="00BB5B90" w:rsidR="00BB5B90">
      <w:pPr>
        <w:jc w:val="center"/>
        <w:outlineLvl w:val="0"/>
        <w:rPr>
          <w:lang w:val="hr-HR"/>
        </w:rPr>
      </w:pPr>
    </w:p>
    <w:p w:rsidRDefault="00BB5B90" w:rsidP="00BB5B90" w:rsidR="00BB5B90">
      <w:pPr>
        <w:jc w:val="center"/>
        <w:outlineLvl w:val="0"/>
        <w:rPr>
          <w:lang w:val="hr-HR"/>
        </w:rPr>
      </w:pPr>
    </w:p>
    <w:p w:rsidRDefault="00BB5B90" w:rsidP="00BB5B90" w:rsidR="00BB5B90">
      <w:pPr>
        <w:jc w:val="center"/>
        <w:outlineLvl w:val="0"/>
        <w:rPr>
          <w:lang w:val="hr-HR"/>
        </w:rPr>
      </w:pPr>
    </w:p>
    <w:p w:rsidRDefault="00BB5B90" w:rsidP="00BB5B90" w:rsidR="00BB5B9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B5B90" w:rsidP="00BB5B90" w:rsidR="00BB5B90">
      <w:pPr>
        <w:outlineLvl w:val="0"/>
        <w:rPr>
          <w:lang w:val="hr-HR"/>
        </w:rPr>
      </w:pPr>
    </w:p>
    <w:p w:rsidRDefault="00BB5B90" w:rsidP="00BB5B90" w:rsidR="00BB5B9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16. studenog 2015.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za otvaranje stečajnog postupka nad dužnikom </w:t>
      </w:r>
      <w:r>
        <w:t xml:space="preserve">NEKRETNINE JEROVEC </w:t>
      </w:r>
      <w:proofErr w:type="spellStart"/>
      <w:r>
        <w:t>d.o.o</w:t>
      </w:r>
      <w:proofErr w:type="spellEnd"/>
      <w:r>
        <w:t xml:space="preserve">., OIB: 23496749925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Akademika</w:t>
      </w:r>
      <w:proofErr w:type="spellEnd"/>
      <w:r>
        <w:t xml:space="preserve"> </w:t>
      </w:r>
      <w:proofErr w:type="spellStart"/>
      <w:r>
        <w:t>Mirka</w:t>
      </w:r>
      <w:proofErr w:type="spellEnd"/>
      <w:r>
        <w:t xml:space="preserve"> </w:t>
      </w:r>
      <w:proofErr w:type="spellStart"/>
      <w:r>
        <w:t>Maleza</w:t>
      </w:r>
      <w:proofErr w:type="spellEnd"/>
      <w:r>
        <w:t xml:space="preserve"> 85, 42240 </w:t>
      </w:r>
      <w:proofErr w:type="spellStart"/>
      <w:r>
        <w:t>Ivanec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r>
        <w:t>rujna</w:t>
      </w:r>
      <w:proofErr w:type="spellEnd"/>
      <w:r>
        <w:t xml:space="preserve"> 2015.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</w:t>
      </w:r>
      <w:r w:rsidR="008A1FEF">
        <w:t>je</w:t>
      </w:r>
      <w:proofErr w:type="spellEnd"/>
      <w:r w:rsidR="008A1FEF">
        <w:t xml:space="preserve"> u </w:t>
      </w:r>
      <w:proofErr w:type="spellStart"/>
      <w:r w:rsidR="008A1FEF">
        <w:t>ukupnom</w:t>
      </w:r>
      <w:proofErr w:type="spellEnd"/>
      <w:r w:rsidR="008A1FEF">
        <w:t xml:space="preserve"> </w:t>
      </w:r>
      <w:proofErr w:type="spellStart"/>
      <w:r w:rsidR="008A1FEF">
        <w:t>iznosu</w:t>
      </w:r>
      <w:proofErr w:type="spellEnd"/>
      <w:r w:rsidR="008A1FEF">
        <w:t xml:space="preserve"> od 1.179,43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B5B90" w:rsidP="00BB5B90" w:rsidR="00BB5B90">
      <w:pPr>
        <w:jc w:val="both"/>
        <w:outlineLvl w:val="0"/>
        <w:rPr>
          <w:lang w:val="hr-HR"/>
        </w:rPr>
      </w:pPr>
    </w:p>
    <w:p w:rsidRDefault="00BB5B90" w:rsidP="00BB5B90" w:rsidR="00BB5B9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B5B90" w:rsidP="00BB5B90" w:rsidR="00BB5B90">
      <w:pPr>
        <w:jc w:val="both"/>
        <w:outlineLvl w:val="0"/>
        <w:rPr>
          <w:lang w:val="hr-HR"/>
        </w:rPr>
      </w:pPr>
    </w:p>
    <w:p w:rsidRDefault="00BB5B90" w:rsidP="00BB5B90" w:rsidR="00BB5B90">
      <w:pPr>
        <w:jc w:val="center"/>
        <w:outlineLvl w:val="0"/>
        <w:rPr>
          <w:lang w:val="hr-HR"/>
        </w:rPr>
      </w:pPr>
    </w:p>
    <w:p w:rsidRDefault="00BB5B90" w:rsidP="00BB5B90" w:rsidR="00BB5B90">
      <w:pPr>
        <w:jc w:val="center"/>
        <w:outlineLvl w:val="0"/>
        <w:rPr>
          <w:lang w:val="hr-HR"/>
        </w:rPr>
      </w:pPr>
      <w:r>
        <w:rPr>
          <w:lang w:val="hr-HR"/>
        </w:rPr>
        <w:t>U Varaždinu, 26. siječnja 2016. godine.</w:t>
      </w:r>
    </w:p>
    <w:p w:rsidRDefault="00BB5B90" w:rsidP="00BB5B90" w:rsidR="00BB5B90">
      <w:pPr>
        <w:jc w:val="center"/>
        <w:outlineLvl w:val="0"/>
        <w:rPr>
          <w:lang w:val="hr-HR"/>
        </w:rPr>
      </w:pPr>
    </w:p>
    <w:p w:rsidRDefault="00BB5B90" w:rsidP="00BB5B90" w:rsidR="00BB5B9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B5B90" w:rsidP="00BB5B90" w:rsidR="00BB5B90">
      <w:pPr>
        <w:jc w:val="center"/>
        <w:outlineLvl w:val="0"/>
        <w:rPr>
          <w:lang w:val="hr-HR"/>
        </w:rPr>
      </w:pPr>
    </w:p>
    <w:p w:rsidRDefault="00BB5B90" w:rsidP="00BB5B90" w:rsidR="00BB5B9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BB5B90" w:rsidP="00BB5B90" w:rsidR="00BB5B90">
      <w:pPr>
        <w:ind w:firstLine="720" w:left="3600"/>
        <w:jc w:val="center"/>
        <w:outlineLvl w:val="0"/>
        <w:rPr>
          <w:lang w:val="hr-HR"/>
        </w:rPr>
      </w:pPr>
    </w:p>
    <w:p w:rsidRDefault="00BB5B90" w:rsidP="00BB5B90" w:rsidR="00BB5B9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</w:t>
      </w:r>
      <w:proofErr w:type="spellStart"/>
      <w:r>
        <w:rPr>
          <w:lang w:val="hr-HR"/>
        </w:rPr>
        <w:t>Wedemeyer</w:t>
      </w:r>
      <w:proofErr w:type="spellEnd"/>
    </w:p>
    <w:p w:rsidRDefault="00BB5B90" w:rsidP="00BB5B90" w:rsidR="00BB5B90">
      <w:pPr>
        <w:ind w:firstLine="720" w:left="3600"/>
        <w:jc w:val="center"/>
        <w:outlineLvl w:val="0"/>
        <w:rPr>
          <w:lang w:val="hr-HR"/>
        </w:rPr>
      </w:pPr>
    </w:p>
    <w:p w:rsidRDefault="00BB5B90" w:rsidP="00BB5B90" w:rsidR="00BB5B90">
      <w:pPr>
        <w:outlineLvl w:val="0"/>
        <w:rPr>
          <w:lang w:val="hr-HR"/>
        </w:rPr>
      </w:pPr>
    </w:p>
    <w:p w:rsidRDefault="00BB5B90" w:rsidP="00BB5B90" w:rsidR="00BB5B90">
      <w:pPr>
        <w:outlineLvl w:val="0"/>
        <w:rPr>
          <w:lang w:val="hr-HR"/>
        </w:rPr>
      </w:pPr>
    </w:p>
    <w:p w:rsidRDefault="00BB5B90" w:rsidP="00BB5B90" w:rsidR="00BB5B90">
      <w:pPr>
        <w:outlineLvl w:val="0"/>
        <w:rPr>
          <w:lang w:val="hr-HR"/>
        </w:rPr>
      </w:pPr>
    </w:p>
    <w:p w:rsidRDefault="00BB5B90" w:rsidP="00BB5B90" w:rsidR="00BB5B90">
      <w:pPr>
        <w:outlineLvl w:val="0"/>
        <w:rPr>
          <w:lang w:val="hr-HR"/>
        </w:rPr>
      </w:pPr>
    </w:p>
    <w:p w:rsidRDefault="00BB5B90" w:rsidP="00BB5B90" w:rsidR="00BB5B9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B5B90" w:rsidP="00BB5B90" w:rsidR="00BB5B90"/>
    <w:p w:rsidRDefault="00BB5B90" w:rsidP="00BB5B90" w:rsidR="00BB5B90">
      <w:r>
        <w:t>-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807192" w:rsidR="00807192"/>
    <w:sectPr w:rsidR="00807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9C2"/>
    <w:rsid w:val="005469C2"/>
    <w:rsid w:val="00807192"/>
    <w:rsid w:val="008A1FEF"/>
    <w:rsid w:val="00BB5B90"/>
    <w:rsid w:val="00D6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5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5B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5B9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6A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6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5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5B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5B9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6A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6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JEROVEC društvo s ograničenom odgovornošću za trgovinu i poslovanje nekretninama</izvorni_sadrzaj>
    <derivirana_varijabla naziv="DomainObject.Predmet.ProtustrankaFormated_1">  NEKRETNINE JEROVEC društvo s ograničenom odgovornošću za trgovinu i poslovanje nekretninama</derivirana_varijabla>
  </DomainObject.Predmet.ProtustrankaFormated>
  <DomainObject.Predmet.ProtustrankaFormatedOIB>
    <izvorni_sadrzaj>  NEKRETNINE JEROVEC društvo s ograničenom odgovornošću za trgovinu i poslovanje nekretninama, OIB 23496749925</izvorni_sadrzaj>
    <derivirana_varijabla naziv="DomainObject.Predmet.ProtustrankaFormatedOIB_1">  NEKRETNINE JEROVEC društvo s ograničenom odgovornošću za trgovinu i poslovanje nekretninama, OIB 23496749925</derivirana_varijabla>
  </DomainObject.Predmet.ProtustrankaFormatedOIB>
  <DomainObject.Predmet.ProtustrankaFormatedWithAdress>
    <izvorni_sadrzaj> NEKRETNINE JEROVEC društvo s ograničenom odgovornošću za trgovinu i poslovanje nekretninama, Akademika Mirka Maleza 85, 42240 Ivanec</izvorni_sadrzaj>
    <derivirana_varijabla naziv="DomainObject.Predmet.ProtustrankaFormatedWithAdress_1"> NEKRETNINE JEROVEC društvo s ograničenom odgovornošću za trgovinu i poslovanje nekretninama, Akademika Mirka Maleza 85, 42240 Ivanec</derivirana_varijabla>
  </DomainObject.Predmet.ProtustrankaFormatedWithAdress>
  <DomainObject.Predmet.ProtustrankaFormatedWithAdressOIB>
    <izvorni_sadrzaj> NEKRETNINE JEROVEC društvo s ograničenom odgovornošću za trgovinu i poslovanje nekretninama, OIB 23496749925, Akademika Mirka Maleza 85, 42240 Ivanec</izvorni_sadrzaj>
    <derivirana_varijabla naziv="DomainObject.Predmet.ProtustrankaFormatedWithAdressOIB_1"> NEKRETNINE JEROVEC društvo s ograničenom odgovornošću za trgovinu i poslovanje nekretninama, OIB 23496749925, Akademika Mirka Maleza 85, 42240 Ivanec</derivirana_varijabla>
  </DomainObject.Predmet.ProtustrankaFormatedWithAdressOIB>
  <DomainObject.Predmet.ProtustrankaWithAdress>
    <izvorni_sadrzaj>NEKRETNINE JEROVEC društvo s ograničenom odgovornošću za trgovinu i poslovanje nekretninama Akademika Mirka Maleza 85, 42240 Ivanec</izvorni_sadrzaj>
    <derivirana_varijabla naziv="DomainObject.Predmet.ProtustrankaWithAdress_1">NEKRETNINE JEROVEC društvo s ograničenom odgovornošću za trgovinu i poslovanje nekretninama Akademika Mirka Maleza 85, 42240 Ivanec</derivirana_varijabla>
  </DomainObject.Predmet.ProtustrankaWithAdress>
  <DomainObject.Predmet.ProtustrankaWithAdressOIB>
    <izvorni_sadrzaj>NEKRETNINE JEROVEC društvo s ograničenom odgovornošću za trgovinu i poslovanje nekretninama, OIB 23496749925, Akademika Mirka Maleza 85, 42240 Ivanec</izvorni_sadrzaj>
    <derivirana_varijabla naziv="DomainObject.Predmet.ProtustrankaWithAdressOIB_1">NEKRETNINE JEROVEC društvo s ograničenom odgovornošću za trgovinu i poslovanje nekretninama, OIB 23496749925, Akademika Mirka Maleza 85, 42240 Ivanec</derivirana_varijabla>
  </DomainObject.Predmet.ProtustrankaWithAdressOIB>
  <DomainObject.Predmet.ProtustrankaNazivFormated>
    <izvorni_sadrzaj>NEKRETNINE JEROVEC društvo s ograničenom odgovornošću za trgovinu i poslovanje nekretninama</izvorni_sadrzaj>
    <derivirana_varijabla naziv="DomainObject.Predmet.ProtustrankaNazivFormated_1">NEKRETNINE JEROVEC društvo s ograničenom odgovornošću za trgovinu i poslovanje nekretninama</derivirana_varijabla>
  </DomainObject.Predmet.ProtustrankaNazivFormated>
  <DomainObject.Predmet.ProtustrankaNazivFormatedOIB>
    <izvorni_sadrzaj>NEKRETNINE JEROVEC društvo s ograničenom odgovornošću za trgovinu i poslovanje nekretninama, OIB 23496749925</izvorni_sadrzaj>
    <derivirana_varijabla naziv="DomainObject.Predmet.ProtustrankaNazivFormatedOIB_1">NEKRETNINE JEROVEC društvo s ograničenom odgovornošću za trgovinu i poslovanje nekretninama, OIB 23496749925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1179.43</izvorni_sadrzaj>
    <derivirana_varijabla naziv="DomainObject.Predmet.TrenutnaVrijednost_1">1179.43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NEKRETNINE JEROVEC društvo s ograničenom odgovornošću za trgovinu i poslovanje nekretninama</item>
    </izvorni_sadrzaj>
    <derivirana_varijabla naziv="DomainObject.Predmet.ProtuStrankaListFormated_1">
      <item>NEKRETNINE JEROVEC društvo s ograničenom odgovornošću za trgovinu i poslovanje nekretninama</item>
    </derivirana_varijabla>
  </DomainObject.Predmet.ProtuStrankaListFormated>
  <DomainObject.Predmet.ProtuStrankaListFormatedOIB>
    <izvorni_sadrzaj>
      <item>NEKRETNINE JEROVEC društvo s ograničenom odgovornošću za trgovinu i poslovanje nekretninama, OIB 23496749925</item>
    </izvorni_sadrzaj>
    <derivirana_varijabla naziv="DomainObject.Predmet.ProtuStrankaListFormatedOIB_1">
      <item>NEKRETNINE JEROVEC društvo s ograničenom odgovornošću za trgovinu i poslovanje nekretninama, OIB 23496749925</item>
    </derivirana_varijabla>
  </DomainObject.Predmet.ProtuStrankaListFormatedOIB>
  <DomainObject.Predmet.ProtuStrankaListFormatedWithAdress>
    <izvorni_sadrzaj>
      <item>NEKRETNINE JEROVEC društvo s ograničenom odgovornošću za trgovinu i poslovanje nekretninama, Akademika Mirka Maleza 85, 42240 Ivanec</item>
    </izvorni_sadrzaj>
    <derivirana_varijabla naziv="DomainObject.Predmet.ProtuStrankaListFormatedWithAdress_1">
      <item>NEKRETNINE JEROVEC društvo s ograničenom odgovornošću za trgovinu i poslovanje nekretninama, Akademika Mirka Maleza 85, 42240 Ivanec</item>
    </derivirana_varijabla>
  </DomainObject.Predmet.ProtuStrankaListFormatedWithAdress>
  <DomainObject.Predmet.ProtuStrankaListFormatedWithAdressOIB>
    <izvorni_sadrzaj>
      <item>NEKRETNINE JEROVEC društvo s ograničenom odgovornošću za trgovinu i poslovanje nekretninama, OIB 23496749925, Akademika Mirka Maleza 85, 42240 Ivanec</item>
    </izvorni_sadrzaj>
    <derivirana_varijabla naziv="DomainObject.Predmet.ProtuStrankaListFormatedWithAdressOIB_1">
      <item>NEKRETNINE JEROVEC društvo s ograničenom odgovornošću za trgovinu i poslovanje nekretninama, OIB 23496749925, Akademika Mirka Maleza 85, 42240 Ivanec</item>
    </derivirana_varijabla>
  </DomainObject.Predmet.ProtuStrankaListFormatedWithAdressOIB>
  <DomainObject.Predmet.ProtuStrankaListNazivFormated>
    <izvorni_sadrzaj>
      <item>NEKRETNINE JEROVEC društvo s ograničenom odgovornošću za trgovinu i poslovanje nekretninama</item>
    </izvorni_sadrzaj>
    <derivirana_varijabla naziv="DomainObject.Predmet.ProtuStrankaListNazivFormated_1">
      <item>NEKRETNINE JEROVEC društvo s ograničenom odgovornošću za trgovinu i poslovanje nekretninama</item>
    </derivirana_varijabla>
  </DomainObject.Predmet.ProtuStrankaListNazivFormated>
  <DomainObject.Predmet.ProtuStrankaListNazivFormatedOIB>
    <izvorni_sadrzaj>
      <item>NEKRETNINE JEROVEC društvo s ograničenom odgovornošću za trgovinu i poslovanje nekretninama, OIB 23496749925</item>
    </izvorni_sadrzaj>
    <derivirana_varijabla naziv="DomainObject.Predmet.ProtuStrankaListNazivFormatedOIB_1">
      <item>NEKRETNINE JEROVEC društvo s ograničenom odgovornošću za trgovinu i poslovanje nekretninama, OIB 23496749925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NEKRETNINE JEROVEC društvo s ograničenom odgovornošću za trgovinu i poslovanje nekretninama</izvorni_sadrzaj>
    <derivirana_varijabla naziv="DomainObject.Predmet.ProtustrankaIDrugi_1">NEKRETNINE JEROVEC društvo s ograničenom odgovornošću za trgovinu i poslovanje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NEKRETNINE JEROVEC društvo s ograničenom odgovornošću za trgovinu i poslovanje nekretninama, OIB 23496749925, Akademika Mirka Maleza 85, 42240 Ivanec</izvorni_sadrzaj>
    <derivirana_varijabla naziv="DomainObject.Predmet.ProtustrankaIDrugiAdressOIB_1">NEKRETNINE JEROVEC društvo s ograničenom odgovornošću za trgovinu i poslovanje nekretninama, OIB 23496749925, Akademika Mirka Maleza 85,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NEKRETNINE JEROVEC društvo s ograničenom odgovornošću za trgovinu i poslovanje nekretninama</item>
      <item>E-oglasna ploča</item>
      <item>Sudski registar</item>
    </izvorni_sadrzaj>
    <derivirana_varijabla naziv="DomainObject.Predmet.SudioniciListNaziv_1">
      <item>Financijska agencija</item>
      <item>NEKRETNINE JEROVEC društvo s ograničenom odgovornošću za trgovinu i poslovanje nekretninama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NEKRETNINE JEROVEC društvo s ograničenom odgovornošću za trgovinu i poslovanje nekretninama, OIB 23496749925, Akademika Mirka Maleza 85,42240 Ivanec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NEKRETNINE JEROVEC društvo s ograničenom odgovornošću za trgovinu i poslovanje nekretninama, OIB 23496749925, Akademika Mirka Maleza 85,42240 Ivanec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23496749925</item>
      <item>, OIB null</item>
      <item>, OIB null</item>
    </izvorni_sadrzaj>
    <derivirana_varijabla naziv="DomainObject.Predmet.SudioniciListNazivOIB_1">
      <item>, OIB 85821130368</item>
      <item>, OIB 23496749925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2563</properties:Characters>
  <properties:Lines>74</properties:Lines>
  <properties:Paragraphs>19</properties:Paragraphs>
  <properties:TotalTime>5</properties:TotalTime>
  <properties:ScaleCrop>false</properties:ScaleCrop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2016-01-26T11:19:00Z</dcterms:created>
  <dc:creator>Tea Meister</dc:creator>
  <dc:description/>
  <cp:keywords/>
  <cp:lastModifiedBy>Tea Meister</cp:lastModifiedBy>
  <dcterms:modified xmlns:xsi="http://www.w3.org/2001/XMLSchema-instance" xsi:type="dcterms:W3CDTF">2016-01-27T11:04:00Z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