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80131" w14:paraId="1580131" w:rsidRDefault="002B35A0" w:rsidP="00B41623" w:rsidR="002B35A0" w:rsidRPr="0065620B">
      <w:pPr>
        <w15:collapsed w:val="false"/>
        <w:rPr>
          <w:b/>
        </w:rPr>
      </w:pPr>
      <w:bookmarkStart w:name="_GoBack" w:id="0"/>
      <w:bookmarkEnd w:id="0"/>
    </w:p>
    <w:p w:rsidRDefault="00B41623" w:rsidP="00B41623" w:rsidR="00B41623" w:rsidRPr="0065620B">
      <w:pPr>
        <w:ind w:firstLine="708"/>
      </w:pPr>
      <w:r w:rsidRPr="0065620B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1623" w:rsidP="00B41623" w:rsidR="00B41623" w:rsidRPr="0065620B">
      <w:r w:rsidRPr="0065620B">
        <w:rPr>
          <w:rFonts w:eastAsia="MS Mincho"/>
        </w:rPr>
        <w:t>REPUBLIKA HRVATSKA</w:t>
      </w:r>
    </w:p>
    <w:p w:rsidRDefault="00B41623" w:rsidP="00B41623" w:rsidR="00B41623" w:rsidRPr="0065620B">
      <w:r w:rsidRPr="0065620B">
        <w:rPr>
          <w:rFonts w:eastAsia="MS Mincho"/>
        </w:rPr>
        <w:t>TRGOVAČKI SUD U RIJECI</w:t>
      </w:r>
    </w:p>
    <w:p w:rsidRDefault="00B41623" w:rsidP="00B41623" w:rsidR="00B41623" w:rsidRPr="0065620B">
      <w:pPr>
        <w:rPr>
          <w:rFonts w:eastAsia="MS Mincho"/>
        </w:rPr>
      </w:pPr>
      <w:r w:rsidRPr="0065620B">
        <w:rPr>
          <w:rFonts w:eastAsia="MS Mincho"/>
        </w:rPr>
        <w:t xml:space="preserve">      Rijeka, Zadarska 1 i 3</w:t>
      </w:r>
    </w:p>
    <w:p w:rsidRDefault="00F72526" w:rsidP="002B35A0" w:rsidR="00F72526" w:rsidRPr="0065620B">
      <w:pPr>
        <w:jc w:val="center"/>
        <w:rPr>
          <w:b/>
        </w:rPr>
      </w:pPr>
    </w:p>
    <w:p w:rsidRDefault="00F72526" w:rsidP="00B41623" w:rsidR="00F72526" w:rsidRPr="0065620B">
      <w:pPr>
        <w:rPr>
          <w:b/>
        </w:rPr>
      </w:pPr>
    </w:p>
    <w:p w:rsidRDefault="001141D0" w:rsidP="002B35A0" w:rsidR="001141D0" w:rsidRPr="0065620B">
      <w:pPr>
        <w:jc w:val="center"/>
        <w:rPr>
          <w:b/>
        </w:rPr>
      </w:pPr>
    </w:p>
    <w:p w:rsidRDefault="0065620B" w:rsidP="002B35A0" w:rsidR="00BC2635" w:rsidRPr="0065620B">
      <w:pPr>
        <w:jc w:val="center"/>
      </w:pPr>
      <w:r>
        <w:t xml:space="preserve">U   I M E   R E P U B L I K E </w:t>
      </w:r>
      <w:r w:rsidR="00953642" w:rsidRPr="0065620B">
        <w:t xml:space="preserve">  H R V A T S K E</w:t>
      </w:r>
    </w:p>
    <w:p w:rsidRDefault="002B35A0" w:rsidR="002B35A0"/>
    <w:p w:rsidRDefault="002B35A0" w:rsidP="002B35A0" w:rsidR="002B35A0" w:rsidRPr="0065620B">
      <w:pPr>
        <w:jc w:val="center"/>
      </w:pPr>
      <w:r w:rsidRPr="0065620B">
        <w:t>R J E Š E N J E</w:t>
      </w:r>
    </w:p>
    <w:p w:rsidRDefault="002B35A0" w:rsidP="002B35A0" w:rsidR="002B35A0" w:rsidRPr="0065620B">
      <w:pPr>
        <w:jc w:val="center"/>
      </w:pPr>
    </w:p>
    <w:p w:rsidRDefault="002B35A0" w:rsidP="006309CC" w:rsidR="002B35A0" w:rsidRPr="0065620B">
      <w:pPr>
        <w:jc w:val="both"/>
        <w:rPr>
          <w:b/>
        </w:rPr>
      </w:pPr>
    </w:p>
    <w:p w:rsidRDefault="002B35A0" w:rsidP="009C26FD" w:rsidR="002B35A0" w:rsidRPr="00B0672A">
      <w:pPr>
        <w:jc w:val="both"/>
        <w:rPr>
          <w:rFonts w:cs="Arial"/>
          <w:sz w:val="18"/>
          <w:szCs w:val="18"/>
        </w:rPr>
      </w:pPr>
      <w:r w:rsidRPr="0065620B">
        <w:tab/>
      </w:r>
      <w:r w:rsidR="003C156A" w:rsidRPr="0065620B">
        <w:t xml:space="preserve">Trgovački sud u Rijeci, po </w:t>
      </w:r>
      <w:proofErr w:type="spellStart"/>
      <w:r w:rsidR="003C156A" w:rsidRPr="0065620B">
        <w:t>Liljani</w:t>
      </w:r>
      <w:proofErr w:type="spellEnd"/>
      <w:r w:rsidR="003C156A" w:rsidRPr="0065620B">
        <w:t xml:space="preserve"> Ugrin, kao sucu pojedincu, u postupku sklapanja </w:t>
      </w:r>
      <w:proofErr w:type="spellStart"/>
      <w:r w:rsidR="003C156A" w:rsidRPr="0065620B">
        <w:t>predstečajne</w:t>
      </w:r>
      <w:proofErr w:type="spellEnd"/>
      <w:r w:rsidR="003C156A" w:rsidRPr="0065620B">
        <w:t xml:space="preserve"> nagodbe </w:t>
      </w:r>
      <w:r w:rsidR="00CC22EB">
        <w:rPr>
          <w:bCs/>
        </w:rPr>
        <w:t>dužnik</w:t>
      </w:r>
      <w:r w:rsidR="00DF08A3">
        <w:rPr>
          <w:bCs/>
        </w:rPr>
        <w:t>a</w:t>
      </w:r>
      <w:r w:rsidR="00CC22EB">
        <w:rPr>
          <w:bCs/>
        </w:rPr>
        <w:t xml:space="preserve"> </w:t>
      </w:r>
      <w:r w:rsidR="009C26FD" w:rsidRPr="000E385B">
        <w:t xml:space="preserve">DIA-MAR društvo s ograničenom odgovornošću za proizvodnju, trgovinu, </w:t>
      </w:r>
      <w:proofErr w:type="spellStart"/>
      <w:r w:rsidR="009C26FD" w:rsidRPr="000E385B">
        <w:t>export</w:t>
      </w:r>
      <w:proofErr w:type="spellEnd"/>
      <w:r w:rsidR="009C26FD" w:rsidRPr="000E385B">
        <w:t>, import</w:t>
      </w:r>
      <w:r w:rsidR="009C26FD">
        <w:t xml:space="preserve"> </w:t>
      </w:r>
      <w:r w:rsidR="009C26FD" w:rsidRPr="000E385B">
        <w:rPr>
          <w:bCs/>
        </w:rPr>
        <w:t xml:space="preserve">Kastav, Donji </w:t>
      </w:r>
      <w:proofErr w:type="spellStart"/>
      <w:r w:rsidR="009C26FD" w:rsidRPr="000E385B">
        <w:rPr>
          <w:bCs/>
        </w:rPr>
        <w:t>Ćikovići</w:t>
      </w:r>
      <w:proofErr w:type="spellEnd"/>
      <w:r w:rsidR="009C26FD" w:rsidRPr="000E385B">
        <w:rPr>
          <w:bCs/>
        </w:rPr>
        <w:t xml:space="preserve"> 108 (MBS </w:t>
      </w:r>
      <w:r w:rsidR="009C26FD" w:rsidRPr="000E385B">
        <w:t>040076734</w:t>
      </w:r>
      <w:r w:rsidR="009C26FD" w:rsidRPr="000E385B">
        <w:rPr>
          <w:bCs/>
        </w:rPr>
        <w:t xml:space="preserve"> – OIB </w:t>
      </w:r>
      <w:r w:rsidR="009C26FD" w:rsidRPr="000E385B">
        <w:t>73621385717</w:t>
      </w:r>
      <w:r w:rsidR="009C26FD" w:rsidRPr="000E385B">
        <w:rPr>
          <w:bCs/>
        </w:rPr>
        <w:t>)</w:t>
      </w:r>
      <w:r w:rsidR="00CF4A0D">
        <w:t xml:space="preserve"> </w:t>
      </w:r>
      <w:r w:rsidR="00887023" w:rsidRPr="0065620B">
        <w:t>i njegov</w:t>
      </w:r>
      <w:r w:rsidR="00C15442">
        <w:t>ih</w:t>
      </w:r>
      <w:r w:rsidR="00887023" w:rsidRPr="0065620B">
        <w:t xml:space="preserve"> vjerovnika</w:t>
      </w:r>
      <w:r w:rsidR="008E0F8F" w:rsidRPr="0065620B">
        <w:t>,</w:t>
      </w:r>
      <w:r w:rsidR="008E0F8F" w:rsidRPr="0065620B">
        <w:rPr>
          <w:b/>
        </w:rPr>
        <w:t xml:space="preserve"> </w:t>
      </w:r>
      <w:r w:rsidR="003C156A" w:rsidRPr="0065620B">
        <w:t xml:space="preserve">temeljem odredbi članka 66. Zakona o financijskom poslovanju i </w:t>
      </w:r>
      <w:proofErr w:type="spellStart"/>
      <w:r w:rsidR="003C156A" w:rsidRPr="0065620B">
        <w:t>predstečajnoj</w:t>
      </w:r>
      <w:proofErr w:type="spellEnd"/>
      <w:r w:rsidR="003C156A" w:rsidRPr="0065620B">
        <w:t xml:space="preserve"> nagodbi ( „Narodne novine“ broj 108/12, 114/12, 81/13 i 112/13, u daljnjem tekstu: ZFPPN ) </w:t>
      </w:r>
      <w:r w:rsidRPr="0065620B">
        <w:t xml:space="preserve">dana </w:t>
      </w:r>
      <w:r w:rsidR="00CF4A0D">
        <w:t>1</w:t>
      </w:r>
      <w:r w:rsidR="00C7241D">
        <w:t>8</w:t>
      </w:r>
      <w:r w:rsidR="009F023E" w:rsidRPr="0065620B">
        <w:t xml:space="preserve">. </w:t>
      </w:r>
      <w:r w:rsidR="00CC22EB">
        <w:t>veljače</w:t>
      </w:r>
      <w:r w:rsidR="009F023E" w:rsidRPr="0065620B">
        <w:t xml:space="preserve"> </w:t>
      </w:r>
      <w:r w:rsidR="001E11DD" w:rsidRPr="0065620B">
        <w:t>201</w:t>
      </w:r>
      <w:r w:rsidR="009F023E" w:rsidRPr="0065620B">
        <w:t>6</w:t>
      </w:r>
      <w:r w:rsidR="001E11DD" w:rsidRPr="0065620B">
        <w:t>.</w:t>
      </w:r>
    </w:p>
    <w:p w:rsidRDefault="001E11DD" w:rsidP="00C15442" w:rsidR="001E11DD">
      <w:pPr>
        <w:jc w:val="both"/>
      </w:pPr>
    </w:p>
    <w:p w:rsidRDefault="0065620B" w:rsidP="00123388" w:rsidR="0065620B" w:rsidRPr="0065620B">
      <w:pPr>
        <w:jc w:val="both"/>
      </w:pPr>
    </w:p>
    <w:p w:rsidRDefault="002B35A0" w:rsidP="002B35A0" w:rsidR="002B35A0" w:rsidRPr="0065620B">
      <w:pPr>
        <w:jc w:val="center"/>
      </w:pPr>
      <w:r w:rsidRPr="0065620B">
        <w:t>r i j e š i o    j e</w:t>
      </w:r>
    </w:p>
    <w:p w:rsidRDefault="002B35A0" w:rsidP="002B35A0" w:rsidR="002B35A0" w:rsidRPr="0065620B">
      <w:pPr>
        <w:jc w:val="center"/>
      </w:pPr>
    </w:p>
    <w:p w:rsidRDefault="002B35A0" w:rsidP="002B35A0" w:rsidR="002B35A0" w:rsidRPr="0065620B">
      <w:pPr>
        <w:jc w:val="center"/>
      </w:pPr>
    </w:p>
    <w:p w:rsidRDefault="00F72526" w:rsidP="009C26FD" w:rsidR="00531FFE" w:rsidRPr="00A955DF">
      <w:pPr>
        <w:jc w:val="both"/>
        <w:rPr>
          <w:rFonts w:cs="Arial"/>
          <w:sz w:val="18"/>
          <w:szCs w:val="18"/>
        </w:rPr>
      </w:pPr>
      <w:r w:rsidRPr="0065620B">
        <w:t xml:space="preserve">I.    </w:t>
      </w:r>
      <w:r w:rsidR="002B35A0" w:rsidRPr="0065620B">
        <w:t xml:space="preserve">Odobrava se sklopljena </w:t>
      </w:r>
      <w:proofErr w:type="spellStart"/>
      <w:r w:rsidR="002B35A0" w:rsidRPr="0065620B">
        <w:t>predstečajna</w:t>
      </w:r>
      <w:proofErr w:type="spellEnd"/>
      <w:r w:rsidR="002B35A0" w:rsidRPr="0065620B">
        <w:t xml:space="preserve"> nagodba između </w:t>
      </w:r>
      <w:r w:rsidR="00DF08A3">
        <w:rPr>
          <w:bCs/>
        </w:rPr>
        <w:t xml:space="preserve">dužnika </w:t>
      </w:r>
      <w:r w:rsidR="009C26FD" w:rsidRPr="000E385B">
        <w:t xml:space="preserve">DIA-MAR društvo s ograničenom odgovornošću za proizvodnju, trgovinu, </w:t>
      </w:r>
      <w:proofErr w:type="spellStart"/>
      <w:r w:rsidR="009C26FD" w:rsidRPr="000E385B">
        <w:t>export</w:t>
      </w:r>
      <w:proofErr w:type="spellEnd"/>
      <w:r w:rsidR="009C26FD" w:rsidRPr="000E385B">
        <w:t>, import</w:t>
      </w:r>
      <w:r w:rsidR="009C26FD">
        <w:t xml:space="preserve"> </w:t>
      </w:r>
      <w:r w:rsidR="009C26FD" w:rsidRPr="000E385B">
        <w:rPr>
          <w:bCs/>
        </w:rPr>
        <w:t xml:space="preserve">Kastav, Donji </w:t>
      </w:r>
      <w:proofErr w:type="spellStart"/>
      <w:r w:rsidR="009C26FD" w:rsidRPr="000E385B">
        <w:rPr>
          <w:bCs/>
        </w:rPr>
        <w:t>Ćikovići</w:t>
      </w:r>
      <w:proofErr w:type="spellEnd"/>
      <w:r w:rsidR="009C26FD" w:rsidRPr="000E385B">
        <w:rPr>
          <w:bCs/>
        </w:rPr>
        <w:t xml:space="preserve"> 108 (MBS </w:t>
      </w:r>
      <w:r w:rsidR="009C26FD" w:rsidRPr="000E385B">
        <w:t>040076734</w:t>
      </w:r>
      <w:r w:rsidR="009C26FD" w:rsidRPr="000E385B">
        <w:rPr>
          <w:bCs/>
        </w:rPr>
        <w:t xml:space="preserve"> – OIB </w:t>
      </w:r>
      <w:r w:rsidR="009C26FD" w:rsidRPr="000E385B">
        <w:t>73621385717</w:t>
      </w:r>
      <w:r w:rsidR="009C26FD" w:rsidRPr="000E385B">
        <w:rPr>
          <w:bCs/>
        </w:rPr>
        <w:t>)</w:t>
      </w:r>
      <w:r w:rsidR="00A955DF">
        <w:t xml:space="preserve"> </w:t>
      </w:r>
      <w:r w:rsidR="00531FFE">
        <w:t>(u daljnjem tekstu: dužnik) i njegov</w:t>
      </w:r>
      <w:r w:rsidR="00A876C9">
        <w:t>ih</w:t>
      </w:r>
      <w:r w:rsidR="00531FFE">
        <w:t xml:space="preserve"> vjerovnika čij</w:t>
      </w:r>
      <w:r w:rsidR="00A876C9">
        <w:t>e su</w:t>
      </w:r>
      <w:r w:rsidR="00531FFE">
        <w:t xml:space="preserve"> tražbin</w:t>
      </w:r>
      <w:r w:rsidR="00A876C9">
        <w:t>e</w:t>
      </w:r>
      <w:r w:rsidR="00531FFE">
        <w:t xml:space="preserve"> utvrđen</w:t>
      </w:r>
      <w:r w:rsidR="00A876C9">
        <w:t>e</w:t>
      </w:r>
      <w:r w:rsidR="00531FFE">
        <w:t>, kako slijedi:</w:t>
      </w:r>
    </w:p>
    <w:p w:rsidRDefault="009C26FD" w:rsidP="0015393C" w:rsidR="009C26FD">
      <w:pPr>
        <w:jc w:val="both"/>
        <w:rPr>
          <w:bCs/>
        </w:rPr>
      </w:pPr>
    </w:p>
    <w:tbl>
      <w:tblPr>
        <w:tblW w:type="dxa" w:w="9072"/>
        <w:tblInd w:type="dxa" w:w="108"/>
        <w:tblBorders>
          <w:top w:space="0" w:sz="8" w:color="000000" w:val="single"/>
          <w:left w:space="0" w:sz="8" w:color="000000" w:val="single"/>
          <w:bottom w:space="0" w:sz="8" w:color="000000" w:val="single"/>
          <w:right w:space="0" w:sz="8" w:color="000000" w:val="single"/>
          <w:insideH w:space="0" w:sz="8" w:color="000000" w:val="single"/>
          <w:insideV w:space="0" w:sz="8" w:color="000000" w:val="single"/>
        </w:tblBorders>
        <w:tblLook w:val="00A0" w:noVBand="0" w:noHBand="0" w:lastColumn="0" w:firstColumn="1" w:lastRow="0" w:firstRow="1"/>
      </w:tblPr>
      <w:tblGrid>
        <w:gridCol w:w="994"/>
        <w:gridCol w:w="1759"/>
        <w:gridCol w:w="4477"/>
        <w:gridCol w:w="1842"/>
      </w:tblGrid>
      <w:tr w:rsidTr="009C26FD" w:rsidR="009C26FD" w:rsidRPr="00B562EE">
        <w:trPr>
          <w:trHeight w:val="20"/>
        </w:trPr>
        <w:tc>
          <w:tcPr>
            <w:tcW w:type="dxa" w:w="994"/>
            <w:vAlign w:val="center"/>
          </w:tcPr>
          <w:p w:rsidRDefault="009C26FD" w:rsidP="009C26FD" w:rsidR="009C26FD" w:rsidRPr="00B562EE">
            <w:pPr>
              <w:pStyle w:val="Bezproreda"/>
            </w:pPr>
          </w:p>
        </w:tc>
        <w:tc>
          <w:tcPr>
            <w:tcW w:type="dxa" w:w="1759"/>
            <w:vAlign w:val="center"/>
          </w:tcPr>
          <w:p w:rsidRDefault="009C26FD" w:rsidP="009C26FD" w:rsidR="009C26FD" w:rsidRPr="00B562EE">
            <w:pPr>
              <w:pStyle w:val="Bezproreda"/>
            </w:pPr>
            <w:r w:rsidRPr="00B562EE">
              <w:t>OIB</w:t>
            </w:r>
          </w:p>
          <w:p w:rsidRDefault="009C26FD" w:rsidP="009C26FD" w:rsidR="009C26FD" w:rsidRPr="00B562EE">
            <w:pPr>
              <w:pStyle w:val="Bezproreda"/>
            </w:pPr>
            <w:r w:rsidRPr="00B562EE">
              <w:t>VJEROVNIKA</w:t>
            </w:r>
          </w:p>
        </w:tc>
        <w:tc>
          <w:tcPr>
            <w:tcW w:type="dxa" w:w="4477"/>
            <w:vAlign w:val="center"/>
          </w:tcPr>
          <w:p w:rsidRDefault="009C26FD" w:rsidP="009C26FD" w:rsidR="009C26FD" w:rsidRPr="00B562EE">
            <w:pPr>
              <w:pStyle w:val="Bezproreda"/>
            </w:pPr>
            <w:r w:rsidRPr="00B562EE">
              <w:t>NAZIV VJEROVNIKA</w:t>
            </w:r>
          </w:p>
        </w:tc>
        <w:tc>
          <w:tcPr>
            <w:tcW w:type="dxa" w:w="1842"/>
            <w:vAlign w:val="center"/>
          </w:tcPr>
          <w:p w:rsidRDefault="009C26FD" w:rsidP="009C26FD" w:rsidR="009C26FD" w:rsidRPr="00B562EE">
            <w:pPr>
              <w:pStyle w:val="Bezproreda"/>
              <w:jc w:val="right"/>
            </w:pPr>
            <w:r w:rsidRPr="00B562EE">
              <w:t>UTVRĐENI</w:t>
            </w:r>
          </w:p>
          <w:p w:rsidRDefault="009C26FD" w:rsidP="009C26FD" w:rsidR="009C26FD" w:rsidRPr="00B562EE">
            <w:pPr>
              <w:pStyle w:val="Bezproreda"/>
              <w:jc w:val="right"/>
            </w:pPr>
            <w:r w:rsidRPr="00B562EE">
              <w:t>IZNOS TRAŽBINE</w:t>
            </w:r>
          </w:p>
        </w:tc>
      </w:tr>
      <w:tr w:rsidTr="009C26FD" w:rsidR="009C26FD" w:rsidRPr="00B562EE">
        <w:trPr>
          <w:trHeight w:val="20"/>
        </w:trPr>
        <w:tc>
          <w:tcPr>
            <w:tcW w:type="dxa" w:w="994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rPr>
                <w:color w:val="000000"/>
              </w:rPr>
              <w:t>1.</w:t>
            </w:r>
          </w:p>
        </w:tc>
        <w:tc>
          <w:tcPr>
            <w:tcW w:type="dxa" w:w="1759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t>20829194234</w:t>
            </w:r>
          </w:p>
        </w:tc>
        <w:tc>
          <w:tcPr>
            <w:tcW w:type="dxa" w:w="4477"/>
          </w:tcPr>
          <w:p w:rsidRDefault="009C26FD" w:rsidP="009C26FD" w:rsidR="009C26FD" w:rsidRPr="00B562EE">
            <w:pPr>
              <w:pStyle w:val="Bezproreda"/>
            </w:pPr>
            <w:r w:rsidRPr="00B562EE">
              <w:t xml:space="preserve">"AGD" Obrt za izradu reklama, Pula, </w:t>
            </w:r>
            <w:proofErr w:type="spellStart"/>
            <w:r w:rsidRPr="00B562EE">
              <w:t>Rabarova</w:t>
            </w:r>
            <w:proofErr w:type="spellEnd"/>
            <w:r w:rsidRPr="00B562EE">
              <w:t xml:space="preserve"> 11, </w:t>
            </w:r>
            <w:proofErr w:type="spellStart"/>
            <w:r w:rsidRPr="00B562EE">
              <w:t>Vl</w:t>
            </w:r>
            <w:proofErr w:type="spellEnd"/>
            <w:r w:rsidRPr="00B562EE">
              <w:t xml:space="preserve">. </w:t>
            </w:r>
            <w:proofErr w:type="spellStart"/>
            <w:r w:rsidRPr="00B562EE">
              <w:t>Pahljina</w:t>
            </w:r>
            <w:proofErr w:type="spellEnd"/>
            <w:r w:rsidRPr="00B562EE">
              <w:t xml:space="preserve"> Damir</w:t>
            </w:r>
          </w:p>
        </w:tc>
        <w:tc>
          <w:tcPr>
            <w:tcW w:type="dxa" w:w="1842"/>
            <w:vAlign w:val="center"/>
          </w:tcPr>
          <w:p w:rsidRDefault="009C26FD" w:rsidP="009C26FD" w:rsidR="009C26FD" w:rsidRPr="00B562EE">
            <w:pPr>
              <w:pStyle w:val="Bezproreda"/>
              <w:jc w:val="right"/>
              <w:rPr>
                <w:color w:val="000000"/>
              </w:rPr>
            </w:pPr>
            <w:r w:rsidRPr="00B562EE">
              <w:t>1.158,85 kn</w:t>
            </w:r>
          </w:p>
        </w:tc>
      </w:tr>
      <w:tr w:rsidTr="009C26FD" w:rsidR="009C26FD" w:rsidRPr="00B562EE">
        <w:trPr>
          <w:trHeight w:val="20"/>
        </w:trPr>
        <w:tc>
          <w:tcPr>
            <w:tcW w:type="dxa" w:w="994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rPr>
                <w:color w:val="000000"/>
              </w:rPr>
              <w:t>2.</w:t>
            </w:r>
          </w:p>
        </w:tc>
        <w:tc>
          <w:tcPr>
            <w:tcW w:type="dxa" w:w="1759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t>63533867077</w:t>
            </w:r>
          </w:p>
        </w:tc>
        <w:tc>
          <w:tcPr>
            <w:tcW w:type="dxa" w:w="4477"/>
          </w:tcPr>
          <w:p w:rsidRDefault="009C26FD" w:rsidP="009C26FD" w:rsidR="009C26FD" w:rsidRPr="00B562EE">
            <w:pPr>
              <w:pStyle w:val="Bezproreda"/>
            </w:pPr>
            <w:r w:rsidRPr="00B562EE">
              <w:t>ABSOLUTE društvo s ograničenom odgovornošću za elektronsku i mehaničku</w:t>
            </w:r>
          </w:p>
          <w:p w:rsidRDefault="009C26FD" w:rsidP="009C26FD" w:rsidR="009C26FD" w:rsidRPr="00B562EE">
            <w:pPr>
              <w:pStyle w:val="Bezproreda"/>
            </w:pPr>
            <w:r w:rsidRPr="00B562EE">
              <w:t xml:space="preserve">protuprovalnu zaštitu, </w:t>
            </w:r>
            <w:proofErr w:type="spellStart"/>
            <w:r w:rsidRPr="00B562EE">
              <w:t>Jesenovica</w:t>
            </w:r>
            <w:proofErr w:type="spellEnd"/>
            <w:r w:rsidRPr="00B562EE">
              <w:t xml:space="preserve"> 9, Šilo</w:t>
            </w:r>
          </w:p>
        </w:tc>
        <w:tc>
          <w:tcPr>
            <w:tcW w:type="dxa" w:w="1842"/>
            <w:vAlign w:val="center"/>
          </w:tcPr>
          <w:p w:rsidRDefault="009C26FD" w:rsidP="009C26FD" w:rsidR="009C26FD" w:rsidRPr="00B562EE">
            <w:pPr>
              <w:pStyle w:val="Bezproreda"/>
              <w:jc w:val="right"/>
              <w:rPr>
                <w:color w:val="000000"/>
              </w:rPr>
            </w:pPr>
            <w:r w:rsidRPr="00B562EE">
              <w:t>1.826,55 kn</w:t>
            </w:r>
          </w:p>
        </w:tc>
      </w:tr>
      <w:tr w:rsidTr="009C26FD" w:rsidR="009C26FD" w:rsidRPr="00B562EE">
        <w:trPr>
          <w:trHeight w:val="20"/>
        </w:trPr>
        <w:tc>
          <w:tcPr>
            <w:tcW w:type="dxa" w:w="994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rPr>
                <w:color w:val="000000"/>
              </w:rPr>
              <w:t>3.</w:t>
            </w:r>
          </w:p>
        </w:tc>
        <w:tc>
          <w:tcPr>
            <w:tcW w:type="dxa" w:w="1759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t>36595654642</w:t>
            </w:r>
          </w:p>
        </w:tc>
        <w:tc>
          <w:tcPr>
            <w:tcW w:type="dxa" w:w="4477"/>
          </w:tcPr>
          <w:p w:rsidRDefault="009C26FD" w:rsidP="009C26FD" w:rsidR="009C26FD" w:rsidRPr="00B562EE">
            <w:pPr>
              <w:pStyle w:val="Bezproreda"/>
            </w:pPr>
            <w:r w:rsidRPr="00B562EE">
              <w:t xml:space="preserve">ADRIANA NAUTICA d. o. o. za trgovinu, </w:t>
            </w:r>
            <w:proofErr w:type="spellStart"/>
            <w:r w:rsidRPr="00B562EE">
              <w:t>Rohregger</w:t>
            </w:r>
            <w:proofErr w:type="spellEnd"/>
            <w:r w:rsidRPr="00B562EE">
              <w:t xml:space="preserve"> </w:t>
            </w:r>
            <w:proofErr w:type="spellStart"/>
            <w:r w:rsidRPr="00B562EE">
              <w:t>Riccarda</w:t>
            </w:r>
            <w:proofErr w:type="spellEnd"/>
            <w:r w:rsidRPr="00B562EE">
              <w:t xml:space="preserve"> 5, Pula</w:t>
            </w:r>
          </w:p>
        </w:tc>
        <w:tc>
          <w:tcPr>
            <w:tcW w:type="dxa" w:w="1842"/>
            <w:vAlign w:val="center"/>
          </w:tcPr>
          <w:p w:rsidRDefault="009C26FD" w:rsidP="009C26FD" w:rsidR="009C26FD" w:rsidRPr="00B562EE">
            <w:pPr>
              <w:pStyle w:val="Bezproreda"/>
              <w:jc w:val="right"/>
              <w:rPr>
                <w:color w:val="000000"/>
              </w:rPr>
            </w:pPr>
            <w:r w:rsidRPr="00B562EE">
              <w:t>6.966,38 kn</w:t>
            </w:r>
          </w:p>
        </w:tc>
      </w:tr>
      <w:tr w:rsidTr="009C26FD" w:rsidR="009C26FD" w:rsidRPr="00B562EE">
        <w:trPr>
          <w:trHeight w:val="20"/>
        </w:trPr>
        <w:tc>
          <w:tcPr>
            <w:tcW w:type="dxa" w:w="994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rPr>
                <w:color w:val="000000"/>
              </w:rPr>
              <w:t>4.</w:t>
            </w:r>
          </w:p>
        </w:tc>
        <w:tc>
          <w:tcPr>
            <w:tcW w:type="dxa" w:w="1759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t>32452456015</w:t>
            </w:r>
          </w:p>
        </w:tc>
        <w:tc>
          <w:tcPr>
            <w:tcW w:type="dxa" w:w="4477"/>
          </w:tcPr>
          <w:p w:rsidRDefault="009C26FD" w:rsidP="009C26FD" w:rsidR="009C26FD" w:rsidRPr="00B562EE">
            <w:pPr>
              <w:pStyle w:val="Bezproreda"/>
            </w:pPr>
            <w:r w:rsidRPr="00B562EE">
              <w:t>AREA LIGHTING d.o.o. za trgovinu i usluge, Maksimirska cesta 132, Zagreb</w:t>
            </w:r>
          </w:p>
        </w:tc>
        <w:tc>
          <w:tcPr>
            <w:tcW w:type="dxa" w:w="1842"/>
            <w:vAlign w:val="center"/>
          </w:tcPr>
          <w:p w:rsidRDefault="009C26FD" w:rsidP="009C26FD" w:rsidR="009C26FD" w:rsidRPr="00B562EE">
            <w:pPr>
              <w:pStyle w:val="Bezproreda"/>
              <w:jc w:val="right"/>
              <w:rPr>
                <w:color w:val="000000"/>
              </w:rPr>
            </w:pPr>
            <w:r w:rsidRPr="00B562EE">
              <w:t>1.242,45 kn</w:t>
            </w:r>
          </w:p>
        </w:tc>
      </w:tr>
      <w:tr w:rsidTr="009C26FD" w:rsidR="009C26FD" w:rsidRPr="00B562EE">
        <w:trPr>
          <w:trHeight w:val="20"/>
        </w:trPr>
        <w:tc>
          <w:tcPr>
            <w:tcW w:type="dxa" w:w="994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rPr>
                <w:color w:val="000000"/>
              </w:rPr>
              <w:t>5.</w:t>
            </w:r>
          </w:p>
        </w:tc>
        <w:tc>
          <w:tcPr>
            <w:tcW w:type="dxa" w:w="1759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t>24846301629</w:t>
            </w:r>
          </w:p>
        </w:tc>
        <w:tc>
          <w:tcPr>
            <w:tcW w:type="dxa" w:w="4477"/>
          </w:tcPr>
          <w:p w:rsidRDefault="009C26FD" w:rsidP="009C26FD" w:rsidR="009C26FD" w:rsidRPr="00B562EE">
            <w:pPr>
              <w:pStyle w:val="Bezproreda"/>
            </w:pPr>
            <w:r w:rsidRPr="00B562EE">
              <w:t xml:space="preserve">ASTRAPROM društvo s ograničenom odgovornošću za proizvodnju, trgovinu i usluge, </w:t>
            </w:r>
            <w:proofErr w:type="spellStart"/>
            <w:r w:rsidRPr="00B562EE">
              <w:t>Štivar</w:t>
            </w:r>
            <w:proofErr w:type="spellEnd"/>
            <w:r w:rsidRPr="00B562EE">
              <w:t xml:space="preserve"> 3, Kastav</w:t>
            </w:r>
          </w:p>
        </w:tc>
        <w:tc>
          <w:tcPr>
            <w:tcW w:type="dxa" w:w="1842"/>
            <w:vAlign w:val="center"/>
          </w:tcPr>
          <w:p w:rsidRDefault="009C26FD" w:rsidP="009C26FD" w:rsidR="009C26FD" w:rsidRPr="00B562EE">
            <w:pPr>
              <w:pStyle w:val="Bezproreda"/>
              <w:jc w:val="right"/>
              <w:rPr>
                <w:color w:val="000000"/>
              </w:rPr>
            </w:pPr>
            <w:r w:rsidRPr="00B562EE">
              <w:t>2.923,57 kn</w:t>
            </w:r>
          </w:p>
        </w:tc>
      </w:tr>
      <w:tr w:rsidTr="009C26FD" w:rsidR="009C26FD" w:rsidRPr="00B562EE">
        <w:trPr>
          <w:trHeight w:val="20"/>
        </w:trPr>
        <w:tc>
          <w:tcPr>
            <w:tcW w:type="dxa" w:w="994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rPr>
                <w:color w:val="000000"/>
              </w:rPr>
              <w:t>6.</w:t>
            </w:r>
          </w:p>
        </w:tc>
        <w:tc>
          <w:tcPr>
            <w:tcW w:type="dxa" w:w="1759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t>06144393646</w:t>
            </w:r>
          </w:p>
        </w:tc>
        <w:tc>
          <w:tcPr>
            <w:tcW w:type="dxa" w:w="4477"/>
          </w:tcPr>
          <w:p w:rsidRDefault="009C26FD" w:rsidP="009C26FD" w:rsidR="009C26FD" w:rsidRPr="00B562EE">
            <w:pPr>
              <w:pStyle w:val="Bezproreda"/>
            </w:pPr>
            <w:r w:rsidRPr="00B562EE">
              <w:t>B. ELEKTRONIKA društvo s ograničenom odgovornošću za održavanje i popravak</w:t>
            </w:r>
          </w:p>
          <w:p w:rsidRDefault="009C26FD" w:rsidP="009C26FD" w:rsidR="009C26FD" w:rsidRPr="00B562EE">
            <w:pPr>
              <w:pStyle w:val="Bezproreda"/>
            </w:pPr>
            <w:r w:rsidRPr="00B562EE">
              <w:t xml:space="preserve">uredskih strojeva, </w:t>
            </w:r>
            <w:proofErr w:type="spellStart"/>
            <w:r w:rsidRPr="00B562EE">
              <w:t>Soldanac</w:t>
            </w:r>
            <w:proofErr w:type="spellEnd"/>
            <w:r w:rsidRPr="00B562EE">
              <w:t xml:space="preserve"> 9b, Rijeka</w:t>
            </w:r>
          </w:p>
        </w:tc>
        <w:tc>
          <w:tcPr>
            <w:tcW w:type="dxa" w:w="1842"/>
            <w:vAlign w:val="center"/>
          </w:tcPr>
          <w:p w:rsidRDefault="009C26FD" w:rsidP="009C26FD" w:rsidR="009C26FD" w:rsidRPr="00B562EE">
            <w:pPr>
              <w:pStyle w:val="Bezproreda"/>
              <w:jc w:val="right"/>
              <w:rPr>
                <w:color w:val="000000"/>
              </w:rPr>
            </w:pPr>
            <w:r w:rsidRPr="00B562EE">
              <w:t>655,00 kn</w:t>
            </w:r>
          </w:p>
        </w:tc>
      </w:tr>
      <w:tr w:rsidTr="009C26FD" w:rsidR="009C26FD" w:rsidRPr="00B562EE">
        <w:trPr>
          <w:trHeight w:val="20"/>
        </w:trPr>
        <w:tc>
          <w:tcPr>
            <w:tcW w:type="dxa" w:w="994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rPr>
                <w:color w:val="000000"/>
              </w:rPr>
              <w:lastRenderedPageBreak/>
              <w:t>7.</w:t>
            </w:r>
          </w:p>
        </w:tc>
        <w:tc>
          <w:tcPr>
            <w:tcW w:type="dxa" w:w="1759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t>90066189811</w:t>
            </w:r>
          </w:p>
        </w:tc>
        <w:tc>
          <w:tcPr>
            <w:tcW w:type="dxa" w:w="4477"/>
          </w:tcPr>
          <w:p w:rsidRDefault="009C26FD" w:rsidP="009C26FD" w:rsidR="009C26FD" w:rsidRPr="00B562EE">
            <w:pPr>
              <w:pStyle w:val="Bezproreda"/>
            </w:pPr>
            <w:r w:rsidRPr="00B562EE">
              <w:t xml:space="preserve">BIESTERFELD </w:t>
            </w:r>
            <w:proofErr w:type="spellStart"/>
            <w:r w:rsidRPr="00B562EE">
              <w:t>Spezialchemie</w:t>
            </w:r>
            <w:proofErr w:type="spellEnd"/>
            <w:r w:rsidRPr="00B562EE">
              <w:t>, društvo s</w:t>
            </w:r>
          </w:p>
          <w:p w:rsidRDefault="009C26FD" w:rsidP="009C26FD" w:rsidR="009C26FD" w:rsidRPr="00B562EE">
            <w:pPr>
              <w:pStyle w:val="Bezproreda"/>
            </w:pPr>
            <w:r w:rsidRPr="00B562EE">
              <w:t>ograničenom odgovornošću za trgovinu i usluge, Avenija Većeslava Holjevca 20, Zagreb</w:t>
            </w:r>
          </w:p>
        </w:tc>
        <w:tc>
          <w:tcPr>
            <w:tcW w:type="dxa" w:w="1842"/>
            <w:vAlign w:val="center"/>
          </w:tcPr>
          <w:p w:rsidRDefault="009C26FD" w:rsidP="009C26FD" w:rsidR="009C26FD" w:rsidRPr="00B562EE">
            <w:pPr>
              <w:pStyle w:val="Bezproreda"/>
              <w:jc w:val="right"/>
              <w:rPr>
                <w:color w:val="000000"/>
              </w:rPr>
            </w:pPr>
            <w:r w:rsidRPr="00B562EE">
              <w:t>1.500,00 kn</w:t>
            </w:r>
          </w:p>
        </w:tc>
      </w:tr>
      <w:tr w:rsidTr="009C26FD" w:rsidR="009C26FD" w:rsidRPr="00B562EE">
        <w:trPr>
          <w:trHeight w:val="20"/>
        </w:trPr>
        <w:tc>
          <w:tcPr>
            <w:tcW w:type="dxa" w:w="994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rPr>
                <w:color w:val="000000"/>
              </w:rPr>
              <w:t>8.</w:t>
            </w:r>
          </w:p>
        </w:tc>
        <w:tc>
          <w:tcPr>
            <w:tcW w:type="dxa" w:w="1759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t>93534192424</w:t>
            </w:r>
          </w:p>
        </w:tc>
        <w:tc>
          <w:tcPr>
            <w:tcW w:type="dxa" w:w="4477"/>
          </w:tcPr>
          <w:p w:rsidRDefault="009C26FD" w:rsidP="009C26FD" w:rsidR="009C26FD" w:rsidRPr="00B562EE">
            <w:pPr>
              <w:pStyle w:val="Bezproreda"/>
            </w:pPr>
            <w:r w:rsidRPr="00B562EE">
              <w:t>DALMACIJABILJE-PLASTIKA d.o.o. za proizvodnju proizvoda od plastike, Brežine</w:t>
            </w:r>
          </w:p>
          <w:p w:rsidRDefault="009C26FD" w:rsidP="009C26FD" w:rsidR="009C26FD" w:rsidRPr="00B562EE">
            <w:pPr>
              <w:pStyle w:val="Bezproreda"/>
            </w:pPr>
            <w:proofErr w:type="spellStart"/>
            <w:r w:rsidRPr="00B562EE">
              <w:t>bb</w:t>
            </w:r>
            <w:proofErr w:type="spellEnd"/>
            <w:r w:rsidRPr="00B562EE">
              <w:t>, Ston</w:t>
            </w:r>
          </w:p>
        </w:tc>
        <w:tc>
          <w:tcPr>
            <w:tcW w:type="dxa" w:w="1842"/>
            <w:vAlign w:val="center"/>
          </w:tcPr>
          <w:p w:rsidRDefault="009C26FD" w:rsidP="009C26FD" w:rsidR="009C26FD" w:rsidRPr="00B562EE">
            <w:pPr>
              <w:pStyle w:val="Bezproreda"/>
              <w:jc w:val="right"/>
              <w:rPr>
                <w:color w:val="000000"/>
              </w:rPr>
            </w:pPr>
            <w:r w:rsidRPr="00B562EE">
              <w:t>3.500,00 kn</w:t>
            </w:r>
          </w:p>
        </w:tc>
      </w:tr>
      <w:tr w:rsidTr="009C26FD" w:rsidR="009C26FD" w:rsidRPr="00B562EE">
        <w:trPr>
          <w:trHeight w:val="20"/>
        </w:trPr>
        <w:tc>
          <w:tcPr>
            <w:tcW w:type="dxa" w:w="994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rPr>
                <w:color w:val="000000"/>
              </w:rPr>
              <w:t>9.</w:t>
            </w:r>
          </w:p>
        </w:tc>
        <w:tc>
          <w:tcPr>
            <w:tcW w:type="dxa" w:w="1759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t>97359361490</w:t>
            </w:r>
          </w:p>
        </w:tc>
        <w:tc>
          <w:tcPr>
            <w:tcW w:type="dxa" w:w="4477"/>
          </w:tcPr>
          <w:p w:rsidRDefault="009C26FD" w:rsidP="009C26FD" w:rsidR="009C26FD" w:rsidRPr="00B562EE">
            <w:pPr>
              <w:pStyle w:val="Bezproreda"/>
            </w:pPr>
            <w:r w:rsidRPr="00B562EE">
              <w:t xml:space="preserve">ELEKTRONABAVA društvo s ograničenom odgovornošću za zastupanje i trgovinu, </w:t>
            </w:r>
            <w:proofErr w:type="spellStart"/>
            <w:r w:rsidRPr="00B562EE">
              <w:t>Stupari</w:t>
            </w:r>
            <w:proofErr w:type="spellEnd"/>
            <w:r w:rsidRPr="00B562EE">
              <w:t xml:space="preserve"> </w:t>
            </w:r>
            <w:proofErr w:type="spellStart"/>
            <w:r w:rsidRPr="00B562EE">
              <w:t>bb</w:t>
            </w:r>
            <w:proofErr w:type="spellEnd"/>
            <w:r w:rsidRPr="00B562EE">
              <w:t xml:space="preserve">, </w:t>
            </w:r>
            <w:proofErr w:type="spellStart"/>
            <w:r w:rsidRPr="00B562EE">
              <w:t>Viškovo</w:t>
            </w:r>
            <w:proofErr w:type="spellEnd"/>
          </w:p>
        </w:tc>
        <w:tc>
          <w:tcPr>
            <w:tcW w:type="dxa" w:w="1842"/>
            <w:vAlign w:val="center"/>
          </w:tcPr>
          <w:p w:rsidRDefault="009C26FD" w:rsidP="009C26FD" w:rsidR="009C26FD" w:rsidRPr="00B562EE">
            <w:pPr>
              <w:pStyle w:val="Bezproreda"/>
              <w:jc w:val="right"/>
              <w:rPr>
                <w:color w:val="000000"/>
              </w:rPr>
            </w:pPr>
            <w:r w:rsidRPr="00B562EE">
              <w:t>776,00 kn</w:t>
            </w:r>
          </w:p>
        </w:tc>
      </w:tr>
      <w:tr w:rsidTr="009C26FD" w:rsidR="009C26FD" w:rsidRPr="00B562EE">
        <w:trPr>
          <w:trHeight w:val="20"/>
        </w:trPr>
        <w:tc>
          <w:tcPr>
            <w:tcW w:type="dxa" w:w="994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rPr>
                <w:color w:val="000000"/>
              </w:rPr>
              <w:t>10.</w:t>
            </w:r>
          </w:p>
        </w:tc>
        <w:tc>
          <w:tcPr>
            <w:tcW w:type="dxa" w:w="1759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t>85821130368</w:t>
            </w:r>
          </w:p>
        </w:tc>
        <w:tc>
          <w:tcPr>
            <w:tcW w:type="dxa" w:w="4477"/>
          </w:tcPr>
          <w:p w:rsidRDefault="009C26FD" w:rsidP="009C26FD" w:rsidR="009C26FD" w:rsidRPr="00B562EE">
            <w:pPr>
              <w:pStyle w:val="Bezproreda"/>
            </w:pPr>
            <w:r w:rsidRPr="00B562EE">
              <w:t>Financijska agencija, Ulica grada Vukovara 70, Zagreb</w:t>
            </w:r>
          </w:p>
        </w:tc>
        <w:tc>
          <w:tcPr>
            <w:tcW w:type="dxa" w:w="1842"/>
            <w:vAlign w:val="center"/>
          </w:tcPr>
          <w:p w:rsidRDefault="009C26FD" w:rsidP="009C26FD" w:rsidR="009C26FD" w:rsidRPr="00B562EE">
            <w:pPr>
              <w:pStyle w:val="Bezproreda"/>
              <w:jc w:val="right"/>
              <w:rPr>
                <w:color w:val="000000"/>
              </w:rPr>
            </w:pPr>
            <w:r w:rsidRPr="00B562EE">
              <w:t>406,00 kn</w:t>
            </w:r>
          </w:p>
        </w:tc>
      </w:tr>
      <w:tr w:rsidTr="009C26FD" w:rsidR="009C26FD" w:rsidRPr="00B562EE">
        <w:trPr>
          <w:trHeight w:val="20"/>
        </w:trPr>
        <w:tc>
          <w:tcPr>
            <w:tcW w:type="dxa" w:w="994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rPr>
                <w:color w:val="000000"/>
              </w:rPr>
              <w:t>11.</w:t>
            </w:r>
          </w:p>
        </w:tc>
        <w:tc>
          <w:tcPr>
            <w:tcW w:type="dxa" w:w="1759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t>54394236461</w:t>
            </w:r>
          </w:p>
        </w:tc>
        <w:tc>
          <w:tcPr>
            <w:tcW w:type="dxa" w:w="4477"/>
          </w:tcPr>
          <w:p w:rsidRDefault="009C26FD" w:rsidP="009C26FD" w:rsidR="009C26FD" w:rsidRPr="00B562EE">
            <w:pPr>
              <w:pStyle w:val="Bezproreda"/>
            </w:pPr>
            <w:r w:rsidRPr="00B562EE">
              <w:t xml:space="preserve">GRAD KASTAV, Zakona </w:t>
            </w:r>
            <w:proofErr w:type="spellStart"/>
            <w:r w:rsidRPr="00B562EE">
              <w:t>Kastafskega</w:t>
            </w:r>
            <w:proofErr w:type="spellEnd"/>
            <w:r w:rsidRPr="00B562EE">
              <w:t xml:space="preserve"> 3, Kastav</w:t>
            </w:r>
          </w:p>
        </w:tc>
        <w:tc>
          <w:tcPr>
            <w:tcW w:type="dxa" w:w="1842"/>
            <w:vAlign w:val="center"/>
          </w:tcPr>
          <w:p w:rsidRDefault="009C26FD" w:rsidP="009C26FD" w:rsidR="009C26FD" w:rsidRPr="00B562EE">
            <w:pPr>
              <w:pStyle w:val="Bezproreda"/>
              <w:jc w:val="right"/>
              <w:rPr>
                <w:color w:val="000000"/>
              </w:rPr>
            </w:pPr>
            <w:r w:rsidRPr="00B562EE">
              <w:t>1.549,10 kn</w:t>
            </w:r>
          </w:p>
        </w:tc>
      </w:tr>
      <w:tr w:rsidTr="009C26FD" w:rsidR="009C26FD" w:rsidRPr="00B562EE">
        <w:trPr>
          <w:trHeight w:val="20"/>
        </w:trPr>
        <w:tc>
          <w:tcPr>
            <w:tcW w:type="dxa" w:w="994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rPr>
                <w:color w:val="000000"/>
              </w:rPr>
              <w:t>12.</w:t>
            </w:r>
          </w:p>
        </w:tc>
        <w:tc>
          <w:tcPr>
            <w:tcW w:type="dxa" w:w="1759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t>54382731928</w:t>
            </w:r>
          </w:p>
        </w:tc>
        <w:tc>
          <w:tcPr>
            <w:tcW w:type="dxa" w:w="4477"/>
          </w:tcPr>
          <w:p w:rsidRDefault="009C26FD" w:rsidP="009C26FD" w:rsidR="009C26FD" w:rsidRPr="00B562EE">
            <w:pPr>
              <w:pStyle w:val="Bezproreda"/>
            </w:pPr>
            <w:r w:rsidRPr="00B562EE">
              <w:t>GRAD RIJEKA, Korzo 16, Rijeka</w:t>
            </w:r>
          </w:p>
        </w:tc>
        <w:tc>
          <w:tcPr>
            <w:tcW w:type="dxa" w:w="1842"/>
            <w:vAlign w:val="center"/>
          </w:tcPr>
          <w:p w:rsidRDefault="009C26FD" w:rsidP="009C26FD" w:rsidR="009C26FD" w:rsidRPr="00B562EE">
            <w:pPr>
              <w:pStyle w:val="Bezproreda"/>
              <w:jc w:val="right"/>
              <w:rPr>
                <w:color w:val="000000"/>
              </w:rPr>
            </w:pPr>
            <w:r w:rsidRPr="00B562EE">
              <w:t>31.132,43 kn</w:t>
            </w:r>
          </w:p>
        </w:tc>
      </w:tr>
      <w:tr w:rsidTr="009C26FD" w:rsidR="009C26FD" w:rsidRPr="00B562EE">
        <w:trPr>
          <w:trHeight w:val="20"/>
        </w:trPr>
        <w:tc>
          <w:tcPr>
            <w:tcW w:type="dxa" w:w="994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rPr>
                <w:color w:val="000000"/>
              </w:rPr>
              <w:t>13.</w:t>
            </w:r>
          </w:p>
        </w:tc>
        <w:tc>
          <w:tcPr>
            <w:tcW w:type="dxa" w:w="1759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t>63073332379</w:t>
            </w:r>
          </w:p>
        </w:tc>
        <w:tc>
          <w:tcPr>
            <w:tcW w:type="dxa" w:w="4477"/>
          </w:tcPr>
          <w:p w:rsidRDefault="009C26FD" w:rsidP="009C26FD" w:rsidR="009C26FD" w:rsidRPr="00B562EE">
            <w:pPr>
              <w:pStyle w:val="Bezproreda"/>
            </w:pPr>
            <w:r w:rsidRPr="00B562EE">
              <w:t>HEP - Opskrba d.o.o. za opskrbu potrošača</w:t>
            </w:r>
          </w:p>
          <w:p w:rsidRDefault="009C26FD" w:rsidP="009C26FD" w:rsidR="009C26FD" w:rsidRPr="00B562EE">
            <w:pPr>
              <w:pStyle w:val="Bezproreda"/>
            </w:pPr>
            <w:r w:rsidRPr="00B562EE">
              <w:t>električnom, toplinskom energijom i plinom, Ulica grada Vukovara 37, Zagreb</w:t>
            </w:r>
          </w:p>
        </w:tc>
        <w:tc>
          <w:tcPr>
            <w:tcW w:type="dxa" w:w="1842"/>
            <w:vAlign w:val="center"/>
          </w:tcPr>
          <w:p w:rsidRDefault="009C26FD" w:rsidP="009C26FD" w:rsidR="009C26FD" w:rsidRPr="00B562EE">
            <w:pPr>
              <w:pStyle w:val="Bezproreda"/>
              <w:jc w:val="right"/>
              <w:rPr>
                <w:color w:val="000000"/>
              </w:rPr>
            </w:pPr>
            <w:r w:rsidRPr="00B562EE">
              <w:t>367,92 kn</w:t>
            </w:r>
          </w:p>
        </w:tc>
      </w:tr>
      <w:tr w:rsidTr="009C26FD" w:rsidR="009C26FD" w:rsidRPr="00B562EE">
        <w:trPr>
          <w:trHeight w:val="20"/>
        </w:trPr>
        <w:tc>
          <w:tcPr>
            <w:tcW w:type="dxa" w:w="994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rPr>
                <w:color w:val="000000"/>
              </w:rPr>
              <w:t>14.</w:t>
            </w:r>
          </w:p>
        </w:tc>
        <w:tc>
          <w:tcPr>
            <w:tcW w:type="dxa" w:w="1759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t>46830600751</w:t>
            </w:r>
          </w:p>
        </w:tc>
        <w:tc>
          <w:tcPr>
            <w:tcW w:type="dxa" w:w="4477"/>
          </w:tcPr>
          <w:p w:rsidRDefault="009C26FD" w:rsidP="009C26FD" w:rsidR="009C26FD" w:rsidRPr="00B562EE">
            <w:pPr>
              <w:pStyle w:val="Bezproreda"/>
            </w:pPr>
            <w:r w:rsidRPr="00B562EE">
              <w:t>HEP-Operator distribucijskog sustava d.o.o. za distribuciju i opskrbu električne energije,</w:t>
            </w:r>
          </w:p>
          <w:p w:rsidRDefault="009C26FD" w:rsidP="009C26FD" w:rsidR="009C26FD" w:rsidRPr="00B562EE">
            <w:pPr>
              <w:pStyle w:val="Bezproreda"/>
            </w:pPr>
            <w:r w:rsidRPr="00B562EE">
              <w:t>Ulica grada Vukovara 37, Zagreb</w:t>
            </w:r>
          </w:p>
        </w:tc>
        <w:tc>
          <w:tcPr>
            <w:tcW w:type="dxa" w:w="1842"/>
            <w:vAlign w:val="center"/>
          </w:tcPr>
          <w:p w:rsidRDefault="009C26FD" w:rsidP="009C26FD" w:rsidR="009C26FD" w:rsidRPr="00B562EE">
            <w:pPr>
              <w:pStyle w:val="Bezproreda"/>
              <w:jc w:val="right"/>
              <w:rPr>
                <w:color w:val="000000"/>
              </w:rPr>
            </w:pPr>
            <w:r w:rsidRPr="00B562EE">
              <w:t>687,21 kn</w:t>
            </w:r>
          </w:p>
        </w:tc>
      </w:tr>
      <w:tr w:rsidTr="009C26FD" w:rsidR="009C26FD" w:rsidRPr="00B562EE">
        <w:trPr>
          <w:trHeight w:val="20"/>
        </w:trPr>
        <w:tc>
          <w:tcPr>
            <w:tcW w:type="dxa" w:w="994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rPr>
                <w:color w:val="000000"/>
              </w:rPr>
              <w:t>15.</w:t>
            </w:r>
          </w:p>
        </w:tc>
        <w:tc>
          <w:tcPr>
            <w:tcW w:type="dxa" w:w="1759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t>89015118914</w:t>
            </w:r>
          </w:p>
        </w:tc>
        <w:tc>
          <w:tcPr>
            <w:tcW w:type="dxa" w:w="4477"/>
          </w:tcPr>
          <w:p w:rsidRDefault="009C26FD" w:rsidP="009C26FD" w:rsidR="009C26FD" w:rsidRPr="00B562EE">
            <w:pPr>
              <w:pStyle w:val="Bezproreda"/>
            </w:pPr>
            <w:r w:rsidRPr="00B562EE">
              <w:t>HLB Inženjerski biro društvo s ograničenom odgovornošću za reviziju i pružanje usluga s područja računovodstva,</w:t>
            </w:r>
          </w:p>
          <w:p w:rsidRDefault="009C26FD" w:rsidP="009C26FD" w:rsidR="009C26FD" w:rsidRPr="00B562EE">
            <w:pPr>
              <w:pStyle w:val="Bezproreda"/>
            </w:pPr>
            <w:r w:rsidRPr="00B562EE">
              <w:t xml:space="preserve">poreznog i ostalog savjetovanja, Riva 20, </w:t>
            </w:r>
          </w:p>
          <w:p w:rsidRDefault="009C26FD" w:rsidP="009C26FD" w:rsidR="009C26FD" w:rsidRPr="00B562EE">
            <w:pPr>
              <w:pStyle w:val="Bezproreda"/>
            </w:pPr>
            <w:r w:rsidRPr="00B562EE">
              <w:t>Rijeka</w:t>
            </w:r>
          </w:p>
        </w:tc>
        <w:tc>
          <w:tcPr>
            <w:tcW w:type="dxa" w:w="1842"/>
            <w:vAlign w:val="center"/>
          </w:tcPr>
          <w:p w:rsidRDefault="009C26FD" w:rsidP="009C26FD" w:rsidR="009C26FD" w:rsidRPr="00B562EE">
            <w:pPr>
              <w:pStyle w:val="Bezproreda"/>
              <w:jc w:val="right"/>
              <w:rPr>
                <w:color w:val="000000"/>
              </w:rPr>
            </w:pPr>
            <w:r w:rsidRPr="00B562EE">
              <w:t>6.250,00 kn</w:t>
            </w:r>
          </w:p>
        </w:tc>
      </w:tr>
      <w:tr w:rsidTr="009C26FD" w:rsidR="009C26FD" w:rsidRPr="00B562EE">
        <w:trPr>
          <w:trHeight w:val="20"/>
        </w:trPr>
        <w:tc>
          <w:tcPr>
            <w:tcW w:type="dxa" w:w="994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rPr>
                <w:color w:val="000000"/>
              </w:rPr>
              <w:t>16.</w:t>
            </w:r>
          </w:p>
        </w:tc>
        <w:tc>
          <w:tcPr>
            <w:tcW w:type="dxa" w:w="1759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t>87311810356</w:t>
            </w:r>
          </w:p>
        </w:tc>
        <w:tc>
          <w:tcPr>
            <w:tcW w:type="dxa" w:w="4477"/>
          </w:tcPr>
          <w:p w:rsidRDefault="009C26FD" w:rsidP="009C26FD" w:rsidR="009C26FD" w:rsidRPr="00B562EE">
            <w:pPr>
              <w:pStyle w:val="Bezproreda"/>
            </w:pPr>
            <w:r w:rsidRPr="00B562EE">
              <w:t xml:space="preserve">HP - Hrvatska pošta d.d., </w:t>
            </w:r>
            <w:proofErr w:type="spellStart"/>
            <w:r w:rsidRPr="00B562EE">
              <w:t>Jurišićeva</w:t>
            </w:r>
            <w:proofErr w:type="spellEnd"/>
            <w:r w:rsidRPr="00B562EE">
              <w:t xml:space="preserve"> 13, Zagreb</w:t>
            </w:r>
          </w:p>
        </w:tc>
        <w:tc>
          <w:tcPr>
            <w:tcW w:type="dxa" w:w="1842"/>
            <w:vAlign w:val="center"/>
          </w:tcPr>
          <w:p w:rsidRDefault="009C26FD" w:rsidP="009C26FD" w:rsidR="009C26FD" w:rsidRPr="00B562EE">
            <w:pPr>
              <w:pStyle w:val="Bezproreda"/>
              <w:jc w:val="right"/>
              <w:rPr>
                <w:color w:val="000000"/>
              </w:rPr>
            </w:pPr>
            <w:r w:rsidRPr="00B562EE">
              <w:t>227,46 kn</w:t>
            </w:r>
          </w:p>
        </w:tc>
      </w:tr>
      <w:tr w:rsidTr="009C26FD" w:rsidR="009C26FD" w:rsidRPr="00B562EE">
        <w:trPr>
          <w:trHeight w:val="20"/>
        </w:trPr>
        <w:tc>
          <w:tcPr>
            <w:tcW w:type="dxa" w:w="994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rPr>
                <w:color w:val="000000"/>
              </w:rPr>
              <w:t>17.</w:t>
            </w:r>
          </w:p>
        </w:tc>
        <w:tc>
          <w:tcPr>
            <w:tcW w:type="dxa" w:w="1759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t>68419124305</w:t>
            </w:r>
          </w:p>
        </w:tc>
        <w:tc>
          <w:tcPr>
            <w:tcW w:type="dxa" w:w="4477"/>
          </w:tcPr>
          <w:p w:rsidRDefault="009C26FD" w:rsidP="009C26FD" w:rsidR="009C26FD" w:rsidRPr="00B562EE">
            <w:pPr>
              <w:pStyle w:val="Bezproreda"/>
            </w:pPr>
            <w:r w:rsidRPr="00B562EE">
              <w:t>Hrvatska radiotelevizija, Prisavlje 3,Zagreb</w:t>
            </w:r>
          </w:p>
        </w:tc>
        <w:tc>
          <w:tcPr>
            <w:tcW w:type="dxa" w:w="1842"/>
            <w:vAlign w:val="center"/>
          </w:tcPr>
          <w:p w:rsidRDefault="009C26FD" w:rsidP="009C26FD" w:rsidR="009C26FD" w:rsidRPr="00B562EE">
            <w:pPr>
              <w:pStyle w:val="Bezproreda"/>
              <w:jc w:val="right"/>
              <w:rPr>
                <w:color w:val="000000"/>
              </w:rPr>
            </w:pPr>
            <w:r w:rsidRPr="00B562EE">
              <w:t>481,56 kn</w:t>
            </w:r>
          </w:p>
        </w:tc>
      </w:tr>
      <w:tr w:rsidTr="009C26FD" w:rsidR="009C26FD" w:rsidRPr="00B562EE">
        <w:trPr>
          <w:trHeight w:val="20"/>
        </w:trPr>
        <w:tc>
          <w:tcPr>
            <w:tcW w:type="dxa" w:w="994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rPr>
                <w:color w:val="000000"/>
              </w:rPr>
              <w:t>18.</w:t>
            </w:r>
          </w:p>
        </w:tc>
        <w:tc>
          <w:tcPr>
            <w:tcW w:type="dxa" w:w="1759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t>28921383001</w:t>
            </w:r>
          </w:p>
        </w:tc>
        <w:tc>
          <w:tcPr>
            <w:tcW w:type="dxa" w:w="4477"/>
          </w:tcPr>
          <w:p w:rsidRDefault="009C26FD" w:rsidP="009C26FD" w:rsidR="009C26FD" w:rsidRPr="00B562EE">
            <w:pPr>
              <w:pStyle w:val="Bezproreda"/>
            </w:pPr>
            <w:r w:rsidRPr="00B562EE">
              <w:t>Hrvatske vode, pravna osoba za upravljanje vodama, Grada Vukovara 220, Zagreb</w:t>
            </w:r>
          </w:p>
        </w:tc>
        <w:tc>
          <w:tcPr>
            <w:tcW w:type="dxa" w:w="1842"/>
            <w:vAlign w:val="center"/>
          </w:tcPr>
          <w:p w:rsidRDefault="009C26FD" w:rsidP="009C26FD" w:rsidR="009C26FD" w:rsidRPr="00B562EE">
            <w:pPr>
              <w:pStyle w:val="Bezproreda"/>
              <w:jc w:val="right"/>
              <w:rPr>
                <w:color w:val="000000"/>
              </w:rPr>
            </w:pPr>
            <w:r w:rsidRPr="00B562EE">
              <w:t>578,58 kn</w:t>
            </w:r>
          </w:p>
        </w:tc>
      </w:tr>
      <w:tr w:rsidTr="009C26FD" w:rsidR="009C26FD" w:rsidRPr="00B562EE">
        <w:trPr>
          <w:trHeight w:val="20"/>
        </w:trPr>
        <w:tc>
          <w:tcPr>
            <w:tcW w:type="dxa" w:w="994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rPr>
                <w:color w:val="000000"/>
              </w:rPr>
              <w:t>19.</w:t>
            </w:r>
          </w:p>
        </w:tc>
        <w:tc>
          <w:tcPr>
            <w:tcW w:type="dxa" w:w="1759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t>92100933264</w:t>
            </w:r>
          </w:p>
        </w:tc>
        <w:tc>
          <w:tcPr>
            <w:tcW w:type="dxa" w:w="4477"/>
          </w:tcPr>
          <w:p w:rsidRDefault="009C26FD" w:rsidP="009C26FD" w:rsidR="009C26FD" w:rsidRPr="00B562EE">
            <w:pPr>
              <w:pStyle w:val="Bezproreda"/>
            </w:pPr>
            <w:r w:rsidRPr="00B562EE">
              <w:t>ITT - RIJEKA društvo s ograničenom odgovornošću za građevinarstvo i</w:t>
            </w:r>
          </w:p>
          <w:p w:rsidRDefault="009C26FD" w:rsidP="009C26FD" w:rsidR="009C26FD" w:rsidRPr="00B562EE">
            <w:pPr>
              <w:pStyle w:val="Bezproreda"/>
            </w:pPr>
            <w:r w:rsidRPr="00B562EE">
              <w:t xml:space="preserve">inženjering, Ivana </w:t>
            </w:r>
            <w:proofErr w:type="spellStart"/>
            <w:r w:rsidRPr="00B562EE">
              <w:t>Dežmana</w:t>
            </w:r>
            <w:proofErr w:type="spellEnd"/>
            <w:r w:rsidRPr="00B562EE">
              <w:t xml:space="preserve"> 4, Rijeka</w:t>
            </w:r>
          </w:p>
        </w:tc>
        <w:tc>
          <w:tcPr>
            <w:tcW w:type="dxa" w:w="1842"/>
            <w:vAlign w:val="center"/>
          </w:tcPr>
          <w:p w:rsidRDefault="009C26FD" w:rsidP="009C26FD" w:rsidR="009C26FD" w:rsidRPr="00B562EE">
            <w:pPr>
              <w:pStyle w:val="Bezproreda"/>
              <w:jc w:val="right"/>
              <w:rPr>
                <w:color w:val="000000"/>
              </w:rPr>
            </w:pPr>
            <w:r w:rsidRPr="00B562EE">
              <w:t>6.099,44 kn</w:t>
            </w:r>
          </w:p>
        </w:tc>
      </w:tr>
      <w:tr w:rsidTr="009C26FD" w:rsidR="009C26FD" w:rsidRPr="00B562EE">
        <w:trPr>
          <w:trHeight w:val="20"/>
        </w:trPr>
        <w:tc>
          <w:tcPr>
            <w:tcW w:type="dxa" w:w="994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rPr>
                <w:color w:val="000000"/>
              </w:rPr>
              <w:t>20.</w:t>
            </w:r>
          </w:p>
        </w:tc>
        <w:tc>
          <w:tcPr>
            <w:tcW w:type="dxa" w:w="1759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t>18613429746</w:t>
            </w:r>
          </w:p>
        </w:tc>
        <w:tc>
          <w:tcPr>
            <w:tcW w:type="dxa" w:w="4477"/>
          </w:tcPr>
          <w:p w:rsidRDefault="009C26FD" w:rsidP="009C26FD" w:rsidR="009C26FD" w:rsidRPr="00B562EE">
            <w:pPr>
              <w:pStyle w:val="Bezproreda"/>
            </w:pPr>
            <w:r w:rsidRPr="00B562EE">
              <w:t xml:space="preserve">JAVNI BILJEŽNIK VERA LOVROVIĆ LEČIĆ, </w:t>
            </w:r>
            <w:proofErr w:type="spellStart"/>
            <w:r w:rsidRPr="00B562EE">
              <w:t>Fiorella</w:t>
            </w:r>
            <w:proofErr w:type="spellEnd"/>
            <w:r w:rsidRPr="00B562EE">
              <w:t xml:space="preserve"> </w:t>
            </w:r>
            <w:proofErr w:type="spellStart"/>
            <w:r w:rsidRPr="00B562EE">
              <w:t>La</w:t>
            </w:r>
            <w:proofErr w:type="spellEnd"/>
            <w:r w:rsidRPr="00B562EE">
              <w:t xml:space="preserve"> </w:t>
            </w:r>
            <w:proofErr w:type="spellStart"/>
            <w:r w:rsidRPr="00B562EE">
              <w:t>Guardie</w:t>
            </w:r>
            <w:proofErr w:type="spellEnd"/>
            <w:r w:rsidRPr="00B562EE">
              <w:t xml:space="preserve"> 25,</w:t>
            </w:r>
          </w:p>
          <w:p w:rsidRDefault="009C26FD" w:rsidP="009C26FD" w:rsidR="009C26FD" w:rsidRPr="00B562EE">
            <w:pPr>
              <w:pStyle w:val="Bezproreda"/>
            </w:pPr>
            <w:r w:rsidRPr="00B562EE">
              <w:t>Rijeka</w:t>
            </w:r>
          </w:p>
        </w:tc>
        <w:tc>
          <w:tcPr>
            <w:tcW w:type="dxa" w:w="1842"/>
            <w:vAlign w:val="center"/>
          </w:tcPr>
          <w:p w:rsidRDefault="009C26FD" w:rsidP="009C26FD" w:rsidR="009C26FD" w:rsidRPr="00B562EE">
            <w:pPr>
              <w:pStyle w:val="Bezproreda"/>
              <w:jc w:val="right"/>
              <w:rPr>
                <w:color w:val="000000"/>
              </w:rPr>
            </w:pPr>
            <w:r w:rsidRPr="00B562EE">
              <w:t>47,50 kn</w:t>
            </w:r>
          </w:p>
        </w:tc>
      </w:tr>
      <w:tr w:rsidTr="009C26FD" w:rsidR="009C26FD" w:rsidRPr="00B562EE">
        <w:trPr>
          <w:trHeight w:val="20"/>
        </w:trPr>
        <w:tc>
          <w:tcPr>
            <w:tcW w:type="dxa" w:w="994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rPr>
                <w:color w:val="000000"/>
              </w:rPr>
              <w:t>21.</w:t>
            </w:r>
          </w:p>
        </w:tc>
        <w:tc>
          <w:tcPr>
            <w:tcW w:type="dxa" w:w="1759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t>75282802245</w:t>
            </w:r>
          </w:p>
        </w:tc>
        <w:tc>
          <w:tcPr>
            <w:tcW w:type="dxa" w:w="4477"/>
          </w:tcPr>
          <w:p w:rsidRDefault="009C26FD" w:rsidP="009C26FD" w:rsidR="009C26FD" w:rsidRPr="00B562EE">
            <w:pPr>
              <w:pStyle w:val="Bezproreda"/>
            </w:pPr>
            <w:r w:rsidRPr="00B562EE">
              <w:t>KALINA, društvo za trgovinu i proizvodnju s ograničenom odgovornošću, Kalina 2,</w:t>
            </w:r>
          </w:p>
          <w:p w:rsidRDefault="009C26FD" w:rsidP="009C26FD" w:rsidR="009C26FD" w:rsidRPr="00B562EE">
            <w:pPr>
              <w:pStyle w:val="Bezproreda"/>
            </w:pPr>
            <w:r w:rsidRPr="00B562EE">
              <w:t>Rijeka</w:t>
            </w:r>
          </w:p>
        </w:tc>
        <w:tc>
          <w:tcPr>
            <w:tcW w:type="dxa" w:w="1842"/>
            <w:vAlign w:val="center"/>
          </w:tcPr>
          <w:p w:rsidRDefault="009C26FD" w:rsidP="009C26FD" w:rsidR="009C26FD" w:rsidRPr="00B562EE">
            <w:pPr>
              <w:pStyle w:val="Bezproreda"/>
              <w:jc w:val="right"/>
              <w:rPr>
                <w:color w:val="000000"/>
              </w:rPr>
            </w:pPr>
            <w:r w:rsidRPr="00B562EE">
              <w:t>23.446,56 kn</w:t>
            </w:r>
          </w:p>
        </w:tc>
      </w:tr>
      <w:tr w:rsidTr="009C26FD" w:rsidR="009C26FD" w:rsidRPr="00B562EE">
        <w:trPr>
          <w:trHeight w:val="20"/>
        </w:trPr>
        <w:tc>
          <w:tcPr>
            <w:tcW w:type="dxa" w:w="994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rPr>
                <w:color w:val="000000"/>
              </w:rPr>
              <w:t>22.</w:t>
            </w:r>
          </w:p>
        </w:tc>
        <w:tc>
          <w:tcPr>
            <w:tcW w:type="dxa" w:w="1759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t>80805858278</w:t>
            </w:r>
          </w:p>
        </w:tc>
        <w:tc>
          <w:tcPr>
            <w:tcW w:type="dxa" w:w="4477"/>
          </w:tcPr>
          <w:p w:rsidRDefault="009C26FD" w:rsidP="009C26FD" w:rsidR="009C26FD" w:rsidRPr="00B562EE">
            <w:pPr>
              <w:pStyle w:val="Bezproreda"/>
            </w:pPr>
            <w:r w:rsidRPr="00B562EE">
              <w:t>Komunalno društvo VODOVOD I KANALIZACIJA društvo s ograničenom</w:t>
            </w:r>
          </w:p>
          <w:p w:rsidRDefault="009C26FD" w:rsidP="009C26FD" w:rsidR="009C26FD" w:rsidRPr="00B562EE">
            <w:pPr>
              <w:pStyle w:val="Bezproreda"/>
            </w:pPr>
            <w:r w:rsidRPr="00B562EE">
              <w:t>odgovornošću za vodoopskrbu i odvodnju,</w:t>
            </w:r>
          </w:p>
          <w:p w:rsidRDefault="009C26FD" w:rsidP="009C26FD" w:rsidR="009C26FD" w:rsidRPr="00B562EE">
            <w:pPr>
              <w:pStyle w:val="Bezproreda"/>
            </w:pPr>
            <w:r w:rsidRPr="00B562EE">
              <w:t>Dolac 14, Rijeka</w:t>
            </w:r>
          </w:p>
        </w:tc>
        <w:tc>
          <w:tcPr>
            <w:tcW w:type="dxa" w:w="1842"/>
            <w:vAlign w:val="center"/>
          </w:tcPr>
          <w:p w:rsidRDefault="009C26FD" w:rsidP="009C26FD" w:rsidR="009C26FD" w:rsidRPr="00B562EE">
            <w:pPr>
              <w:pStyle w:val="Bezproreda"/>
              <w:jc w:val="right"/>
              <w:rPr>
                <w:color w:val="000000"/>
              </w:rPr>
            </w:pPr>
            <w:r w:rsidRPr="00B562EE">
              <w:t>118,72 kn</w:t>
            </w:r>
          </w:p>
        </w:tc>
      </w:tr>
      <w:tr w:rsidTr="009C26FD" w:rsidR="009C26FD" w:rsidRPr="00B562EE">
        <w:trPr>
          <w:trHeight w:val="20"/>
        </w:trPr>
        <w:tc>
          <w:tcPr>
            <w:tcW w:type="dxa" w:w="994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rPr>
                <w:color w:val="000000"/>
              </w:rPr>
              <w:t>23.</w:t>
            </w:r>
          </w:p>
        </w:tc>
        <w:tc>
          <w:tcPr>
            <w:tcW w:type="dxa" w:w="1759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t>06531901714</w:t>
            </w:r>
          </w:p>
        </w:tc>
        <w:tc>
          <w:tcPr>
            <w:tcW w:type="dxa" w:w="4477"/>
          </w:tcPr>
          <w:p w:rsidRDefault="009C26FD" w:rsidP="009C26FD" w:rsidR="009C26FD" w:rsidRPr="00B562EE">
            <w:pPr>
              <w:pStyle w:val="Bezproreda"/>
            </w:pPr>
            <w:r w:rsidRPr="00B562EE">
              <w:t>Komunalno društvo ČISTOĆA d. o. o. za održavanje čistoće i gospodarenje otpadom, Dolac 14, Rijeka</w:t>
            </w:r>
          </w:p>
        </w:tc>
        <w:tc>
          <w:tcPr>
            <w:tcW w:type="dxa" w:w="1842"/>
            <w:vAlign w:val="center"/>
          </w:tcPr>
          <w:p w:rsidRDefault="009C26FD" w:rsidP="009C26FD" w:rsidR="009C26FD" w:rsidRPr="00B562EE">
            <w:pPr>
              <w:pStyle w:val="Bezproreda"/>
              <w:jc w:val="right"/>
              <w:rPr>
                <w:color w:val="000000"/>
              </w:rPr>
            </w:pPr>
            <w:r w:rsidRPr="00B562EE">
              <w:t>225,73 kn</w:t>
            </w:r>
          </w:p>
        </w:tc>
      </w:tr>
      <w:tr w:rsidTr="009C26FD" w:rsidR="009C26FD" w:rsidRPr="00B562EE">
        <w:trPr>
          <w:trHeight w:val="20"/>
        </w:trPr>
        <w:tc>
          <w:tcPr>
            <w:tcW w:type="dxa" w:w="994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rPr>
                <w:color w:val="000000"/>
              </w:rPr>
              <w:t>24.</w:t>
            </w:r>
          </w:p>
        </w:tc>
        <w:tc>
          <w:tcPr>
            <w:tcW w:type="dxa" w:w="1759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t>44078172624</w:t>
            </w:r>
          </w:p>
        </w:tc>
        <w:tc>
          <w:tcPr>
            <w:tcW w:type="dxa" w:w="4477"/>
          </w:tcPr>
          <w:p w:rsidRDefault="009C26FD" w:rsidP="009C26FD" w:rsidR="009C26FD" w:rsidRPr="00B562EE">
            <w:pPr>
              <w:pStyle w:val="Bezproreda"/>
            </w:pPr>
            <w:r w:rsidRPr="00B562EE">
              <w:t xml:space="preserve"> LALIZAS MARINA društvo s ograničenom odgovornošću za trgovinu i </w:t>
            </w:r>
            <w:r w:rsidRPr="00B562EE">
              <w:lastRenderedPageBreak/>
              <w:t>građenje, putnička agencija, Josipa Jovića 8, Split</w:t>
            </w:r>
          </w:p>
        </w:tc>
        <w:tc>
          <w:tcPr>
            <w:tcW w:type="dxa" w:w="1842"/>
            <w:vAlign w:val="center"/>
          </w:tcPr>
          <w:p w:rsidRDefault="009C26FD" w:rsidP="009C26FD" w:rsidR="009C26FD" w:rsidRPr="00B562EE">
            <w:pPr>
              <w:pStyle w:val="Bezproreda"/>
              <w:jc w:val="right"/>
              <w:rPr>
                <w:color w:val="000000"/>
              </w:rPr>
            </w:pPr>
            <w:r w:rsidRPr="00B562EE">
              <w:lastRenderedPageBreak/>
              <w:t>967,50 kn</w:t>
            </w:r>
          </w:p>
        </w:tc>
      </w:tr>
      <w:tr w:rsidTr="009C26FD" w:rsidR="009C26FD" w:rsidRPr="00B562EE">
        <w:trPr>
          <w:trHeight w:val="20"/>
        </w:trPr>
        <w:tc>
          <w:tcPr>
            <w:tcW w:type="dxa" w:w="994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rPr>
                <w:color w:val="000000"/>
              </w:rPr>
              <w:lastRenderedPageBreak/>
              <w:t>25.</w:t>
            </w:r>
          </w:p>
        </w:tc>
        <w:tc>
          <w:tcPr>
            <w:tcW w:type="dxa" w:w="1759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t>61457173810</w:t>
            </w:r>
          </w:p>
        </w:tc>
        <w:tc>
          <w:tcPr>
            <w:tcW w:type="dxa" w:w="4477"/>
          </w:tcPr>
          <w:p w:rsidRDefault="009C26FD" w:rsidP="009C26FD" w:rsidR="009C26FD" w:rsidRPr="00B562EE">
            <w:pPr>
              <w:pStyle w:val="Bezproreda"/>
            </w:pPr>
            <w:r w:rsidRPr="00B562EE">
              <w:t xml:space="preserve">LANTINA društvo za trgovinu i usluge s ograničenom odgovornošću, </w:t>
            </w:r>
            <w:proofErr w:type="spellStart"/>
            <w:r w:rsidRPr="00B562EE">
              <w:t>Ćikovići</w:t>
            </w:r>
            <w:proofErr w:type="spellEnd"/>
            <w:r w:rsidRPr="00B562EE">
              <w:t xml:space="preserve"> 108,</w:t>
            </w:r>
          </w:p>
          <w:p w:rsidRDefault="009C26FD" w:rsidP="009C26FD" w:rsidR="009C26FD" w:rsidRPr="00B562EE">
            <w:pPr>
              <w:pStyle w:val="Bezproreda"/>
            </w:pPr>
            <w:r w:rsidRPr="00B562EE">
              <w:t>Kastav</w:t>
            </w:r>
          </w:p>
        </w:tc>
        <w:tc>
          <w:tcPr>
            <w:tcW w:type="dxa" w:w="1842"/>
            <w:vAlign w:val="center"/>
          </w:tcPr>
          <w:p w:rsidRDefault="009C26FD" w:rsidP="009C26FD" w:rsidR="009C26FD" w:rsidRPr="00B562EE">
            <w:pPr>
              <w:pStyle w:val="Bezproreda"/>
              <w:jc w:val="right"/>
              <w:rPr>
                <w:color w:val="000000"/>
              </w:rPr>
            </w:pPr>
            <w:r w:rsidRPr="00B562EE">
              <w:t>818.592,14 kn</w:t>
            </w:r>
          </w:p>
        </w:tc>
      </w:tr>
      <w:tr w:rsidTr="009C26FD" w:rsidR="009C26FD" w:rsidRPr="00B562EE">
        <w:trPr>
          <w:trHeight w:val="20"/>
        </w:trPr>
        <w:tc>
          <w:tcPr>
            <w:tcW w:type="dxa" w:w="994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rPr>
                <w:color w:val="000000"/>
              </w:rPr>
              <w:t>26.</w:t>
            </w:r>
          </w:p>
        </w:tc>
        <w:tc>
          <w:tcPr>
            <w:tcW w:type="dxa" w:w="1759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t>28852091578</w:t>
            </w:r>
          </w:p>
        </w:tc>
        <w:tc>
          <w:tcPr>
            <w:tcW w:type="dxa" w:w="4477"/>
          </w:tcPr>
          <w:p w:rsidRDefault="009C26FD" w:rsidP="009C26FD" w:rsidR="009C26FD" w:rsidRPr="00B562EE">
            <w:pPr>
              <w:pStyle w:val="Bezproreda"/>
            </w:pPr>
            <w:r w:rsidRPr="00B562EE">
              <w:t>LOCOMARINE d.o.o. za trgovinu i usluge, Remetinečki gaj 5, Zagreb</w:t>
            </w:r>
          </w:p>
        </w:tc>
        <w:tc>
          <w:tcPr>
            <w:tcW w:type="dxa" w:w="1842"/>
            <w:vAlign w:val="center"/>
          </w:tcPr>
          <w:p w:rsidRDefault="009C26FD" w:rsidP="009C26FD" w:rsidR="009C26FD" w:rsidRPr="00B562EE">
            <w:pPr>
              <w:pStyle w:val="Bezproreda"/>
              <w:jc w:val="right"/>
              <w:rPr>
                <w:color w:val="000000"/>
              </w:rPr>
            </w:pPr>
            <w:r w:rsidRPr="00B562EE">
              <w:t>12.563,20 kn</w:t>
            </w:r>
          </w:p>
        </w:tc>
      </w:tr>
      <w:tr w:rsidTr="009C26FD" w:rsidR="009C26FD" w:rsidRPr="00B562EE">
        <w:trPr>
          <w:trHeight w:val="20"/>
        </w:trPr>
        <w:tc>
          <w:tcPr>
            <w:tcW w:type="dxa" w:w="994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rPr>
                <w:color w:val="000000"/>
              </w:rPr>
              <w:t>27.</w:t>
            </w:r>
          </w:p>
        </w:tc>
        <w:tc>
          <w:tcPr>
            <w:tcW w:type="dxa" w:w="1759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t>00603849396</w:t>
            </w:r>
          </w:p>
        </w:tc>
        <w:tc>
          <w:tcPr>
            <w:tcW w:type="dxa" w:w="4477"/>
          </w:tcPr>
          <w:p w:rsidRDefault="009C26FD" w:rsidP="009C26FD" w:rsidR="009C26FD" w:rsidRPr="00B562EE">
            <w:pPr>
              <w:pStyle w:val="Bezproreda"/>
            </w:pPr>
            <w:r w:rsidRPr="00B562EE">
              <w:t xml:space="preserve">M. H. I. - ADRIATIC društvo s ograničenom odgovornošću za gradnju i popravak brodova, </w:t>
            </w:r>
            <w:proofErr w:type="spellStart"/>
            <w:r w:rsidRPr="00B562EE">
              <w:t>Kvaternikova</w:t>
            </w:r>
            <w:proofErr w:type="spellEnd"/>
            <w:r w:rsidRPr="00B562EE">
              <w:t xml:space="preserve"> 24,</w:t>
            </w:r>
          </w:p>
          <w:p w:rsidRDefault="009C26FD" w:rsidP="009C26FD" w:rsidR="009C26FD" w:rsidRPr="00B562EE">
            <w:pPr>
              <w:pStyle w:val="Bezproreda"/>
            </w:pPr>
            <w:r w:rsidRPr="00B562EE">
              <w:t>Rijeka</w:t>
            </w:r>
          </w:p>
        </w:tc>
        <w:tc>
          <w:tcPr>
            <w:tcW w:type="dxa" w:w="1842"/>
            <w:vAlign w:val="center"/>
          </w:tcPr>
          <w:p w:rsidRDefault="009C26FD" w:rsidP="009C26FD" w:rsidR="009C26FD" w:rsidRPr="00B562EE">
            <w:pPr>
              <w:pStyle w:val="Bezproreda"/>
              <w:jc w:val="right"/>
              <w:rPr>
                <w:color w:val="000000"/>
              </w:rPr>
            </w:pPr>
            <w:r w:rsidRPr="00B562EE">
              <w:t>7.900,80 kn</w:t>
            </w:r>
          </w:p>
        </w:tc>
      </w:tr>
      <w:tr w:rsidTr="009C26FD" w:rsidR="009C26FD" w:rsidRPr="00B562EE">
        <w:trPr>
          <w:trHeight w:val="20"/>
        </w:trPr>
        <w:tc>
          <w:tcPr>
            <w:tcW w:type="dxa" w:w="994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rPr>
                <w:color w:val="000000"/>
              </w:rPr>
              <w:t>28.</w:t>
            </w:r>
          </w:p>
        </w:tc>
        <w:tc>
          <w:tcPr>
            <w:tcW w:type="dxa" w:w="1759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t>28242612222</w:t>
            </w:r>
          </w:p>
        </w:tc>
        <w:tc>
          <w:tcPr>
            <w:tcW w:type="dxa" w:w="4477"/>
          </w:tcPr>
          <w:p w:rsidRDefault="009C26FD" w:rsidP="009C26FD" w:rsidR="009C26FD" w:rsidRPr="00B562EE">
            <w:pPr>
              <w:pStyle w:val="Bezproreda"/>
            </w:pPr>
            <w:r w:rsidRPr="00B562EE">
              <w:t xml:space="preserve">MARKO CVITANIĆ, </w:t>
            </w:r>
            <w:proofErr w:type="spellStart"/>
            <w:r w:rsidRPr="00B562EE">
              <w:t>Ćikovići</w:t>
            </w:r>
            <w:proofErr w:type="spellEnd"/>
          </w:p>
          <w:p w:rsidRDefault="009C26FD" w:rsidP="009C26FD" w:rsidR="009C26FD" w:rsidRPr="00B562EE">
            <w:pPr>
              <w:pStyle w:val="Bezproreda"/>
            </w:pPr>
            <w:r w:rsidRPr="00B562EE">
              <w:t>108, Kastav</w:t>
            </w:r>
          </w:p>
        </w:tc>
        <w:tc>
          <w:tcPr>
            <w:tcW w:type="dxa" w:w="1842"/>
            <w:vAlign w:val="center"/>
          </w:tcPr>
          <w:p w:rsidRDefault="009C26FD" w:rsidP="009C26FD" w:rsidR="009C26FD" w:rsidRPr="00B562EE">
            <w:pPr>
              <w:pStyle w:val="Bezproreda"/>
              <w:jc w:val="right"/>
              <w:rPr>
                <w:color w:val="000000"/>
              </w:rPr>
            </w:pPr>
            <w:r w:rsidRPr="00B562EE">
              <w:t>75.000,00 kn</w:t>
            </w:r>
          </w:p>
        </w:tc>
      </w:tr>
      <w:tr w:rsidTr="009C26FD" w:rsidR="009C26FD" w:rsidRPr="00B562EE">
        <w:trPr>
          <w:trHeight w:val="20"/>
        </w:trPr>
        <w:tc>
          <w:tcPr>
            <w:tcW w:type="dxa" w:w="994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rPr>
                <w:color w:val="000000"/>
              </w:rPr>
              <w:t>29.</w:t>
            </w:r>
          </w:p>
        </w:tc>
        <w:tc>
          <w:tcPr>
            <w:tcW w:type="dxa" w:w="1759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t>23269006802</w:t>
            </w:r>
          </w:p>
        </w:tc>
        <w:tc>
          <w:tcPr>
            <w:tcW w:type="dxa" w:w="4477"/>
          </w:tcPr>
          <w:p w:rsidRDefault="009C26FD" w:rsidP="009C26FD" w:rsidR="009C26FD" w:rsidRPr="00B562EE">
            <w:pPr>
              <w:pStyle w:val="Bezproreda"/>
            </w:pPr>
            <w:r w:rsidRPr="00B562EE">
              <w:t>METRONET TELEKOMUNIKACIJE d.d. za telekomunikacijske usluge, Ulica Grada Vukovara 269d, Zagreb</w:t>
            </w:r>
          </w:p>
        </w:tc>
        <w:tc>
          <w:tcPr>
            <w:tcW w:type="dxa" w:w="1842"/>
            <w:vAlign w:val="center"/>
          </w:tcPr>
          <w:p w:rsidRDefault="009C26FD" w:rsidP="009C26FD" w:rsidR="009C26FD" w:rsidRPr="00B562EE">
            <w:pPr>
              <w:pStyle w:val="Bezproreda"/>
              <w:jc w:val="right"/>
              <w:rPr>
                <w:color w:val="000000"/>
              </w:rPr>
            </w:pPr>
            <w:r w:rsidRPr="00B562EE">
              <w:t>864,23 kn</w:t>
            </w:r>
          </w:p>
        </w:tc>
      </w:tr>
      <w:tr w:rsidTr="009C26FD" w:rsidR="009C26FD" w:rsidRPr="00B562EE">
        <w:trPr>
          <w:trHeight w:val="20"/>
        </w:trPr>
        <w:tc>
          <w:tcPr>
            <w:tcW w:type="dxa" w:w="994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rPr>
                <w:color w:val="000000"/>
              </w:rPr>
              <w:t>30.</w:t>
            </w:r>
          </w:p>
        </w:tc>
        <w:tc>
          <w:tcPr>
            <w:tcW w:type="dxa" w:w="1759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t>03589417293</w:t>
            </w:r>
          </w:p>
        </w:tc>
        <w:tc>
          <w:tcPr>
            <w:tcW w:type="dxa" w:w="4477"/>
          </w:tcPr>
          <w:p w:rsidRDefault="009C26FD" w:rsidP="009C26FD" w:rsidR="009C26FD" w:rsidRPr="00B562EE">
            <w:pPr>
              <w:pStyle w:val="Bezproreda"/>
            </w:pPr>
            <w:r w:rsidRPr="00B562EE">
              <w:t xml:space="preserve">MIRNOVEC PIROTEHNIKA d.o.o. za trgovinu, proizvodnju i usluge, </w:t>
            </w:r>
            <w:proofErr w:type="spellStart"/>
            <w:r w:rsidRPr="00B562EE">
              <w:t>Mirnovec</w:t>
            </w:r>
            <w:proofErr w:type="spellEnd"/>
            <w:r w:rsidRPr="00B562EE">
              <w:t xml:space="preserve"> 20, Samobor</w:t>
            </w:r>
          </w:p>
        </w:tc>
        <w:tc>
          <w:tcPr>
            <w:tcW w:type="dxa" w:w="1842"/>
            <w:vAlign w:val="center"/>
          </w:tcPr>
          <w:p w:rsidRDefault="009C26FD" w:rsidP="009C26FD" w:rsidR="009C26FD" w:rsidRPr="00B562EE">
            <w:pPr>
              <w:pStyle w:val="Bezproreda"/>
              <w:jc w:val="right"/>
              <w:rPr>
                <w:color w:val="000000"/>
              </w:rPr>
            </w:pPr>
            <w:r w:rsidRPr="00B562EE">
              <w:t>12.893,82 kn</w:t>
            </w:r>
          </w:p>
        </w:tc>
      </w:tr>
      <w:tr w:rsidTr="009C26FD" w:rsidR="009C26FD" w:rsidRPr="00B562EE">
        <w:trPr>
          <w:trHeight w:val="20"/>
        </w:trPr>
        <w:tc>
          <w:tcPr>
            <w:tcW w:type="dxa" w:w="994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rPr>
                <w:color w:val="000000"/>
              </w:rPr>
              <w:t>31.</w:t>
            </w:r>
          </w:p>
        </w:tc>
        <w:tc>
          <w:tcPr>
            <w:tcW w:type="dxa" w:w="1759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t>02141202752</w:t>
            </w:r>
          </w:p>
        </w:tc>
        <w:tc>
          <w:tcPr>
            <w:tcW w:type="dxa" w:w="4477"/>
          </w:tcPr>
          <w:p w:rsidRDefault="009C26FD" w:rsidP="009C26FD" w:rsidR="009C26FD" w:rsidRPr="00B562EE">
            <w:pPr>
              <w:pStyle w:val="Bezproreda"/>
            </w:pPr>
            <w:r w:rsidRPr="00B562EE">
              <w:t xml:space="preserve">MORE OCEAN d.o.o. za savjetovanje, gradnju i usluge, </w:t>
            </w:r>
            <w:proofErr w:type="spellStart"/>
            <w:r w:rsidRPr="00B562EE">
              <w:t>Smičiklasova</w:t>
            </w:r>
            <w:proofErr w:type="spellEnd"/>
            <w:r w:rsidRPr="00B562EE">
              <w:t xml:space="preserve"> 19, Zagreb</w:t>
            </w:r>
          </w:p>
        </w:tc>
        <w:tc>
          <w:tcPr>
            <w:tcW w:type="dxa" w:w="1842"/>
            <w:vAlign w:val="center"/>
          </w:tcPr>
          <w:p w:rsidRDefault="009C26FD" w:rsidP="009C26FD" w:rsidR="009C26FD" w:rsidRPr="00B562EE">
            <w:pPr>
              <w:pStyle w:val="Bezproreda"/>
              <w:jc w:val="right"/>
              <w:rPr>
                <w:color w:val="000000"/>
              </w:rPr>
            </w:pPr>
            <w:r w:rsidRPr="00B562EE">
              <w:t>1.937,50 kn</w:t>
            </w:r>
          </w:p>
        </w:tc>
      </w:tr>
      <w:tr w:rsidTr="009C26FD" w:rsidR="009C26FD" w:rsidRPr="00B562EE">
        <w:trPr>
          <w:trHeight w:val="20"/>
        </w:trPr>
        <w:tc>
          <w:tcPr>
            <w:tcW w:type="dxa" w:w="994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rPr>
                <w:color w:val="000000"/>
              </w:rPr>
              <w:t>32.</w:t>
            </w:r>
          </w:p>
        </w:tc>
        <w:tc>
          <w:tcPr>
            <w:tcW w:type="dxa" w:w="1759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t>97367987641</w:t>
            </w:r>
          </w:p>
        </w:tc>
        <w:tc>
          <w:tcPr>
            <w:tcW w:type="dxa" w:w="4477"/>
          </w:tcPr>
          <w:p w:rsidRDefault="009C26FD" w:rsidP="009C26FD" w:rsidR="009C26FD" w:rsidRPr="00B562EE">
            <w:pPr>
              <w:pStyle w:val="Bezproreda"/>
            </w:pPr>
            <w:r w:rsidRPr="00B562EE">
              <w:t>NEVICO društvo s ograničenom odgovornošću za trgovinu na veliko i malo,</w:t>
            </w:r>
          </w:p>
          <w:p w:rsidRDefault="009C26FD" w:rsidP="009C26FD" w:rsidR="009C26FD" w:rsidRPr="00B562EE">
            <w:pPr>
              <w:pStyle w:val="Bezproreda"/>
            </w:pPr>
            <w:r w:rsidRPr="00B562EE">
              <w:t xml:space="preserve">Grgura </w:t>
            </w:r>
            <w:proofErr w:type="spellStart"/>
            <w:r w:rsidRPr="00B562EE">
              <w:t>Budislavića</w:t>
            </w:r>
            <w:proofErr w:type="spellEnd"/>
            <w:r w:rsidRPr="00B562EE">
              <w:t xml:space="preserve"> 125, Zadar</w:t>
            </w:r>
          </w:p>
        </w:tc>
        <w:tc>
          <w:tcPr>
            <w:tcW w:type="dxa" w:w="1842"/>
            <w:vAlign w:val="center"/>
          </w:tcPr>
          <w:p w:rsidRDefault="009C26FD" w:rsidP="009C26FD" w:rsidR="009C26FD" w:rsidRPr="00B562EE">
            <w:pPr>
              <w:pStyle w:val="Bezproreda"/>
              <w:jc w:val="right"/>
              <w:rPr>
                <w:color w:val="000000"/>
              </w:rPr>
            </w:pPr>
            <w:r w:rsidRPr="00B562EE">
              <w:t>1.843,71 kn</w:t>
            </w:r>
          </w:p>
        </w:tc>
      </w:tr>
      <w:tr w:rsidTr="009C26FD" w:rsidR="009C26FD" w:rsidRPr="00B562EE">
        <w:trPr>
          <w:trHeight w:val="20"/>
        </w:trPr>
        <w:tc>
          <w:tcPr>
            <w:tcW w:type="dxa" w:w="994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rPr>
                <w:color w:val="000000"/>
              </w:rPr>
              <w:t>33.</w:t>
            </w:r>
          </w:p>
        </w:tc>
        <w:tc>
          <w:tcPr>
            <w:tcW w:type="dxa" w:w="1759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t>02583857419</w:t>
            </w:r>
          </w:p>
        </w:tc>
        <w:tc>
          <w:tcPr>
            <w:tcW w:type="dxa" w:w="4477"/>
          </w:tcPr>
          <w:p w:rsidRDefault="009C26FD" w:rsidP="009C26FD" w:rsidR="009C26FD" w:rsidRPr="00B562EE">
            <w:pPr>
              <w:pStyle w:val="Bezproreda"/>
            </w:pPr>
            <w:r w:rsidRPr="00B562EE">
              <w:t>NIVAGO d. o. o. za informatiku i usluge, Braće Cetina 5A, Rijeka</w:t>
            </w:r>
          </w:p>
        </w:tc>
        <w:tc>
          <w:tcPr>
            <w:tcW w:type="dxa" w:w="1842"/>
            <w:vAlign w:val="center"/>
          </w:tcPr>
          <w:p w:rsidRDefault="009C26FD" w:rsidP="009C26FD" w:rsidR="009C26FD" w:rsidRPr="00B562EE">
            <w:pPr>
              <w:pStyle w:val="Bezproreda"/>
              <w:jc w:val="right"/>
              <w:rPr>
                <w:color w:val="000000"/>
              </w:rPr>
            </w:pPr>
            <w:r w:rsidRPr="00B562EE">
              <w:t>4.449,05 kn</w:t>
            </w:r>
          </w:p>
        </w:tc>
      </w:tr>
      <w:tr w:rsidTr="009C26FD" w:rsidR="009C26FD" w:rsidRPr="00B562EE">
        <w:trPr>
          <w:trHeight w:val="20"/>
        </w:trPr>
        <w:tc>
          <w:tcPr>
            <w:tcW w:type="dxa" w:w="994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rPr>
                <w:color w:val="000000"/>
              </w:rPr>
              <w:t>34.</w:t>
            </w:r>
          </w:p>
        </w:tc>
        <w:tc>
          <w:tcPr>
            <w:tcW w:type="dxa" w:w="1759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t>51464710312</w:t>
            </w:r>
          </w:p>
        </w:tc>
        <w:tc>
          <w:tcPr>
            <w:tcW w:type="dxa" w:w="4477"/>
          </w:tcPr>
          <w:p w:rsidRDefault="009C26FD" w:rsidP="009C26FD" w:rsidR="009C26FD" w:rsidRPr="00B562EE">
            <w:pPr>
              <w:pStyle w:val="Bezproreda"/>
            </w:pPr>
            <w:r w:rsidRPr="00B562EE">
              <w:t xml:space="preserve">OBRT za opremanje barki metalnim dijelovima "MULTIMAR" </w:t>
            </w:r>
            <w:proofErr w:type="spellStart"/>
            <w:r w:rsidRPr="00B562EE">
              <w:t>vl</w:t>
            </w:r>
            <w:proofErr w:type="spellEnd"/>
            <w:r w:rsidRPr="00B562EE">
              <w:t>. Sandro</w:t>
            </w:r>
          </w:p>
          <w:p w:rsidRDefault="009C26FD" w:rsidP="009C26FD" w:rsidR="009C26FD" w:rsidRPr="00B562EE">
            <w:pPr>
              <w:pStyle w:val="Bezproreda"/>
            </w:pPr>
            <w:r w:rsidRPr="00B562EE">
              <w:t xml:space="preserve">Dakić, TULIŠEVICA </w:t>
            </w:r>
            <w:proofErr w:type="spellStart"/>
            <w:r w:rsidRPr="00B562EE">
              <w:t>bb</w:t>
            </w:r>
            <w:proofErr w:type="spellEnd"/>
            <w:r w:rsidRPr="00B562EE">
              <w:t>, Lovran</w:t>
            </w:r>
          </w:p>
        </w:tc>
        <w:tc>
          <w:tcPr>
            <w:tcW w:type="dxa" w:w="1842"/>
            <w:vAlign w:val="center"/>
          </w:tcPr>
          <w:p w:rsidRDefault="009C26FD" w:rsidP="009C26FD" w:rsidR="009C26FD" w:rsidRPr="00B562EE">
            <w:pPr>
              <w:pStyle w:val="Bezproreda"/>
              <w:jc w:val="right"/>
              <w:rPr>
                <w:color w:val="000000"/>
              </w:rPr>
            </w:pPr>
            <w:r w:rsidRPr="00B562EE">
              <w:t>1.248,45 kn</w:t>
            </w:r>
          </w:p>
        </w:tc>
      </w:tr>
      <w:tr w:rsidTr="009C26FD" w:rsidR="009C26FD" w:rsidRPr="00B562EE">
        <w:trPr>
          <w:trHeight w:val="20"/>
        </w:trPr>
        <w:tc>
          <w:tcPr>
            <w:tcW w:type="dxa" w:w="994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rPr>
                <w:color w:val="000000"/>
              </w:rPr>
              <w:t>35.</w:t>
            </w:r>
          </w:p>
        </w:tc>
        <w:tc>
          <w:tcPr>
            <w:tcW w:type="dxa" w:w="1759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t>73631849841</w:t>
            </w:r>
          </w:p>
        </w:tc>
        <w:tc>
          <w:tcPr>
            <w:tcW w:type="dxa" w:w="4477"/>
          </w:tcPr>
          <w:p w:rsidRDefault="009C26FD" w:rsidP="009C26FD" w:rsidR="009C26FD" w:rsidRPr="00B562EE">
            <w:pPr>
              <w:pStyle w:val="Bezproreda"/>
            </w:pPr>
            <w:r w:rsidRPr="00B562EE">
              <w:t>PMP NAUTIKA društvo s ograničenom odgovornošću za proizvodnju, montažu,</w:t>
            </w:r>
          </w:p>
          <w:p w:rsidRDefault="009C26FD" w:rsidP="009C26FD" w:rsidR="009C26FD" w:rsidRPr="00B562EE">
            <w:pPr>
              <w:pStyle w:val="Bezproreda"/>
            </w:pPr>
            <w:r w:rsidRPr="00B562EE">
              <w:t xml:space="preserve">popravke, servisiranje, </w:t>
            </w:r>
            <w:proofErr w:type="spellStart"/>
            <w:r w:rsidRPr="00B562EE">
              <w:t>inžinjering</w:t>
            </w:r>
            <w:proofErr w:type="spellEnd"/>
            <w:r w:rsidRPr="00B562EE">
              <w:t xml:space="preserve">, marketing i konzalting, </w:t>
            </w:r>
            <w:proofErr w:type="spellStart"/>
            <w:r w:rsidRPr="00B562EE">
              <w:t>Giuseppea</w:t>
            </w:r>
            <w:proofErr w:type="spellEnd"/>
          </w:p>
          <w:p w:rsidRDefault="009C26FD" w:rsidP="009C26FD" w:rsidR="009C26FD" w:rsidRPr="00B562EE">
            <w:pPr>
              <w:pStyle w:val="Bezproreda"/>
            </w:pPr>
            <w:proofErr w:type="spellStart"/>
            <w:r w:rsidRPr="00B562EE">
              <w:t>Carabina</w:t>
            </w:r>
            <w:proofErr w:type="spellEnd"/>
            <w:r w:rsidRPr="00B562EE">
              <w:t xml:space="preserve"> 7, Rijeka</w:t>
            </w:r>
          </w:p>
        </w:tc>
        <w:tc>
          <w:tcPr>
            <w:tcW w:type="dxa" w:w="1842"/>
            <w:vAlign w:val="center"/>
          </w:tcPr>
          <w:p w:rsidRDefault="009C26FD" w:rsidP="009C26FD" w:rsidR="009C26FD" w:rsidRPr="00B562EE">
            <w:pPr>
              <w:pStyle w:val="Bezproreda"/>
              <w:jc w:val="right"/>
              <w:rPr>
                <w:color w:val="000000"/>
              </w:rPr>
            </w:pPr>
            <w:r w:rsidRPr="00B562EE">
              <w:t>15.136,84 kn</w:t>
            </w:r>
          </w:p>
        </w:tc>
      </w:tr>
      <w:tr w:rsidTr="009C26FD" w:rsidR="009C26FD" w:rsidRPr="00B562EE">
        <w:trPr>
          <w:trHeight w:val="20"/>
        </w:trPr>
        <w:tc>
          <w:tcPr>
            <w:tcW w:type="dxa" w:w="994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rPr>
                <w:color w:val="000000"/>
              </w:rPr>
              <w:t>36.</w:t>
            </w:r>
          </w:p>
        </w:tc>
        <w:tc>
          <w:tcPr>
            <w:tcW w:type="dxa" w:w="1759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t>93896356316</w:t>
            </w:r>
          </w:p>
        </w:tc>
        <w:tc>
          <w:tcPr>
            <w:tcW w:type="dxa" w:w="4477"/>
          </w:tcPr>
          <w:p w:rsidRDefault="009C26FD" w:rsidP="009C26FD" w:rsidR="009C26FD" w:rsidRPr="00B562EE">
            <w:pPr>
              <w:pStyle w:val="Bezproreda"/>
            </w:pPr>
            <w:r w:rsidRPr="00B562EE">
              <w:t xml:space="preserve">POLYCHEM d.o.o. za trgovinu i usluge, </w:t>
            </w:r>
            <w:proofErr w:type="spellStart"/>
            <w:r w:rsidRPr="00B562EE">
              <w:t>Šumećanski</w:t>
            </w:r>
            <w:proofErr w:type="spellEnd"/>
            <w:r w:rsidRPr="00B562EE">
              <w:t xml:space="preserve"> put b.b. , Zagreb</w:t>
            </w:r>
          </w:p>
        </w:tc>
        <w:tc>
          <w:tcPr>
            <w:tcW w:type="dxa" w:w="1842"/>
            <w:vAlign w:val="center"/>
          </w:tcPr>
          <w:p w:rsidRDefault="009C26FD" w:rsidP="009C26FD" w:rsidR="009C26FD" w:rsidRPr="00B562EE">
            <w:pPr>
              <w:pStyle w:val="Bezproreda"/>
              <w:jc w:val="right"/>
            </w:pPr>
            <w:r w:rsidRPr="00B562EE">
              <w:t>4.767,39 kn</w:t>
            </w:r>
          </w:p>
        </w:tc>
      </w:tr>
      <w:tr w:rsidTr="009C26FD" w:rsidR="009C26FD" w:rsidRPr="00B562EE">
        <w:trPr>
          <w:trHeight w:val="20"/>
        </w:trPr>
        <w:tc>
          <w:tcPr>
            <w:tcW w:type="dxa" w:w="994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rPr>
                <w:color w:val="000000"/>
              </w:rPr>
              <w:t>37.</w:t>
            </w:r>
          </w:p>
        </w:tc>
        <w:tc>
          <w:tcPr>
            <w:tcW w:type="dxa" w:w="1759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t>89424351620</w:t>
            </w:r>
          </w:p>
        </w:tc>
        <w:tc>
          <w:tcPr>
            <w:tcW w:type="dxa" w:w="4477"/>
          </w:tcPr>
          <w:p w:rsidRDefault="009C26FD" w:rsidP="009C26FD" w:rsidR="009C26FD" w:rsidRPr="00B562EE">
            <w:pPr>
              <w:pStyle w:val="Bezproreda"/>
            </w:pPr>
            <w:r w:rsidRPr="00B562EE">
              <w:t xml:space="preserve">PROTECTOR društvo s ograničenom odgovornošću za trgovinu i usluge, </w:t>
            </w:r>
            <w:proofErr w:type="spellStart"/>
            <w:r w:rsidRPr="00B562EE">
              <w:t>Ciottina</w:t>
            </w:r>
            <w:proofErr w:type="spellEnd"/>
          </w:p>
          <w:p w:rsidRDefault="009C26FD" w:rsidP="009C26FD" w:rsidR="009C26FD" w:rsidRPr="00B562EE">
            <w:pPr>
              <w:pStyle w:val="Bezproreda"/>
            </w:pPr>
            <w:r w:rsidRPr="00B562EE">
              <w:t>22, Rijeka</w:t>
            </w:r>
          </w:p>
        </w:tc>
        <w:tc>
          <w:tcPr>
            <w:tcW w:type="dxa" w:w="1842"/>
            <w:vAlign w:val="center"/>
          </w:tcPr>
          <w:p w:rsidRDefault="009C26FD" w:rsidP="009C26FD" w:rsidR="009C26FD" w:rsidRPr="00B562EE">
            <w:pPr>
              <w:pStyle w:val="Bezproreda"/>
              <w:jc w:val="right"/>
              <w:rPr>
                <w:color w:val="000000"/>
              </w:rPr>
            </w:pPr>
            <w:r w:rsidRPr="00B562EE">
              <w:t>1.298,47 kn</w:t>
            </w:r>
          </w:p>
        </w:tc>
      </w:tr>
      <w:tr w:rsidTr="009C26FD" w:rsidR="009C26FD" w:rsidRPr="00B562EE">
        <w:trPr>
          <w:trHeight w:val="20"/>
        </w:trPr>
        <w:tc>
          <w:tcPr>
            <w:tcW w:type="dxa" w:w="994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rPr>
                <w:color w:val="000000"/>
              </w:rPr>
              <w:t>38.</w:t>
            </w:r>
          </w:p>
        </w:tc>
        <w:tc>
          <w:tcPr>
            <w:tcW w:type="dxa" w:w="1759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t>18683136487</w:t>
            </w:r>
          </w:p>
        </w:tc>
        <w:tc>
          <w:tcPr>
            <w:tcW w:type="dxa" w:w="4477"/>
          </w:tcPr>
          <w:p w:rsidRDefault="009C26FD" w:rsidP="009C26FD" w:rsidR="009C26FD" w:rsidRPr="00B562EE">
            <w:pPr>
              <w:pStyle w:val="Bezproreda"/>
            </w:pPr>
            <w:r w:rsidRPr="00B562EE">
              <w:t>REPUBLIKA HRVATSKA, MINISTARSTVO FINANCIJA,</w:t>
            </w:r>
          </w:p>
          <w:p w:rsidRDefault="009C26FD" w:rsidP="009C26FD" w:rsidR="009C26FD" w:rsidRPr="00B562EE">
            <w:pPr>
              <w:pStyle w:val="Bezproreda"/>
            </w:pPr>
            <w:r w:rsidRPr="00B562EE">
              <w:t>KATANČIĆEVA 5, ZAGREB</w:t>
            </w:r>
          </w:p>
        </w:tc>
        <w:tc>
          <w:tcPr>
            <w:tcW w:type="dxa" w:w="1842"/>
            <w:vAlign w:val="center"/>
          </w:tcPr>
          <w:p w:rsidRDefault="009C26FD" w:rsidP="009C26FD" w:rsidR="009C26FD" w:rsidRPr="00B562EE">
            <w:pPr>
              <w:pStyle w:val="Bezproreda"/>
              <w:jc w:val="right"/>
              <w:rPr>
                <w:color w:val="000000"/>
              </w:rPr>
            </w:pPr>
            <w:r w:rsidRPr="00B562EE">
              <w:t>42.146,20 kn</w:t>
            </w:r>
          </w:p>
        </w:tc>
      </w:tr>
      <w:tr w:rsidTr="009C26FD" w:rsidR="009C26FD" w:rsidRPr="00B562EE">
        <w:trPr>
          <w:trHeight w:val="20"/>
        </w:trPr>
        <w:tc>
          <w:tcPr>
            <w:tcW w:type="dxa" w:w="994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rPr>
                <w:color w:val="000000"/>
              </w:rPr>
              <w:t>39.</w:t>
            </w:r>
          </w:p>
        </w:tc>
        <w:tc>
          <w:tcPr>
            <w:tcW w:type="dxa" w:w="1759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t>87758153004</w:t>
            </w:r>
          </w:p>
        </w:tc>
        <w:tc>
          <w:tcPr>
            <w:tcW w:type="dxa" w:w="4477"/>
          </w:tcPr>
          <w:p w:rsidRDefault="009C26FD" w:rsidP="009C26FD" w:rsidR="009C26FD" w:rsidRPr="00B562EE">
            <w:pPr>
              <w:pStyle w:val="Bezproreda"/>
            </w:pPr>
            <w:r w:rsidRPr="00B562EE">
              <w:t>ROTA društvo s ograničenom odgovornošću za brodogradnju, turizam i</w:t>
            </w:r>
          </w:p>
          <w:p w:rsidRDefault="009C26FD" w:rsidP="009C26FD" w:rsidR="009C26FD" w:rsidRPr="00B562EE">
            <w:pPr>
              <w:pStyle w:val="Bezproreda"/>
            </w:pPr>
            <w:r w:rsidRPr="00B562EE">
              <w:t xml:space="preserve">trgovinu, </w:t>
            </w:r>
            <w:proofErr w:type="spellStart"/>
            <w:r w:rsidRPr="00B562EE">
              <w:t>Barbat</w:t>
            </w:r>
            <w:proofErr w:type="spellEnd"/>
            <w:r w:rsidRPr="00B562EE">
              <w:t xml:space="preserve"> 226, Rab</w:t>
            </w:r>
          </w:p>
        </w:tc>
        <w:tc>
          <w:tcPr>
            <w:tcW w:type="dxa" w:w="1842"/>
            <w:vAlign w:val="center"/>
          </w:tcPr>
          <w:p w:rsidRDefault="009C26FD" w:rsidP="009C26FD" w:rsidR="009C26FD" w:rsidRPr="00B562EE">
            <w:pPr>
              <w:pStyle w:val="Bezproreda"/>
              <w:jc w:val="right"/>
              <w:rPr>
                <w:color w:val="000000"/>
              </w:rPr>
            </w:pPr>
            <w:r w:rsidRPr="00B562EE">
              <w:t>3.390,95 kn</w:t>
            </w:r>
          </w:p>
        </w:tc>
      </w:tr>
      <w:tr w:rsidTr="009C26FD" w:rsidR="009C26FD" w:rsidRPr="00B562EE">
        <w:trPr>
          <w:trHeight w:val="20"/>
        </w:trPr>
        <w:tc>
          <w:tcPr>
            <w:tcW w:type="dxa" w:w="994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rPr>
                <w:color w:val="000000"/>
              </w:rPr>
              <w:t>40.</w:t>
            </w:r>
          </w:p>
        </w:tc>
        <w:tc>
          <w:tcPr>
            <w:tcW w:type="dxa" w:w="1759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t>42362921136</w:t>
            </w:r>
          </w:p>
        </w:tc>
        <w:tc>
          <w:tcPr>
            <w:tcW w:type="dxa" w:w="4477"/>
          </w:tcPr>
          <w:p w:rsidRDefault="009C26FD" w:rsidP="009C26FD" w:rsidR="009C26FD" w:rsidRPr="00B562EE">
            <w:pPr>
              <w:pStyle w:val="Bezproreda"/>
            </w:pPr>
            <w:r w:rsidRPr="00B562EE">
              <w:t>ROTOMETAL PROMET društvo s ograničenom odgovornošću za proizvodnju,</w:t>
            </w:r>
          </w:p>
          <w:p w:rsidRDefault="009C26FD" w:rsidP="009C26FD" w:rsidR="009C26FD" w:rsidRPr="00B562EE">
            <w:pPr>
              <w:pStyle w:val="Bezproreda"/>
            </w:pPr>
            <w:r w:rsidRPr="00B562EE">
              <w:t>projektiranje, građenje, nadzor i usluge,</w:t>
            </w:r>
          </w:p>
          <w:p w:rsidRDefault="009C26FD" w:rsidP="009C26FD" w:rsidR="009C26FD" w:rsidRPr="00B562EE">
            <w:pPr>
              <w:pStyle w:val="Bezproreda"/>
            </w:pPr>
            <w:proofErr w:type="spellStart"/>
            <w:r w:rsidRPr="00B562EE">
              <w:t>Svetonedeljska</w:t>
            </w:r>
            <w:proofErr w:type="spellEnd"/>
            <w:r w:rsidRPr="00B562EE">
              <w:t xml:space="preserve"> 19, Samobor</w:t>
            </w:r>
          </w:p>
        </w:tc>
        <w:tc>
          <w:tcPr>
            <w:tcW w:type="dxa" w:w="1842"/>
            <w:vAlign w:val="center"/>
          </w:tcPr>
          <w:p w:rsidRDefault="009C26FD" w:rsidP="009C26FD" w:rsidR="009C26FD" w:rsidRPr="00B562EE">
            <w:pPr>
              <w:pStyle w:val="Bezproreda"/>
              <w:jc w:val="right"/>
            </w:pPr>
            <w:r w:rsidRPr="00B562EE">
              <w:t>4.124,36 kn</w:t>
            </w:r>
          </w:p>
        </w:tc>
      </w:tr>
      <w:tr w:rsidTr="009C26FD" w:rsidR="009C26FD" w:rsidRPr="00B562EE">
        <w:trPr>
          <w:trHeight w:val="20"/>
        </w:trPr>
        <w:tc>
          <w:tcPr>
            <w:tcW w:type="dxa" w:w="994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rPr>
                <w:color w:val="000000"/>
              </w:rPr>
              <w:lastRenderedPageBreak/>
              <w:t>41.</w:t>
            </w:r>
          </w:p>
        </w:tc>
        <w:tc>
          <w:tcPr>
            <w:tcW w:type="dxa" w:w="1759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t>71624184648</w:t>
            </w:r>
          </w:p>
        </w:tc>
        <w:tc>
          <w:tcPr>
            <w:tcW w:type="dxa" w:w="4477"/>
          </w:tcPr>
          <w:p w:rsidRDefault="009C26FD" w:rsidP="009C26FD" w:rsidR="009C26FD" w:rsidRPr="00B562EE">
            <w:pPr>
              <w:pStyle w:val="Bezproreda"/>
            </w:pPr>
            <w:r w:rsidRPr="00B562EE">
              <w:t xml:space="preserve">SANDRA ANIĆ, </w:t>
            </w:r>
            <w:proofErr w:type="spellStart"/>
            <w:r w:rsidRPr="00B562EE">
              <w:t>vl</w:t>
            </w:r>
            <w:proofErr w:type="spellEnd"/>
            <w:r w:rsidRPr="00B562EE">
              <w:t xml:space="preserve">. obrta za proizvodnju tekstilne užarije, N. </w:t>
            </w:r>
            <w:proofErr w:type="spellStart"/>
            <w:r w:rsidRPr="00B562EE">
              <w:t>Božidarevića</w:t>
            </w:r>
            <w:proofErr w:type="spellEnd"/>
            <w:r w:rsidRPr="00B562EE">
              <w:t xml:space="preserve"> 17, Zadar</w:t>
            </w:r>
          </w:p>
        </w:tc>
        <w:tc>
          <w:tcPr>
            <w:tcW w:type="dxa" w:w="1842"/>
            <w:vAlign w:val="center"/>
          </w:tcPr>
          <w:p w:rsidRDefault="009C26FD" w:rsidP="009C26FD" w:rsidR="009C26FD" w:rsidRPr="00B562EE">
            <w:pPr>
              <w:pStyle w:val="Bezproreda"/>
              <w:jc w:val="right"/>
              <w:rPr>
                <w:color w:val="000000"/>
              </w:rPr>
            </w:pPr>
            <w:r w:rsidRPr="00B562EE">
              <w:t>6.000,00 kn</w:t>
            </w:r>
          </w:p>
        </w:tc>
      </w:tr>
      <w:tr w:rsidTr="009C26FD" w:rsidR="009C26FD" w:rsidRPr="00B562EE">
        <w:trPr>
          <w:trHeight w:val="20"/>
        </w:trPr>
        <w:tc>
          <w:tcPr>
            <w:tcW w:type="dxa" w:w="994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rPr>
                <w:color w:val="000000"/>
              </w:rPr>
              <w:t>42.</w:t>
            </w:r>
          </w:p>
        </w:tc>
        <w:tc>
          <w:tcPr>
            <w:tcW w:type="dxa" w:w="1759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t>60671571411</w:t>
            </w:r>
          </w:p>
        </w:tc>
        <w:tc>
          <w:tcPr>
            <w:tcW w:type="dxa" w:w="4477"/>
          </w:tcPr>
          <w:p w:rsidRDefault="009C26FD" w:rsidP="009C26FD" w:rsidR="009C26FD" w:rsidRPr="00B562EE">
            <w:pPr>
              <w:pStyle w:val="Bezproreda"/>
            </w:pPr>
            <w:r w:rsidRPr="00B562EE">
              <w:t>SCAM MARINE društvo s ograničenom odgovornošću za proizvodnju i trgovinu</w:t>
            </w:r>
          </w:p>
          <w:p w:rsidRDefault="009C26FD" w:rsidP="009C26FD" w:rsidR="009C26FD" w:rsidRPr="00B562EE">
            <w:pPr>
              <w:pStyle w:val="Bezproreda"/>
            </w:pPr>
            <w:r w:rsidRPr="00B562EE">
              <w:t xml:space="preserve">nautičkom opremom, </w:t>
            </w:r>
            <w:proofErr w:type="spellStart"/>
            <w:r w:rsidRPr="00B562EE">
              <w:t>Mavri</w:t>
            </w:r>
            <w:proofErr w:type="spellEnd"/>
            <w:r w:rsidRPr="00B562EE">
              <w:t xml:space="preserve"> </w:t>
            </w:r>
            <w:proofErr w:type="spellStart"/>
            <w:r w:rsidRPr="00B562EE">
              <w:t>bb</w:t>
            </w:r>
            <w:proofErr w:type="spellEnd"/>
            <w:r w:rsidRPr="00B562EE">
              <w:t xml:space="preserve">, </w:t>
            </w:r>
            <w:proofErr w:type="spellStart"/>
            <w:r w:rsidRPr="00B562EE">
              <w:t>Viškovo</w:t>
            </w:r>
            <w:proofErr w:type="spellEnd"/>
          </w:p>
        </w:tc>
        <w:tc>
          <w:tcPr>
            <w:tcW w:type="dxa" w:w="1842"/>
            <w:vAlign w:val="center"/>
          </w:tcPr>
          <w:p w:rsidRDefault="009C26FD" w:rsidP="009C26FD" w:rsidR="009C26FD" w:rsidRPr="00B562EE">
            <w:pPr>
              <w:pStyle w:val="Bezproreda"/>
              <w:jc w:val="right"/>
              <w:rPr>
                <w:color w:val="000000"/>
              </w:rPr>
            </w:pPr>
            <w:r w:rsidRPr="00B562EE">
              <w:t>2.165,32 kn</w:t>
            </w:r>
          </w:p>
        </w:tc>
      </w:tr>
      <w:tr w:rsidTr="009C26FD" w:rsidR="009C26FD" w:rsidRPr="00B562EE">
        <w:trPr>
          <w:trHeight w:val="20"/>
        </w:trPr>
        <w:tc>
          <w:tcPr>
            <w:tcW w:type="dxa" w:w="994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rPr>
                <w:color w:val="000000"/>
              </w:rPr>
              <w:t>43.</w:t>
            </w:r>
          </w:p>
        </w:tc>
        <w:tc>
          <w:tcPr>
            <w:tcW w:type="dxa" w:w="1759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t>25955991023</w:t>
            </w:r>
          </w:p>
        </w:tc>
        <w:tc>
          <w:tcPr>
            <w:tcW w:type="dxa" w:w="4477"/>
          </w:tcPr>
          <w:p w:rsidRDefault="009C26FD" w:rsidP="009C26FD" w:rsidR="009C26FD" w:rsidRPr="00B562EE">
            <w:pPr>
              <w:pStyle w:val="Bezproreda"/>
            </w:pPr>
            <w:r w:rsidRPr="00B562EE">
              <w:t>SUNČANA OBALA d.o.o. za iznajmljivanje plovila, Matije Gubca 44, Šibenik</w:t>
            </w:r>
          </w:p>
        </w:tc>
        <w:tc>
          <w:tcPr>
            <w:tcW w:type="dxa" w:w="1842"/>
            <w:vAlign w:val="center"/>
          </w:tcPr>
          <w:p w:rsidRDefault="009C26FD" w:rsidP="009C26FD" w:rsidR="009C26FD" w:rsidRPr="00B562EE">
            <w:pPr>
              <w:pStyle w:val="Bezproreda"/>
              <w:jc w:val="right"/>
              <w:rPr>
                <w:color w:val="000000"/>
              </w:rPr>
            </w:pPr>
            <w:r w:rsidRPr="00B562EE">
              <w:t>932,13 kn</w:t>
            </w:r>
          </w:p>
        </w:tc>
      </w:tr>
      <w:tr w:rsidTr="009C26FD" w:rsidR="009C26FD" w:rsidRPr="00B562EE">
        <w:trPr>
          <w:trHeight w:val="20"/>
        </w:trPr>
        <w:tc>
          <w:tcPr>
            <w:tcW w:type="dxa" w:w="994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rPr>
                <w:color w:val="000000"/>
              </w:rPr>
              <w:t>44.</w:t>
            </w:r>
          </w:p>
        </w:tc>
        <w:tc>
          <w:tcPr>
            <w:tcW w:type="dxa" w:w="1759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t>73777060562</w:t>
            </w:r>
          </w:p>
        </w:tc>
        <w:tc>
          <w:tcPr>
            <w:tcW w:type="dxa" w:w="4477"/>
          </w:tcPr>
          <w:p w:rsidRDefault="009C26FD" w:rsidP="009C26FD" w:rsidR="009C26FD" w:rsidRPr="00B562EE">
            <w:pPr>
              <w:pStyle w:val="Bezproreda"/>
            </w:pPr>
            <w:r w:rsidRPr="00B562EE">
              <w:t xml:space="preserve">TAHOGRAF, d.o.o. za proizvodnju, usluge i trgovinu, </w:t>
            </w:r>
            <w:proofErr w:type="spellStart"/>
            <w:r w:rsidRPr="00B562EE">
              <w:t>Brezje</w:t>
            </w:r>
            <w:proofErr w:type="spellEnd"/>
            <w:r w:rsidRPr="00B562EE">
              <w:t>, Dr. Franje Tuđmana</w:t>
            </w:r>
          </w:p>
          <w:p w:rsidRDefault="009C26FD" w:rsidP="009C26FD" w:rsidR="009C26FD" w:rsidRPr="00B562EE">
            <w:pPr>
              <w:pStyle w:val="Bezproreda"/>
            </w:pPr>
            <w:r w:rsidRPr="00B562EE">
              <w:t xml:space="preserve">24, Sveta </w:t>
            </w:r>
            <w:proofErr w:type="spellStart"/>
            <w:r w:rsidRPr="00B562EE">
              <w:t>Nedelja</w:t>
            </w:r>
            <w:proofErr w:type="spellEnd"/>
          </w:p>
        </w:tc>
        <w:tc>
          <w:tcPr>
            <w:tcW w:type="dxa" w:w="1842"/>
            <w:vAlign w:val="center"/>
          </w:tcPr>
          <w:p w:rsidRDefault="009C26FD" w:rsidP="009C26FD" w:rsidR="009C26FD" w:rsidRPr="00B562EE">
            <w:pPr>
              <w:pStyle w:val="Bezproreda"/>
              <w:jc w:val="right"/>
              <w:rPr>
                <w:color w:val="000000"/>
              </w:rPr>
            </w:pPr>
            <w:r w:rsidRPr="00B562EE">
              <w:t>5.379,25 kn</w:t>
            </w:r>
          </w:p>
        </w:tc>
      </w:tr>
      <w:tr w:rsidTr="009C26FD" w:rsidR="009C26FD" w:rsidRPr="00B562EE">
        <w:trPr>
          <w:trHeight w:val="20"/>
        </w:trPr>
        <w:tc>
          <w:tcPr>
            <w:tcW w:type="dxa" w:w="994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rPr>
                <w:color w:val="000000"/>
              </w:rPr>
              <w:t>45.</w:t>
            </w:r>
          </w:p>
        </w:tc>
        <w:tc>
          <w:tcPr>
            <w:tcW w:type="dxa" w:w="1759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t>08924822502</w:t>
            </w:r>
          </w:p>
        </w:tc>
        <w:tc>
          <w:tcPr>
            <w:tcW w:type="dxa" w:w="4477"/>
          </w:tcPr>
          <w:p w:rsidRDefault="009C26FD" w:rsidP="009C26FD" w:rsidR="009C26FD" w:rsidRPr="00B562EE">
            <w:pPr>
              <w:pStyle w:val="Bezproreda"/>
            </w:pPr>
            <w:r w:rsidRPr="00B562EE">
              <w:t>TOMŠPED društvo s ograničenom odgovornošću za trgovinu i transport,</w:t>
            </w:r>
          </w:p>
          <w:p w:rsidRDefault="009C26FD" w:rsidP="009C26FD" w:rsidR="009C26FD" w:rsidRPr="00B562EE">
            <w:pPr>
              <w:pStyle w:val="Bezproreda"/>
            </w:pPr>
            <w:proofErr w:type="spellStart"/>
            <w:r w:rsidRPr="00B562EE">
              <w:t>Medveščak</w:t>
            </w:r>
            <w:proofErr w:type="spellEnd"/>
            <w:r w:rsidRPr="00B562EE">
              <w:t xml:space="preserve"> 7, Zagreb</w:t>
            </w:r>
          </w:p>
        </w:tc>
        <w:tc>
          <w:tcPr>
            <w:tcW w:type="dxa" w:w="1842"/>
            <w:vAlign w:val="center"/>
          </w:tcPr>
          <w:p w:rsidRDefault="009C26FD" w:rsidP="009C26FD" w:rsidR="009C26FD" w:rsidRPr="00B562EE">
            <w:pPr>
              <w:pStyle w:val="Bezproreda"/>
              <w:jc w:val="right"/>
              <w:rPr>
                <w:color w:val="000000"/>
              </w:rPr>
            </w:pPr>
            <w:r w:rsidRPr="00B562EE">
              <w:t>579,60 kn</w:t>
            </w:r>
          </w:p>
        </w:tc>
      </w:tr>
      <w:tr w:rsidTr="009C26FD" w:rsidR="009C26FD" w:rsidRPr="00B562EE">
        <w:trPr>
          <w:trHeight w:val="20"/>
        </w:trPr>
        <w:tc>
          <w:tcPr>
            <w:tcW w:type="dxa" w:w="994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rPr>
                <w:color w:val="000000"/>
              </w:rPr>
              <w:t>46.</w:t>
            </w:r>
          </w:p>
        </w:tc>
        <w:tc>
          <w:tcPr>
            <w:tcW w:type="dxa" w:w="1759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t>90524712974</w:t>
            </w:r>
          </w:p>
        </w:tc>
        <w:tc>
          <w:tcPr>
            <w:tcW w:type="dxa" w:w="4477"/>
          </w:tcPr>
          <w:p w:rsidRDefault="009C26FD" w:rsidP="009C26FD" w:rsidR="009C26FD" w:rsidRPr="00B562EE">
            <w:pPr>
              <w:pStyle w:val="Bezproreda"/>
            </w:pPr>
            <w:r w:rsidRPr="00B562EE">
              <w:t xml:space="preserve">VECOM </w:t>
            </w:r>
            <w:proofErr w:type="spellStart"/>
            <w:r w:rsidRPr="00B562EE">
              <w:t>export</w:t>
            </w:r>
            <w:proofErr w:type="spellEnd"/>
            <w:r w:rsidRPr="00B562EE">
              <w:t xml:space="preserve"> - import d. </w:t>
            </w:r>
            <w:proofErr w:type="spellStart"/>
            <w:r w:rsidRPr="00B562EE">
              <w:t>o.o</w:t>
            </w:r>
            <w:proofErr w:type="spellEnd"/>
            <w:r w:rsidRPr="00B562EE">
              <w:t xml:space="preserve">. </w:t>
            </w:r>
            <w:proofErr w:type="spellStart"/>
            <w:r w:rsidRPr="00B562EE">
              <w:t>Marinići</w:t>
            </w:r>
            <w:proofErr w:type="spellEnd"/>
            <w:r w:rsidRPr="00B562EE">
              <w:t xml:space="preserve">, </w:t>
            </w:r>
            <w:proofErr w:type="spellStart"/>
            <w:r w:rsidRPr="00B562EE">
              <w:t>Mućići</w:t>
            </w:r>
            <w:proofErr w:type="spellEnd"/>
            <w:r w:rsidRPr="00B562EE">
              <w:t xml:space="preserve"> 50, </w:t>
            </w:r>
            <w:proofErr w:type="spellStart"/>
            <w:r w:rsidRPr="00B562EE">
              <w:t>Viškovo</w:t>
            </w:r>
            <w:proofErr w:type="spellEnd"/>
          </w:p>
        </w:tc>
        <w:tc>
          <w:tcPr>
            <w:tcW w:type="dxa" w:w="1842"/>
            <w:vAlign w:val="center"/>
          </w:tcPr>
          <w:p w:rsidRDefault="009C26FD" w:rsidP="009C26FD" w:rsidR="009C26FD" w:rsidRPr="00B562EE">
            <w:pPr>
              <w:pStyle w:val="Bezproreda"/>
              <w:jc w:val="right"/>
              <w:rPr>
                <w:color w:val="000000"/>
              </w:rPr>
            </w:pPr>
            <w:r w:rsidRPr="00B562EE">
              <w:t>1.637,38 kn</w:t>
            </w:r>
          </w:p>
        </w:tc>
      </w:tr>
      <w:tr w:rsidTr="009C26FD" w:rsidR="009C26FD" w:rsidRPr="00B562EE">
        <w:trPr>
          <w:trHeight w:val="20"/>
        </w:trPr>
        <w:tc>
          <w:tcPr>
            <w:tcW w:type="dxa" w:w="994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rPr>
                <w:color w:val="000000"/>
              </w:rPr>
              <w:t>47.</w:t>
            </w:r>
          </w:p>
        </w:tc>
        <w:tc>
          <w:tcPr>
            <w:tcW w:type="dxa" w:w="1759"/>
            <w:vAlign w:val="center"/>
          </w:tcPr>
          <w:p w:rsidRDefault="009C26FD" w:rsidP="009C26FD" w:rsidR="009C26FD" w:rsidRPr="00B562EE">
            <w:pPr>
              <w:pStyle w:val="Bezproreda"/>
              <w:rPr>
                <w:color w:val="000000"/>
              </w:rPr>
            </w:pPr>
            <w:r w:rsidRPr="00B562EE">
              <w:t>91110353058</w:t>
            </w:r>
          </w:p>
        </w:tc>
        <w:tc>
          <w:tcPr>
            <w:tcW w:type="dxa" w:w="4477"/>
          </w:tcPr>
          <w:p w:rsidRDefault="009C26FD" w:rsidP="009C26FD" w:rsidR="009C26FD" w:rsidRPr="00B562EE">
            <w:pPr>
              <w:pStyle w:val="Bezproreda"/>
            </w:pPr>
            <w:r w:rsidRPr="00B562EE">
              <w:t xml:space="preserve">ŠEPIĆ COMMERCE, trgovina i usluge, d.o.o., </w:t>
            </w:r>
            <w:proofErr w:type="spellStart"/>
            <w:r w:rsidRPr="00B562EE">
              <w:t>Rastočka</w:t>
            </w:r>
            <w:proofErr w:type="spellEnd"/>
            <w:r w:rsidRPr="00B562EE">
              <w:t xml:space="preserve"> 14, Zagreb</w:t>
            </w:r>
          </w:p>
        </w:tc>
        <w:tc>
          <w:tcPr>
            <w:tcW w:type="dxa" w:w="1842"/>
            <w:vAlign w:val="center"/>
          </w:tcPr>
          <w:p w:rsidRDefault="009C26FD" w:rsidP="009C26FD" w:rsidR="009C26FD" w:rsidRPr="00B562EE">
            <w:pPr>
              <w:pStyle w:val="Bezproreda"/>
              <w:jc w:val="right"/>
              <w:rPr>
                <w:color w:val="000000"/>
              </w:rPr>
            </w:pPr>
            <w:r w:rsidRPr="00B562EE">
              <w:t>2.224,20 kn</w:t>
            </w:r>
          </w:p>
        </w:tc>
      </w:tr>
    </w:tbl>
    <w:p w:rsidRDefault="009C26FD" w:rsidP="0015393C" w:rsidR="0015393C" w:rsidRPr="00D82491">
      <w:pPr>
        <w:jc w:val="both"/>
        <w:rPr>
          <w:bCs/>
        </w:rPr>
      </w:pPr>
      <w:r>
        <w:rPr>
          <w:bCs/>
        </w:rPr>
        <w:t xml:space="preserve"> </w:t>
      </w:r>
    </w:p>
    <w:p w:rsidRDefault="0015393C" w:rsidP="003F2BAF" w:rsidR="0015393C" w:rsidRPr="0065620B">
      <w:pPr>
        <w:jc w:val="both"/>
      </w:pPr>
    </w:p>
    <w:p w:rsidRDefault="002B35A0" w:rsidP="007F78D9" w:rsidR="007F78D9" w:rsidRPr="0065620B">
      <w:pPr>
        <w:jc w:val="both"/>
        <w:rPr>
          <w:bCs/>
        </w:rPr>
      </w:pPr>
      <w:r w:rsidRPr="0065620B">
        <w:t xml:space="preserve">kojom nagodbom se </w:t>
      </w:r>
      <w:r w:rsidR="003F2BAF" w:rsidRPr="0065620B">
        <w:t>d</w:t>
      </w:r>
      <w:r w:rsidRPr="0065620B">
        <w:t>užnik</w:t>
      </w:r>
      <w:r w:rsidR="00DC1677" w:rsidRPr="0065620B">
        <w:t xml:space="preserve"> </w:t>
      </w:r>
      <w:r w:rsidRPr="0065620B">
        <w:t xml:space="preserve">obvezuje </w:t>
      </w:r>
      <w:r w:rsidR="00911EE1" w:rsidRPr="0065620B">
        <w:t xml:space="preserve">sukladno </w:t>
      </w:r>
      <w:r w:rsidRPr="0065620B">
        <w:t>rješenj</w:t>
      </w:r>
      <w:r w:rsidR="00911EE1" w:rsidRPr="0065620B">
        <w:t>u</w:t>
      </w:r>
      <w:r w:rsidRPr="0065620B">
        <w:t xml:space="preserve"> o prihvaćanju plana financijskog restrukturiranja </w:t>
      </w:r>
      <w:r w:rsidR="009C26FD" w:rsidRPr="00D82491">
        <w:rPr>
          <w:bCs/>
        </w:rPr>
        <w:t xml:space="preserve">Financijske Agencije </w:t>
      </w:r>
      <w:proofErr w:type="spellStart"/>
      <w:r w:rsidR="009C26FD" w:rsidRPr="00D82491">
        <w:rPr>
          <w:bCs/>
        </w:rPr>
        <w:t>posl</w:t>
      </w:r>
      <w:proofErr w:type="spellEnd"/>
      <w:r w:rsidR="009C26FD" w:rsidRPr="00D82491">
        <w:rPr>
          <w:bCs/>
        </w:rPr>
        <w:t>. br. Klasa: UP-I/110/07/1</w:t>
      </w:r>
      <w:r w:rsidR="009C26FD">
        <w:rPr>
          <w:bCs/>
        </w:rPr>
        <w:t>5</w:t>
      </w:r>
      <w:r w:rsidR="009C26FD" w:rsidRPr="00D82491">
        <w:rPr>
          <w:bCs/>
        </w:rPr>
        <w:t>-01/</w:t>
      </w:r>
      <w:r w:rsidR="009C26FD">
        <w:rPr>
          <w:bCs/>
        </w:rPr>
        <w:t>8629</w:t>
      </w:r>
      <w:r w:rsidR="009C26FD" w:rsidRPr="00D82491">
        <w:rPr>
          <w:bCs/>
        </w:rPr>
        <w:t xml:space="preserve">, </w:t>
      </w:r>
      <w:proofErr w:type="spellStart"/>
      <w:r w:rsidR="009C26FD" w:rsidRPr="00D82491">
        <w:rPr>
          <w:bCs/>
        </w:rPr>
        <w:t>Ur</w:t>
      </w:r>
      <w:proofErr w:type="spellEnd"/>
      <w:r w:rsidR="009C26FD" w:rsidRPr="00D82491">
        <w:rPr>
          <w:bCs/>
        </w:rPr>
        <w:t xml:space="preserve">. </w:t>
      </w:r>
      <w:proofErr w:type="spellStart"/>
      <w:r w:rsidR="009C26FD" w:rsidRPr="00D82491">
        <w:rPr>
          <w:bCs/>
        </w:rPr>
        <w:t>br</w:t>
      </w:r>
      <w:proofErr w:type="spellEnd"/>
      <w:r w:rsidR="009C26FD" w:rsidRPr="00D82491">
        <w:rPr>
          <w:bCs/>
        </w:rPr>
        <w:t>: 04-06-</w:t>
      </w:r>
      <w:r w:rsidR="009C26FD">
        <w:rPr>
          <w:bCs/>
        </w:rPr>
        <w:t>15</w:t>
      </w:r>
      <w:r w:rsidR="009C26FD" w:rsidRPr="00D82491">
        <w:rPr>
          <w:bCs/>
        </w:rPr>
        <w:t>-</w:t>
      </w:r>
      <w:r w:rsidR="009C26FD">
        <w:rPr>
          <w:bCs/>
        </w:rPr>
        <w:t>8629</w:t>
      </w:r>
      <w:r w:rsidR="009C26FD" w:rsidRPr="00D82491">
        <w:rPr>
          <w:bCs/>
        </w:rPr>
        <w:t>-</w:t>
      </w:r>
      <w:r w:rsidR="009C26FD">
        <w:rPr>
          <w:bCs/>
        </w:rPr>
        <w:t xml:space="preserve">58 </w:t>
      </w:r>
      <w:r w:rsidR="009C26FD" w:rsidRPr="00D82491">
        <w:rPr>
          <w:bCs/>
        </w:rPr>
        <w:t xml:space="preserve">od </w:t>
      </w:r>
      <w:r w:rsidR="009C26FD">
        <w:rPr>
          <w:bCs/>
        </w:rPr>
        <w:t>15. prosinca 2015.</w:t>
      </w:r>
      <w:r w:rsidR="001D6EF2" w:rsidRPr="00D82491">
        <w:rPr>
          <w:bCs/>
        </w:rPr>
        <w:t xml:space="preserve"> </w:t>
      </w:r>
      <w:r w:rsidR="007A093D" w:rsidRPr="0065620B">
        <w:rPr>
          <w:bCs/>
        </w:rPr>
        <w:t>namiriti tražbin</w:t>
      </w:r>
      <w:r w:rsidR="00CF4A0D">
        <w:rPr>
          <w:bCs/>
        </w:rPr>
        <w:t>e</w:t>
      </w:r>
      <w:r w:rsidR="007A093D" w:rsidRPr="0065620B">
        <w:rPr>
          <w:bCs/>
        </w:rPr>
        <w:t xml:space="preserve"> vjerovni</w:t>
      </w:r>
      <w:r w:rsidR="001D6EF2">
        <w:rPr>
          <w:bCs/>
        </w:rPr>
        <w:t>ka</w:t>
      </w:r>
      <w:r w:rsidR="007A093D" w:rsidRPr="0065620B">
        <w:rPr>
          <w:bCs/>
        </w:rPr>
        <w:t xml:space="preserve"> kako slijedi</w:t>
      </w:r>
      <w:r w:rsidR="0065620B">
        <w:rPr>
          <w:bCs/>
        </w:rPr>
        <w:t>:</w:t>
      </w:r>
    </w:p>
    <w:p w:rsidRDefault="0015393C" w:rsidP="0015393C" w:rsidR="0015393C" w:rsidRPr="00D82491">
      <w:pPr>
        <w:ind w:firstLine="360"/>
        <w:jc w:val="both"/>
        <w:rPr>
          <w:bCs/>
        </w:rPr>
      </w:pPr>
    </w:p>
    <w:p w:rsidRDefault="009C26FD" w:rsidP="009C26FD" w:rsidR="009C26FD" w:rsidRPr="00750039">
      <w:pPr>
        <w:jc w:val="both"/>
        <w:rPr>
          <w:color w:val="000000"/>
        </w:rPr>
      </w:pPr>
      <w:r w:rsidRPr="00750039">
        <w:rPr>
          <w:noProof/>
          <w:color w:val="000000"/>
        </w:rPr>
        <w:t xml:space="preserve">1. </w:t>
      </w:r>
      <w:r>
        <w:rPr>
          <w:noProof/>
          <w:color w:val="000000"/>
        </w:rPr>
        <w:t>tražbina vjerovnika DAMIR PAHLJINA, vl. obrta za izradu reklama, "AGD", Rabarova 11, Pula</w:t>
      </w:r>
      <w:r w:rsidRPr="00750039">
        <w:rPr>
          <w:noProof/>
          <w:color w:val="000000"/>
        </w:rPr>
        <w:t xml:space="preserve"> </w:t>
      </w:r>
      <w:r>
        <w:rPr>
          <w:noProof/>
          <w:color w:val="000000"/>
        </w:rPr>
        <w:t>(</w:t>
      </w:r>
      <w:r w:rsidRPr="00750039">
        <w:rPr>
          <w:color w:val="000000"/>
        </w:rPr>
        <w:t>OIB:</w:t>
      </w:r>
      <w:r w:rsidRPr="00750039">
        <w:rPr>
          <w:noProof/>
          <w:color w:val="000000"/>
        </w:rPr>
        <w:t xml:space="preserve"> </w:t>
      </w:r>
      <w:r w:rsidRPr="005425CC">
        <w:t>20829194234</w:t>
      </w:r>
      <w:r>
        <w:rPr>
          <w:noProof/>
          <w:color w:val="000000"/>
        </w:rPr>
        <w:t>)</w:t>
      </w:r>
      <w:r w:rsidRPr="00750039">
        <w:rPr>
          <w:noProof/>
          <w:color w:val="000000"/>
        </w:rPr>
        <w:t xml:space="preserve"> </w:t>
      </w:r>
      <w:r w:rsidRPr="00750039">
        <w:rPr>
          <w:color w:val="000000"/>
        </w:rPr>
        <w:t>utvrđen</w:t>
      </w:r>
      <w:r>
        <w:rPr>
          <w:color w:val="000000"/>
        </w:rPr>
        <w:t>a</w:t>
      </w:r>
      <w:r w:rsidRPr="00750039">
        <w:rPr>
          <w:color w:val="000000"/>
        </w:rPr>
        <w:t xml:space="preserve"> </w:t>
      </w:r>
      <w:r>
        <w:rPr>
          <w:color w:val="000000"/>
        </w:rPr>
        <w:t>je u ukupnom iznosu od</w:t>
      </w:r>
      <w:r w:rsidRPr="00750039">
        <w:rPr>
          <w:color w:val="000000"/>
        </w:rPr>
        <w:t xml:space="preserve"> </w:t>
      </w:r>
      <w:r>
        <w:rPr>
          <w:noProof/>
          <w:color w:val="000000"/>
        </w:rPr>
        <w:t>1.158,85</w:t>
      </w:r>
      <w:r w:rsidRPr="00750039">
        <w:rPr>
          <w:noProof/>
          <w:color w:val="000000"/>
        </w:rPr>
        <w:t xml:space="preserve"> </w:t>
      </w:r>
      <w:r>
        <w:rPr>
          <w:color w:val="000000"/>
        </w:rPr>
        <w:t xml:space="preserve">kn. Dužnik se obvezuje namiriti tražbinu jednokratno po pravomoćnosti Rješenja o odobrenju sklapanja </w:t>
      </w:r>
      <w:proofErr w:type="spellStart"/>
      <w:r>
        <w:rPr>
          <w:color w:val="000000"/>
        </w:rPr>
        <w:t>predstečajne</w:t>
      </w:r>
      <w:proofErr w:type="spellEnd"/>
      <w:r>
        <w:rPr>
          <w:color w:val="000000"/>
        </w:rPr>
        <w:t xml:space="preserve"> nagodbe pred Trgovačkim sudom;</w:t>
      </w:r>
    </w:p>
    <w:p w:rsidRDefault="009C26FD" w:rsidP="009C26FD" w:rsidR="009C26FD"/>
    <w:p w:rsidRDefault="009C26FD" w:rsidP="009C26FD" w:rsidR="009C26FD" w:rsidRPr="00750039">
      <w:pPr>
        <w:jc w:val="both"/>
        <w:rPr>
          <w:color w:val="000000"/>
        </w:rPr>
      </w:pPr>
      <w:r w:rsidRPr="00750039">
        <w:rPr>
          <w:noProof/>
          <w:color w:val="000000"/>
        </w:rPr>
        <w:t xml:space="preserve">2. </w:t>
      </w:r>
      <w:r>
        <w:rPr>
          <w:noProof/>
          <w:color w:val="000000"/>
        </w:rPr>
        <w:t>tražbina vjerovnika ABSOLUTE d.o.o.</w:t>
      </w:r>
      <w:r w:rsidRPr="00750039">
        <w:rPr>
          <w:noProof/>
          <w:color w:val="000000"/>
        </w:rPr>
        <w:t xml:space="preserve"> </w:t>
      </w:r>
      <w:r>
        <w:rPr>
          <w:noProof/>
          <w:color w:val="000000"/>
        </w:rPr>
        <w:t>Šilo, Jesenovica 9</w:t>
      </w:r>
      <w:r w:rsidRPr="00750039">
        <w:rPr>
          <w:noProof/>
          <w:color w:val="000000"/>
        </w:rPr>
        <w:t xml:space="preserve"> </w:t>
      </w:r>
      <w:r>
        <w:rPr>
          <w:noProof/>
          <w:color w:val="000000"/>
        </w:rPr>
        <w:t>(</w:t>
      </w:r>
      <w:r w:rsidRPr="00750039">
        <w:rPr>
          <w:color w:val="000000"/>
        </w:rPr>
        <w:t>OIB:</w:t>
      </w:r>
      <w:r w:rsidRPr="00750039">
        <w:rPr>
          <w:noProof/>
          <w:color w:val="000000"/>
        </w:rPr>
        <w:t xml:space="preserve"> </w:t>
      </w:r>
      <w:r w:rsidRPr="005425CC">
        <w:t>63533867077</w:t>
      </w:r>
      <w:r>
        <w:rPr>
          <w:noProof/>
          <w:color w:val="000000"/>
        </w:rPr>
        <w:t>)</w:t>
      </w:r>
      <w:r w:rsidRPr="00750039">
        <w:rPr>
          <w:noProof/>
          <w:color w:val="000000"/>
        </w:rPr>
        <w:t xml:space="preserve"> </w:t>
      </w:r>
      <w:r w:rsidRPr="00750039">
        <w:rPr>
          <w:color w:val="000000"/>
        </w:rPr>
        <w:t>utvrđen</w:t>
      </w:r>
      <w:r>
        <w:rPr>
          <w:color w:val="000000"/>
        </w:rPr>
        <w:t xml:space="preserve">a je u ukupnom </w:t>
      </w:r>
      <w:r w:rsidRPr="00750039">
        <w:rPr>
          <w:color w:val="000000"/>
        </w:rPr>
        <w:t>iznos</w:t>
      </w:r>
      <w:r>
        <w:rPr>
          <w:color w:val="000000"/>
        </w:rPr>
        <w:t>u od</w:t>
      </w:r>
      <w:r w:rsidRPr="00750039">
        <w:rPr>
          <w:color w:val="000000"/>
        </w:rPr>
        <w:t xml:space="preserve"> </w:t>
      </w:r>
      <w:r>
        <w:rPr>
          <w:noProof/>
          <w:color w:val="000000"/>
        </w:rPr>
        <w:t xml:space="preserve">1.826,55 </w:t>
      </w:r>
      <w:r>
        <w:rPr>
          <w:color w:val="000000"/>
        </w:rPr>
        <w:t xml:space="preserve">kn. Dužnik se obvezuje namiriti tražbinu jednokratno po pravomoćnosti Rješenja o odobrenju sklapanja </w:t>
      </w:r>
      <w:proofErr w:type="spellStart"/>
      <w:r>
        <w:rPr>
          <w:color w:val="000000"/>
        </w:rPr>
        <w:t>predstečajne</w:t>
      </w:r>
      <w:proofErr w:type="spellEnd"/>
      <w:r>
        <w:rPr>
          <w:color w:val="000000"/>
        </w:rPr>
        <w:t xml:space="preserve"> nagodbe pred Trgovačkim sudom;</w:t>
      </w:r>
    </w:p>
    <w:p w:rsidRDefault="009C26FD" w:rsidP="009C26FD" w:rsidR="009C26FD">
      <w:pPr>
        <w:jc w:val="both"/>
      </w:pPr>
    </w:p>
    <w:p w:rsidRDefault="009C26FD" w:rsidP="009C26FD" w:rsidR="009C26FD">
      <w:pPr>
        <w:jc w:val="both"/>
        <w:rPr>
          <w:color w:val="000000"/>
        </w:rPr>
      </w:pPr>
      <w:r w:rsidRPr="007B5E57">
        <w:rPr>
          <w:noProof/>
          <w:color w:val="000000"/>
        </w:rPr>
        <w:t xml:space="preserve">3. </w:t>
      </w:r>
      <w:r>
        <w:rPr>
          <w:noProof/>
          <w:color w:val="000000"/>
        </w:rPr>
        <w:t>tražbina vjerovnika ADRIANA NAUTICA d.o.o.</w:t>
      </w:r>
      <w:r w:rsidRPr="007B5E57">
        <w:rPr>
          <w:noProof/>
          <w:color w:val="000000"/>
        </w:rPr>
        <w:t xml:space="preserve"> </w:t>
      </w:r>
      <w:r>
        <w:rPr>
          <w:noProof/>
          <w:color w:val="000000"/>
        </w:rPr>
        <w:t xml:space="preserve">Pula, </w:t>
      </w:r>
      <w:proofErr w:type="spellStart"/>
      <w:r w:rsidRPr="004D14C2">
        <w:t>Rohregger</w:t>
      </w:r>
      <w:proofErr w:type="spellEnd"/>
      <w:r w:rsidRPr="004D14C2">
        <w:t xml:space="preserve"> </w:t>
      </w:r>
      <w:proofErr w:type="spellStart"/>
      <w:r w:rsidRPr="004D14C2">
        <w:t>Riccarda</w:t>
      </w:r>
      <w:proofErr w:type="spellEnd"/>
      <w:r w:rsidRPr="004D14C2">
        <w:t xml:space="preserve"> 5</w:t>
      </w:r>
      <w:r w:rsidRPr="004D14C2">
        <w:rPr>
          <w:noProof/>
        </w:rPr>
        <w:t xml:space="preserve"> </w:t>
      </w:r>
      <w:r>
        <w:rPr>
          <w:noProof/>
          <w:color w:val="000000"/>
        </w:rPr>
        <w:t>(</w:t>
      </w:r>
      <w:r w:rsidRPr="007B5E57">
        <w:rPr>
          <w:color w:val="000000"/>
        </w:rPr>
        <w:t>OIB:</w:t>
      </w:r>
      <w:r w:rsidRPr="007B5E57">
        <w:rPr>
          <w:noProof/>
          <w:color w:val="000000"/>
        </w:rPr>
        <w:t xml:space="preserve"> </w:t>
      </w:r>
      <w:r w:rsidRPr="005425CC">
        <w:t>36595654642</w:t>
      </w:r>
      <w:r>
        <w:rPr>
          <w:noProof/>
          <w:color w:val="000000"/>
        </w:rPr>
        <w:t>)</w:t>
      </w:r>
      <w:r w:rsidRPr="007B5E57">
        <w:rPr>
          <w:noProof/>
          <w:color w:val="000000"/>
        </w:rPr>
        <w:t xml:space="preserve"> </w:t>
      </w:r>
      <w:r w:rsidRPr="00750039">
        <w:rPr>
          <w:color w:val="000000"/>
        </w:rPr>
        <w:t>utvrđen</w:t>
      </w:r>
      <w:r>
        <w:rPr>
          <w:color w:val="000000"/>
        </w:rPr>
        <w:t xml:space="preserve">a je u ukupnom </w:t>
      </w:r>
      <w:r w:rsidRPr="00750039">
        <w:rPr>
          <w:color w:val="000000"/>
        </w:rPr>
        <w:t>iznos</w:t>
      </w:r>
      <w:r>
        <w:rPr>
          <w:color w:val="000000"/>
        </w:rPr>
        <w:t>u od</w:t>
      </w:r>
      <w:r w:rsidRPr="00750039">
        <w:rPr>
          <w:color w:val="000000"/>
        </w:rPr>
        <w:t xml:space="preserve"> </w:t>
      </w:r>
      <w:r>
        <w:rPr>
          <w:noProof/>
          <w:color w:val="000000"/>
        </w:rPr>
        <w:t xml:space="preserve">6.966,38 </w:t>
      </w:r>
      <w:r>
        <w:rPr>
          <w:color w:val="000000"/>
        </w:rPr>
        <w:t xml:space="preserve">kn. Dužnik se obvezuje namiriti tražbinu u 4 mjesečne rate, po pravomoćnosti Rješenja o odobrenju sklapanja </w:t>
      </w:r>
      <w:proofErr w:type="spellStart"/>
      <w:r>
        <w:rPr>
          <w:color w:val="000000"/>
        </w:rPr>
        <w:t>predstečajne</w:t>
      </w:r>
      <w:proofErr w:type="spellEnd"/>
      <w:r>
        <w:rPr>
          <w:color w:val="000000"/>
        </w:rPr>
        <w:t xml:space="preserve"> nagodbe pred Trgovačkim sudom, s time da prva mjesečna rata iznosi 1.566,38 kn, a preostale 3 rate iznose po 1.800,00 kn;</w:t>
      </w:r>
    </w:p>
    <w:p w:rsidRDefault="009C26FD" w:rsidP="009C26FD" w:rsidR="009C26FD" w:rsidRPr="004D14C2">
      <w:pPr>
        <w:jc w:val="both"/>
        <w:rPr>
          <w:color w:val="000000"/>
        </w:rPr>
      </w:pPr>
    </w:p>
    <w:p w:rsidRDefault="009C26FD" w:rsidP="009C26FD" w:rsidR="009C26FD" w:rsidRPr="00750039">
      <w:pPr>
        <w:jc w:val="both"/>
        <w:rPr>
          <w:color w:val="000000"/>
        </w:rPr>
      </w:pPr>
      <w:r w:rsidRPr="008625FD">
        <w:rPr>
          <w:noProof/>
          <w:color w:val="000000"/>
        </w:rPr>
        <w:t xml:space="preserve">4. </w:t>
      </w:r>
      <w:r>
        <w:rPr>
          <w:noProof/>
          <w:color w:val="000000"/>
        </w:rPr>
        <w:t xml:space="preserve">tražbina vjerovnika </w:t>
      </w:r>
      <w:r w:rsidRPr="00597F7C">
        <w:t>AREA LIGHTING d.o.o.</w:t>
      </w:r>
      <w:r w:rsidRPr="00597F7C">
        <w:rPr>
          <w:noProof/>
        </w:rPr>
        <w:t xml:space="preserve"> Zagreb, </w:t>
      </w:r>
      <w:r w:rsidRPr="00597F7C">
        <w:t>Maksimirska cesta 132</w:t>
      </w:r>
      <w:r w:rsidRPr="00597F7C">
        <w:rPr>
          <w:noProof/>
        </w:rPr>
        <w:t xml:space="preserve"> (</w:t>
      </w:r>
      <w:r w:rsidRPr="00597F7C">
        <w:t>OIB:</w:t>
      </w:r>
      <w:r w:rsidRPr="00597F7C">
        <w:rPr>
          <w:noProof/>
        </w:rPr>
        <w:t xml:space="preserve"> </w:t>
      </w:r>
      <w:r w:rsidRPr="00597F7C">
        <w:t>32452456015</w:t>
      </w:r>
      <w:r w:rsidRPr="00597F7C">
        <w:rPr>
          <w:noProof/>
        </w:rPr>
        <w:t xml:space="preserve">) </w:t>
      </w:r>
      <w:r w:rsidRPr="008625FD">
        <w:rPr>
          <w:color w:val="000000"/>
        </w:rPr>
        <w:t>utvrđen</w:t>
      </w:r>
      <w:r>
        <w:rPr>
          <w:color w:val="000000"/>
        </w:rPr>
        <w:t>a</w:t>
      </w:r>
      <w:r w:rsidRPr="008625FD">
        <w:rPr>
          <w:color w:val="000000"/>
        </w:rPr>
        <w:t xml:space="preserve"> </w:t>
      </w:r>
      <w:r>
        <w:rPr>
          <w:color w:val="000000"/>
        </w:rPr>
        <w:t xml:space="preserve">je ukupnom </w:t>
      </w:r>
      <w:r w:rsidRPr="008625FD">
        <w:rPr>
          <w:color w:val="000000"/>
        </w:rPr>
        <w:t>iznos</w:t>
      </w:r>
      <w:r>
        <w:rPr>
          <w:color w:val="000000"/>
        </w:rPr>
        <w:t>u</w:t>
      </w:r>
      <w:r w:rsidRPr="008625FD">
        <w:rPr>
          <w:color w:val="000000"/>
        </w:rPr>
        <w:t xml:space="preserve"> </w:t>
      </w:r>
      <w:r>
        <w:rPr>
          <w:color w:val="000000"/>
        </w:rPr>
        <w:t>od</w:t>
      </w:r>
      <w:r w:rsidRPr="008625FD">
        <w:rPr>
          <w:color w:val="000000"/>
        </w:rPr>
        <w:t xml:space="preserve"> </w:t>
      </w:r>
      <w:r>
        <w:rPr>
          <w:noProof/>
          <w:color w:val="000000"/>
        </w:rPr>
        <w:t>1.242,45</w:t>
      </w:r>
      <w:r w:rsidRPr="008625FD">
        <w:rPr>
          <w:noProof/>
          <w:color w:val="000000"/>
        </w:rPr>
        <w:t xml:space="preserve"> </w:t>
      </w:r>
      <w:r>
        <w:rPr>
          <w:color w:val="000000"/>
        </w:rPr>
        <w:t>kn.</w:t>
      </w:r>
      <w:r w:rsidRPr="008625FD">
        <w:rPr>
          <w:color w:val="000000"/>
        </w:rPr>
        <w:t xml:space="preserve"> </w:t>
      </w:r>
      <w:r>
        <w:rPr>
          <w:color w:val="000000"/>
        </w:rPr>
        <w:t xml:space="preserve">Dužnik se obvezuje namiriti tražbinu jednokratno po pravomoćnosti Rješenja o odobrenju sklapanja </w:t>
      </w:r>
      <w:proofErr w:type="spellStart"/>
      <w:r>
        <w:rPr>
          <w:color w:val="000000"/>
        </w:rPr>
        <w:t>predstečajne</w:t>
      </w:r>
      <w:proofErr w:type="spellEnd"/>
      <w:r>
        <w:rPr>
          <w:color w:val="000000"/>
        </w:rPr>
        <w:t xml:space="preserve"> nagodbe pred Trgovačkim sudom;</w:t>
      </w:r>
    </w:p>
    <w:p w:rsidRDefault="009C26FD" w:rsidP="009C26FD" w:rsidR="009C26FD"/>
    <w:p w:rsidRDefault="009C26FD" w:rsidP="009C26FD" w:rsidR="009C26FD">
      <w:pPr>
        <w:jc w:val="both"/>
        <w:rPr>
          <w:color w:val="000000"/>
        </w:rPr>
      </w:pPr>
      <w:r w:rsidRPr="009F55A7">
        <w:rPr>
          <w:noProof/>
          <w:color w:val="000000"/>
        </w:rPr>
        <w:t xml:space="preserve">5. </w:t>
      </w:r>
      <w:r>
        <w:rPr>
          <w:noProof/>
          <w:color w:val="000000"/>
        </w:rPr>
        <w:t>tražbina vjerovnika ASTRAPROM d.o.o. Kastav</w:t>
      </w:r>
      <w:r w:rsidRPr="009F55A7">
        <w:rPr>
          <w:noProof/>
          <w:color w:val="000000"/>
        </w:rPr>
        <w:t xml:space="preserve">, </w:t>
      </w:r>
      <w:r>
        <w:rPr>
          <w:noProof/>
          <w:color w:val="000000"/>
        </w:rPr>
        <w:t>Štivar 3</w:t>
      </w:r>
      <w:r w:rsidRPr="009F55A7">
        <w:rPr>
          <w:noProof/>
          <w:color w:val="000000"/>
        </w:rPr>
        <w:t xml:space="preserve"> </w:t>
      </w:r>
      <w:r>
        <w:rPr>
          <w:noProof/>
          <w:color w:val="000000"/>
        </w:rPr>
        <w:t>(</w:t>
      </w:r>
      <w:r w:rsidRPr="009F55A7">
        <w:rPr>
          <w:color w:val="000000"/>
        </w:rPr>
        <w:t>OIB:</w:t>
      </w:r>
      <w:r w:rsidRPr="009F55A7">
        <w:rPr>
          <w:noProof/>
          <w:color w:val="000000"/>
        </w:rPr>
        <w:t xml:space="preserve"> </w:t>
      </w:r>
      <w:r w:rsidRPr="005425CC">
        <w:t>24846301629</w:t>
      </w:r>
      <w:r>
        <w:rPr>
          <w:noProof/>
          <w:color w:val="000000"/>
        </w:rPr>
        <w:t>)</w:t>
      </w:r>
      <w:r w:rsidRPr="009F55A7">
        <w:rPr>
          <w:noProof/>
          <w:color w:val="000000"/>
        </w:rPr>
        <w:t xml:space="preserve"> </w:t>
      </w:r>
      <w:r w:rsidRPr="009F55A7">
        <w:rPr>
          <w:color w:val="000000"/>
        </w:rPr>
        <w:t>utvrđen</w:t>
      </w:r>
      <w:r>
        <w:rPr>
          <w:color w:val="000000"/>
        </w:rPr>
        <w:t xml:space="preserve">a je u ukupnom </w:t>
      </w:r>
      <w:r w:rsidRPr="009F55A7">
        <w:rPr>
          <w:color w:val="000000"/>
        </w:rPr>
        <w:t>iznos</w:t>
      </w:r>
      <w:r>
        <w:rPr>
          <w:color w:val="000000"/>
        </w:rPr>
        <w:t>u</w:t>
      </w:r>
      <w:r w:rsidRPr="009F55A7">
        <w:rPr>
          <w:color w:val="000000"/>
        </w:rPr>
        <w:t xml:space="preserve"> </w:t>
      </w:r>
      <w:r>
        <w:rPr>
          <w:color w:val="000000"/>
        </w:rPr>
        <w:t>od</w:t>
      </w:r>
      <w:r w:rsidRPr="009F55A7">
        <w:rPr>
          <w:color w:val="000000"/>
        </w:rPr>
        <w:t xml:space="preserve"> </w:t>
      </w:r>
      <w:r>
        <w:rPr>
          <w:noProof/>
          <w:color w:val="000000"/>
        </w:rPr>
        <w:t>2.923,57</w:t>
      </w:r>
      <w:r w:rsidRPr="009F55A7">
        <w:rPr>
          <w:noProof/>
          <w:color w:val="000000"/>
        </w:rPr>
        <w:t xml:space="preserve"> </w:t>
      </w:r>
      <w:r>
        <w:rPr>
          <w:color w:val="000000"/>
        </w:rPr>
        <w:t>kn.</w:t>
      </w:r>
      <w:r w:rsidRPr="009F55A7">
        <w:rPr>
          <w:color w:val="000000"/>
        </w:rPr>
        <w:t xml:space="preserve"> </w:t>
      </w:r>
      <w:r>
        <w:rPr>
          <w:color w:val="000000"/>
        </w:rPr>
        <w:t xml:space="preserve">Dužnik se obvezuje namiriti tražbinu u 2 mjesečne rate, po pravomoćnosti Rješenja o odobrenju sklapanja </w:t>
      </w:r>
      <w:proofErr w:type="spellStart"/>
      <w:r>
        <w:rPr>
          <w:color w:val="000000"/>
        </w:rPr>
        <w:t>predstečajne</w:t>
      </w:r>
      <w:proofErr w:type="spellEnd"/>
      <w:r>
        <w:rPr>
          <w:color w:val="000000"/>
        </w:rPr>
        <w:t xml:space="preserve"> nagodbe pred Trgovačkim sudom, s time da prva mjesečna rata iznosi 1.500,00 kn, a druga 1.423,57 kn;</w:t>
      </w:r>
    </w:p>
    <w:p w:rsidRDefault="009C26FD" w:rsidP="009C26FD" w:rsidR="009C26FD">
      <w:pPr>
        <w:jc w:val="both"/>
        <w:rPr>
          <w:color w:val="000000"/>
        </w:rPr>
      </w:pPr>
    </w:p>
    <w:p w:rsidRDefault="009C26FD" w:rsidP="009C26FD" w:rsidR="009C26FD" w:rsidRPr="00750039">
      <w:pPr>
        <w:jc w:val="both"/>
        <w:rPr>
          <w:color w:val="000000"/>
        </w:rPr>
      </w:pPr>
      <w:r w:rsidRPr="00D95FA8">
        <w:rPr>
          <w:noProof/>
          <w:color w:val="000000"/>
        </w:rPr>
        <w:lastRenderedPageBreak/>
        <w:t xml:space="preserve">6. </w:t>
      </w:r>
      <w:r>
        <w:rPr>
          <w:noProof/>
          <w:color w:val="000000"/>
        </w:rPr>
        <w:t xml:space="preserve">tražbina vjerovnika </w:t>
      </w:r>
      <w:r w:rsidRPr="00597F7C">
        <w:t xml:space="preserve">B. ELEKTRONIKA d. o. o. Rijeka, </w:t>
      </w:r>
      <w:proofErr w:type="spellStart"/>
      <w:r w:rsidRPr="00597F7C">
        <w:t>Soldanac</w:t>
      </w:r>
      <w:proofErr w:type="spellEnd"/>
      <w:r w:rsidRPr="00597F7C">
        <w:t xml:space="preserve"> 9/b</w:t>
      </w:r>
      <w:r w:rsidRPr="00597F7C">
        <w:rPr>
          <w:noProof/>
        </w:rPr>
        <w:t xml:space="preserve"> (</w:t>
      </w:r>
      <w:r w:rsidRPr="00597F7C">
        <w:t>OIB:</w:t>
      </w:r>
      <w:r w:rsidRPr="00597F7C">
        <w:rPr>
          <w:noProof/>
        </w:rPr>
        <w:t xml:space="preserve"> </w:t>
      </w:r>
      <w:r w:rsidRPr="00597F7C">
        <w:t>06144393646</w:t>
      </w:r>
      <w:r>
        <w:rPr>
          <w:noProof/>
          <w:color w:val="000000"/>
        </w:rPr>
        <w:t>)</w:t>
      </w:r>
      <w:r w:rsidRPr="00D95FA8">
        <w:rPr>
          <w:noProof/>
          <w:color w:val="000000"/>
        </w:rPr>
        <w:t xml:space="preserve"> </w:t>
      </w:r>
      <w:r w:rsidRPr="00D95FA8">
        <w:rPr>
          <w:color w:val="000000"/>
        </w:rPr>
        <w:t>utvrđen</w:t>
      </w:r>
      <w:r>
        <w:rPr>
          <w:color w:val="000000"/>
        </w:rPr>
        <w:t>a je u ukupnom</w:t>
      </w:r>
      <w:r w:rsidRPr="00D95FA8">
        <w:rPr>
          <w:color w:val="000000"/>
        </w:rPr>
        <w:t xml:space="preserve"> iznos</w:t>
      </w:r>
      <w:r>
        <w:rPr>
          <w:color w:val="000000"/>
        </w:rPr>
        <w:t>u od</w:t>
      </w:r>
      <w:r w:rsidRPr="00D95FA8">
        <w:rPr>
          <w:color w:val="000000"/>
        </w:rPr>
        <w:t xml:space="preserve"> </w:t>
      </w:r>
      <w:r>
        <w:rPr>
          <w:noProof/>
          <w:color w:val="000000"/>
        </w:rPr>
        <w:t>655,00</w:t>
      </w:r>
      <w:r w:rsidRPr="00D95FA8">
        <w:rPr>
          <w:noProof/>
          <w:color w:val="000000"/>
        </w:rPr>
        <w:t xml:space="preserve"> </w:t>
      </w:r>
      <w:r>
        <w:rPr>
          <w:color w:val="000000"/>
        </w:rPr>
        <w:t xml:space="preserve">kn. Dužnik se obvezuje namiriti tražbinu jednokratno po pravomoćnosti Rješenja o odobrenju sklapanja </w:t>
      </w:r>
      <w:proofErr w:type="spellStart"/>
      <w:r>
        <w:rPr>
          <w:color w:val="000000"/>
        </w:rPr>
        <w:t>predstečajne</w:t>
      </w:r>
      <w:proofErr w:type="spellEnd"/>
      <w:r>
        <w:rPr>
          <w:color w:val="000000"/>
        </w:rPr>
        <w:t xml:space="preserve"> nagodbe pred Trgovačkim sudom;</w:t>
      </w:r>
    </w:p>
    <w:p w:rsidRDefault="009C26FD" w:rsidP="009C26FD" w:rsidR="009C26FD">
      <w:pPr>
        <w:jc w:val="both"/>
      </w:pPr>
    </w:p>
    <w:p w:rsidRDefault="009C26FD" w:rsidP="009C26FD" w:rsidR="009C26FD" w:rsidRPr="00750039">
      <w:pPr>
        <w:jc w:val="both"/>
        <w:rPr>
          <w:color w:val="000000"/>
        </w:rPr>
      </w:pPr>
      <w:r w:rsidRPr="002B379F">
        <w:rPr>
          <w:noProof/>
          <w:color w:val="000000"/>
        </w:rPr>
        <w:t xml:space="preserve">7. </w:t>
      </w:r>
      <w:r>
        <w:rPr>
          <w:noProof/>
          <w:color w:val="000000"/>
        </w:rPr>
        <w:t xml:space="preserve">tražbina vjerovnika </w:t>
      </w:r>
      <w:r w:rsidRPr="00597F7C">
        <w:t xml:space="preserve">BIESTERFELD </w:t>
      </w:r>
      <w:proofErr w:type="spellStart"/>
      <w:r w:rsidRPr="00597F7C">
        <w:t>Spezialchemie</w:t>
      </w:r>
      <w:proofErr w:type="spellEnd"/>
      <w:r w:rsidRPr="00597F7C">
        <w:t>, d.o.o.</w:t>
      </w:r>
      <w:r w:rsidRPr="00597F7C">
        <w:rPr>
          <w:noProof/>
        </w:rPr>
        <w:t xml:space="preserve"> Zagreb, </w:t>
      </w:r>
      <w:r w:rsidRPr="00597F7C">
        <w:t>Avenija Većeslava Holjevca 20</w:t>
      </w:r>
      <w:r w:rsidRPr="00597F7C">
        <w:rPr>
          <w:noProof/>
        </w:rPr>
        <w:t xml:space="preserve"> (</w:t>
      </w:r>
      <w:r w:rsidRPr="00597F7C">
        <w:t>OIB:</w:t>
      </w:r>
      <w:r w:rsidRPr="00597F7C">
        <w:rPr>
          <w:noProof/>
        </w:rPr>
        <w:t xml:space="preserve"> </w:t>
      </w:r>
      <w:r w:rsidRPr="00597F7C">
        <w:t>90066189811</w:t>
      </w:r>
      <w:r w:rsidRPr="00597F7C">
        <w:rPr>
          <w:noProof/>
        </w:rPr>
        <w:t>)</w:t>
      </w:r>
      <w:r w:rsidRPr="002B379F">
        <w:rPr>
          <w:noProof/>
          <w:color w:val="000000"/>
        </w:rPr>
        <w:t xml:space="preserve"> </w:t>
      </w:r>
      <w:r w:rsidRPr="002B379F">
        <w:rPr>
          <w:color w:val="000000"/>
        </w:rPr>
        <w:t>utvrđe</w:t>
      </w:r>
      <w:r>
        <w:rPr>
          <w:color w:val="000000"/>
        </w:rPr>
        <w:t>na je u ukupnom</w:t>
      </w:r>
      <w:r w:rsidRPr="002B379F">
        <w:rPr>
          <w:color w:val="000000"/>
        </w:rPr>
        <w:t xml:space="preserve"> iznos</w:t>
      </w:r>
      <w:r>
        <w:rPr>
          <w:color w:val="000000"/>
        </w:rPr>
        <w:t>u od</w:t>
      </w:r>
      <w:r w:rsidRPr="002B379F">
        <w:rPr>
          <w:color w:val="000000"/>
        </w:rPr>
        <w:t xml:space="preserve"> </w:t>
      </w:r>
      <w:r>
        <w:rPr>
          <w:noProof/>
          <w:color w:val="000000"/>
        </w:rPr>
        <w:t>1.500,00</w:t>
      </w:r>
      <w:r w:rsidRPr="002B379F">
        <w:rPr>
          <w:noProof/>
          <w:color w:val="000000"/>
        </w:rPr>
        <w:t xml:space="preserve"> </w:t>
      </w:r>
      <w:r>
        <w:rPr>
          <w:color w:val="000000"/>
        </w:rPr>
        <w:t>kn.</w:t>
      </w:r>
      <w:r w:rsidRPr="002B379F">
        <w:rPr>
          <w:color w:val="000000"/>
        </w:rPr>
        <w:t xml:space="preserve"> </w:t>
      </w:r>
      <w:r>
        <w:rPr>
          <w:color w:val="000000"/>
        </w:rPr>
        <w:t xml:space="preserve">Dužnik se obvezuje namiriti tražbinu jednokratno po pravomoćnosti Rješenja o odobrenju sklapanja </w:t>
      </w:r>
      <w:proofErr w:type="spellStart"/>
      <w:r>
        <w:rPr>
          <w:color w:val="000000"/>
        </w:rPr>
        <w:t>predstečajne</w:t>
      </w:r>
      <w:proofErr w:type="spellEnd"/>
      <w:r>
        <w:rPr>
          <w:color w:val="000000"/>
        </w:rPr>
        <w:t xml:space="preserve"> nagodbe pred Trgovačkim sudom;</w:t>
      </w:r>
    </w:p>
    <w:p w:rsidRDefault="009C26FD" w:rsidP="009C26FD" w:rsidR="009C26FD">
      <w:pPr>
        <w:jc w:val="both"/>
      </w:pPr>
    </w:p>
    <w:p w:rsidRDefault="009C26FD" w:rsidP="009C26FD" w:rsidR="009C26FD">
      <w:pPr>
        <w:jc w:val="both"/>
        <w:rPr>
          <w:color w:val="000000"/>
        </w:rPr>
      </w:pPr>
      <w:r>
        <w:rPr>
          <w:noProof/>
          <w:color w:val="000000"/>
        </w:rPr>
        <w:t>8</w:t>
      </w:r>
      <w:r w:rsidRPr="002B379F">
        <w:rPr>
          <w:noProof/>
          <w:color w:val="000000"/>
        </w:rPr>
        <w:t xml:space="preserve">. </w:t>
      </w:r>
      <w:r>
        <w:rPr>
          <w:noProof/>
          <w:color w:val="000000"/>
        </w:rPr>
        <w:t xml:space="preserve">tražbina vjerovnika </w:t>
      </w:r>
      <w:r w:rsidRPr="00464352">
        <w:t>DALMACIJABILJE-PLASTIKA d.o.o.</w:t>
      </w:r>
      <w:r w:rsidRPr="00464352">
        <w:rPr>
          <w:noProof/>
        </w:rPr>
        <w:t xml:space="preserve"> Ston, </w:t>
      </w:r>
      <w:r w:rsidRPr="00464352">
        <w:t xml:space="preserve">Brežine </w:t>
      </w:r>
      <w:proofErr w:type="spellStart"/>
      <w:r w:rsidRPr="00464352">
        <w:t>bb</w:t>
      </w:r>
      <w:proofErr w:type="spellEnd"/>
      <w:r w:rsidRPr="00464352">
        <w:rPr>
          <w:noProof/>
        </w:rPr>
        <w:t xml:space="preserve"> (</w:t>
      </w:r>
      <w:r w:rsidRPr="00464352">
        <w:t>OIB:</w:t>
      </w:r>
      <w:r w:rsidRPr="00464352">
        <w:rPr>
          <w:noProof/>
        </w:rPr>
        <w:t xml:space="preserve"> </w:t>
      </w:r>
      <w:r w:rsidRPr="00464352">
        <w:t>93534192424</w:t>
      </w:r>
      <w:r w:rsidRPr="00464352">
        <w:rPr>
          <w:noProof/>
        </w:rPr>
        <w:t xml:space="preserve">) </w:t>
      </w:r>
      <w:r w:rsidRPr="002B379F">
        <w:rPr>
          <w:color w:val="000000"/>
        </w:rPr>
        <w:t>utvrđe</w:t>
      </w:r>
      <w:r>
        <w:rPr>
          <w:color w:val="000000"/>
        </w:rPr>
        <w:t>na je u ukupnom</w:t>
      </w:r>
      <w:r w:rsidRPr="002B379F">
        <w:rPr>
          <w:color w:val="000000"/>
        </w:rPr>
        <w:t xml:space="preserve"> iznos</w:t>
      </w:r>
      <w:r>
        <w:rPr>
          <w:color w:val="000000"/>
        </w:rPr>
        <w:t>u od</w:t>
      </w:r>
      <w:r w:rsidRPr="002B379F">
        <w:rPr>
          <w:color w:val="000000"/>
        </w:rPr>
        <w:t xml:space="preserve"> </w:t>
      </w:r>
      <w:r>
        <w:rPr>
          <w:noProof/>
          <w:color w:val="000000"/>
        </w:rPr>
        <w:t>3.500,00</w:t>
      </w:r>
      <w:r w:rsidRPr="002B379F">
        <w:rPr>
          <w:noProof/>
          <w:color w:val="000000"/>
        </w:rPr>
        <w:t xml:space="preserve"> </w:t>
      </w:r>
      <w:r>
        <w:rPr>
          <w:color w:val="000000"/>
        </w:rPr>
        <w:t>kn.</w:t>
      </w:r>
      <w:r w:rsidRPr="002B379F">
        <w:rPr>
          <w:color w:val="000000"/>
        </w:rPr>
        <w:t xml:space="preserve"> </w:t>
      </w:r>
      <w:r>
        <w:rPr>
          <w:color w:val="000000"/>
        </w:rPr>
        <w:t xml:space="preserve">Dužnik se obvezuje namiriti tražbinu u 2 mjesečne rate, po pravomoćnosti Rješenja o odobrenju sklapanja </w:t>
      </w:r>
      <w:proofErr w:type="spellStart"/>
      <w:r>
        <w:rPr>
          <w:color w:val="000000"/>
        </w:rPr>
        <w:t>predstečajne</w:t>
      </w:r>
      <w:proofErr w:type="spellEnd"/>
      <w:r>
        <w:rPr>
          <w:color w:val="000000"/>
        </w:rPr>
        <w:t xml:space="preserve"> nagodbe pred Trgovačkim sudom, s time da svaka mjesečna rata iznosi po 1.750,00 kn;</w:t>
      </w:r>
    </w:p>
    <w:p w:rsidRDefault="009C26FD" w:rsidP="009C26FD" w:rsidR="009C26FD">
      <w:pPr>
        <w:jc w:val="both"/>
        <w:rPr>
          <w:bCs/>
        </w:rPr>
      </w:pPr>
    </w:p>
    <w:p w:rsidRDefault="009C26FD" w:rsidP="009C26FD" w:rsidR="009C26FD" w:rsidRPr="00750039">
      <w:pPr>
        <w:jc w:val="both"/>
        <w:rPr>
          <w:color w:val="000000"/>
        </w:rPr>
      </w:pPr>
      <w:r>
        <w:rPr>
          <w:noProof/>
          <w:color w:val="000000"/>
        </w:rPr>
        <w:t>9.</w:t>
      </w:r>
      <w:r w:rsidRPr="002B379F">
        <w:rPr>
          <w:noProof/>
          <w:color w:val="000000"/>
        </w:rPr>
        <w:t xml:space="preserve"> </w:t>
      </w:r>
      <w:r>
        <w:rPr>
          <w:noProof/>
          <w:color w:val="000000"/>
        </w:rPr>
        <w:t xml:space="preserve">tražbina vjerovnika </w:t>
      </w:r>
      <w:r>
        <w:t>ELEKTRONABAVA</w:t>
      </w:r>
      <w:r w:rsidRPr="00597F7C">
        <w:t xml:space="preserve"> d.o.o.</w:t>
      </w:r>
      <w:r w:rsidRPr="00597F7C">
        <w:rPr>
          <w:noProof/>
        </w:rPr>
        <w:t xml:space="preserve"> </w:t>
      </w:r>
      <w:r>
        <w:rPr>
          <w:noProof/>
        </w:rPr>
        <w:t>Viškovo</w:t>
      </w:r>
      <w:r w:rsidRPr="00597F7C">
        <w:rPr>
          <w:noProof/>
        </w:rPr>
        <w:t xml:space="preserve">, </w:t>
      </w:r>
      <w:proofErr w:type="spellStart"/>
      <w:r>
        <w:t>Stupari</w:t>
      </w:r>
      <w:proofErr w:type="spellEnd"/>
      <w:r>
        <w:t xml:space="preserve"> </w:t>
      </w:r>
      <w:proofErr w:type="spellStart"/>
      <w:r>
        <w:t>bb</w:t>
      </w:r>
      <w:proofErr w:type="spellEnd"/>
      <w:r w:rsidRPr="00597F7C">
        <w:rPr>
          <w:noProof/>
        </w:rPr>
        <w:t xml:space="preserve"> (</w:t>
      </w:r>
      <w:r w:rsidRPr="00597F7C">
        <w:t>OIB:</w:t>
      </w:r>
      <w:r w:rsidRPr="00597F7C">
        <w:rPr>
          <w:noProof/>
        </w:rPr>
        <w:t xml:space="preserve"> </w:t>
      </w:r>
      <w:r w:rsidRPr="00464352">
        <w:t>97359361490</w:t>
      </w:r>
      <w:r w:rsidRPr="00597F7C">
        <w:rPr>
          <w:noProof/>
        </w:rPr>
        <w:t>)</w:t>
      </w:r>
      <w:r w:rsidRPr="002B379F">
        <w:rPr>
          <w:noProof/>
          <w:color w:val="000000"/>
        </w:rPr>
        <w:t xml:space="preserve"> </w:t>
      </w:r>
      <w:r w:rsidRPr="002B379F">
        <w:rPr>
          <w:color w:val="000000"/>
        </w:rPr>
        <w:t>utvrđe</w:t>
      </w:r>
      <w:r>
        <w:rPr>
          <w:color w:val="000000"/>
        </w:rPr>
        <w:t>na je u ukupnom</w:t>
      </w:r>
      <w:r w:rsidRPr="002B379F">
        <w:rPr>
          <w:color w:val="000000"/>
        </w:rPr>
        <w:t xml:space="preserve"> iznos</w:t>
      </w:r>
      <w:r>
        <w:rPr>
          <w:color w:val="000000"/>
        </w:rPr>
        <w:t>u od</w:t>
      </w:r>
      <w:r w:rsidRPr="002B379F">
        <w:rPr>
          <w:color w:val="000000"/>
        </w:rPr>
        <w:t xml:space="preserve"> </w:t>
      </w:r>
      <w:r>
        <w:rPr>
          <w:noProof/>
          <w:color w:val="000000"/>
        </w:rPr>
        <w:t>776,00</w:t>
      </w:r>
      <w:r w:rsidRPr="002B379F">
        <w:rPr>
          <w:noProof/>
          <w:color w:val="000000"/>
        </w:rPr>
        <w:t xml:space="preserve"> </w:t>
      </w:r>
      <w:r>
        <w:rPr>
          <w:color w:val="000000"/>
        </w:rPr>
        <w:t>kn.</w:t>
      </w:r>
      <w:r w:rsidRPr="002B379F">
        <w:rPr>
          <w:color w:val="000000"/>
        </w:rPr>
        <w:t xml:space="preserve"> </w:t>
      </w:r>
      <w:r>
        <w:rPr>
          <w:color w:val="000000"/>
        </w:rPr>
        <w:t xml:space="preserve">Dužnik se obvezuje namiriti tražbinu jednokratno po pravomoćnosti Rješenja o odobrenju sklapanja </w:t>
      </w:r>
      <w:proofErr w:type="spellStart"/>
      <w:r>
        <w:rPr>
          <w:color w:val="000000"/>
        </w:rPr>
        <w:t>predstečajne</w:t>
      </w:r>
      <w:proofErr w:type="spellEnd"/>
      <w:r>
        <w:rPr>
          <w:color w:val="000000"/>
        </w:rPr>
        <w:t xml:space="preserve"> nagodbe pred Trgovačkim sudom;</w:t>
      </w:r>
    </w:p>
    <w:p w:rsidRDefault="009C26FD" w:rsidP="009C26FD" w:rsidR="009C26FD">
      <w:pPr>
        <w:jc w:val="both"/>
        <w:rPr>
          <w:bCs/>
        </w:rPr>
      </w:pPr>
    </w:p>
    <w:p w:rsidRDefault="009C26FD" w:rsidP="009C26FD" w:rsidR="009C26FD" w:rsidRPr="00750039">
      <w:pPr>
        <w:jc w:val="both"/>
        <w:rPr>
          <w:color w:val="000000"/>
        </w:rPr>
      </w:pPr>
      <w:r>
        <w:rPr>
          <w:noProof/>
          <w:color w:val="000000"/>
        </w:rPr>
        <w:t>10.</w:t>
      </w:r>
      <w:r w:rsidRPr="002B379F">
        <w:rPr>
          <w:noProof/>
          <w:color w:val="000000"/>
        </w:rPr>
        <w:t xml:space="preserve"> </w:t>
      </w:r>
      <w:r>
        <w:rPr>
          <w:noProof/>
          <w:color w:val="000000"/>
        </w:rPr>
        <w:t xml:space="preserve">tražbina vjerovnika </w:t>
      </w:r>
      <w:r>
        <w:t xml:space="preserve">FINA, </w:t>
      </w:r>
      <w:r>
        <w:rPr>
          <w:noProof/>
        </w:rPr>
        <w:t xml:space="preserve">Ulica grada Vukovara 70, Zagreb </w:t>
      </w:r>
      <w:r w:rsidRPr="00597F7C">
        <w:rPr>
          <w:noProof/>
        </w:rPr>
        <w:t>(</w:t>
      </w:r>
      <w:r w:rsidRPr="00597F7C">
        <w:t>OIB:</w:t>
      </w:r>
      <w:r w:rsidRPr="00597F7C">
        <w:rPr>
          <w:noProof/>
        </w:rPr>
        <w:t xml:space="preserve"> </w:t>
      </w:r>
      <w:r w:rsidRPr="00464352">
        <w:t>85821130368</w:t>
      </w:r>
      <w:r w:rsidRPr="00597F7C">
        <w:rPr>
          <w:noProof/>
        </w:rPr>
        <w:t>)</w:t>
      </w:r>
      <w:r w:rsidRPr="002B379F">
        <w:rPr>
          <w:noProof/>
          <w:color w:val="000000"/>
        </w:rPr>
        <w:t xml:space="preserve"> </w:t>
      </w:r>
      <w:r w:rsidRPr="002B379F">
        <w:rPr>
          <w:color w:val="000000"/>
        </w:rPr>
        <w:t>utvrđe</w:t>
      </w:r>
      <w:r>
        <w:rPr>
          <w:color w:val="000000"/>
        </w:rPr>
        <w:t>na je u ukupnom</w:t>
      </w:r>
      <w:r w:rsidRPr="002B379F">
        <w:rPr>
          <w:color w:val="000000"/>
        </w:rPr>
        <w:t xml:space="preserve"> iznos</w:t>
      </w:r>
      <w:r>
        <w:rPr>
          <w:color w:val="000000"/>
        </w:rPr>
        <w:t>u od</w:t>
      </w:r>
      <w:r w:rsidRPr="002B379F">
        <w:rPr>
          <w:color w:val="000000"/>
        </w:rPr>
        <w:t xml:space="preserve"> </w:t>
      </w:r>
      <w:r>
        <w:rPr>
          <w:noProof/>
          <w:color w:val="000000"/>
        </w:rPr>
        <w:t>406,00</w:t>
      </w:r>
      <w:r w:rsidRPr="002B379F">
        <w:rPr>
          <w:noProof/>
          <w:color w:val="000000"/>
        </w:rPr>
        <w:t xml:space="preserve"> </w:t>
      </w:r>
      <w:r>
        <w:rPr>
          <w:color w:val="000000"/>
        </w:rPr>
        <w:t>kn.</w:t>
      </w:r>
      <w:r w:rsidRPr="002B379F">
        <w:rPr>
          <w:color w:val="000000"/>
        </w:rPr>
        <w:t xml:space="preserve"> </w:t>
      </w:r>
      <w:r>
        <w:rPr>
          <w:color w:val="000000"/>
        </w:rPr>
        <w:t xml:space="preserve">Dužnik se obvezuje namiriti tražbinu jednokratno po pravomoćnosti Rješenja o odobrenju sklapanja </w:t>
      </w:r>
      <w:proofErr w:type="spellStart"/>
      <w:r>
        <w:rPr>
          <w:color w:val="000000"/>
        </w:rPr>
        <w:t>predstečajne</w:t>
      </w:r>
      <w:proofErr w:type="spellEnd"/>
      <w:r>
        <w:rPr>
          <w:color w:val="000000"/>
        </w:rPr>
        <w:t xml:space="preserve"> nagodbe pred Trgovačkim sudom;</w:t>
      </w:r>
    </w:p>
    <w:p w:rsidRDefault="009C26FD" w:rsidP="009C26FD" w:rsidR="009C26FD">
      <w:pPr>
        <w:jc w:val="both"/>
        <w:rPr>
          <w:bCs/>
        </w:rPr>
      </w:pPr>
    </w:p>
    <w:p w:rsidRDefault="009C26FD" w:rsidP="009C26FD" w:rsidR="009C26FD" w:rsidRPr="00750039">
      <w:pPr>
        <w:jc w:val="both"/>
        <w:rPr>
          <w:color w:val="000000"/>
        </w:rPr>
      </w:pPr>
      <w:r>
        <w:rPr>
          <w:noProof/>
          <w:color w:val="000000"/>
        </w:rPr>
        <w:t>11.</w:t>
      </w:r>
      <w:r w:rsidRPr="002B379F">
        <w:rPr>
          <w:noProof/>
          <w:color w:val="000000"/>
        </w:rPr>
        <w:t xml:space="preserve"> </w:t>
      </w:r>
      <w:r>
        <w:rPr>
          <w:noProof/>
          <w:color w:val="000000"/>
        </w:rPr>
        <w:t xml:space="preserve">tražbina vjerovnika </w:t>
      </w:r>
      <w:r>
        <w:t xml:space="preserve">GRAD KASTAV, Zakona </w:t>
      </w:r>
      <w:proofErr w:type="spellStart"/>
      <w:r>
        <w:t>kastafskega</w:t>
      </w:r>
      <w:proofErr w:type="spellEnd"/>
      <w:r>
        <w:t xml:space="preserve"> 3, Kastav </w:t>
      </w:r>
      <w:r w:rsidRPr="00597F7C">
        <w:rPr>
          <w:noProof/>
        </w:rPr>
        <w:t>(</w:t>
      </w:r>
      <w:r w:rsidRPr="00597F7C">
        <w:t>OIB:</w:t>
      </w:r>
      <w:r w:rsidRPr="00597F7C">
        <w:rPr>
          <w:noProof/>
        </w:rPr>
        <w:t xml:space="preserve"> </w:t>
      </w:r>
      <w:r>
        <w:t>54394236461</w:t>
      </w:r>
      <w:r w:rsidRPr="00597F7C">
        <w:rPr>
          <w:noProof/>
        </w:rPr>
        <w:t>)</w:t>
      </w:r>
      <w:r w:rsidRPr="002B379F">
        <w:rPr>
          <w:noProof/>
          <w:color w:val="000000"/>
        </w:rPr>
        <w:t xml:space="preserve"> </w:t>
      </w:r>
      <w:r w:rsidRPr="002B379F">
        <w:rPr>
          <w:color w:val="000000"/>
        </w:rPr>
        <w:t>utvrđe</w:t>
      </w:r>
      <w:r>
        <w:rPr>
          <w:color w:val="000000"/>
        </w:rPr>
        <w:t>na je u ukupnom</w:t>
      </w:r>
      <w:r w:rsidRPr="002B379F">
        <w:rPr>
          <w:color w:val="000000"/>
        </w:rPr>
        <w:t xml:space="preserve"> iznos</w:t>
      </w:r>
      <w:r>
        <w:rPr>
          <w:color w:val="000000"/>
        </w:rPr>
        <w:t>u od</w:t>
      </w:r>
      <w:r w:rsidRPr="002B379F">
        <w:rPr>
          <w:color w:val="000000"/>
        </w:rPr>
        <w:t xml:space="preserve"> </w:t>
      </w:r>
      <w:r>
        <w:rPr>
          <w:noProof/>
          <w:color w:val="000000"/>
        </w:rPr>
        <w:t>1.549,10</w:t>
      </w:r>
      <w:r w:rsidRPr="002B379F">
        <w:rPr>
          <w:noProof/>
          <w:color w:val="000000"/>
        </w:rPr>
        <w:t xml:space="preserve"> </w:t>
      </w:r>
      <w:r>
        <w:rPr>
          <w:color w:val="000000"/>
        </w:rPr>
        <w:t>kn.</w:t>
      </w:r>
      <w:r w:rsidRPr="002B379F">
        <w:rPr>
          <w:color w:val="000000"/>
        </w:rPr>
        <w:t xml:space="preserve"> </w:t>
      </w:r>
      <w:r>
        <w:rPr>
          <w:color w:val="000000"/>
        </w:rPr>
        <w:t xml:space="preserve">Dužnik se obvezuje namiriti tražbinu jednokratno po pravomoćnosti Rješenja o odobrenju sklapanja </w:t>
      </w:r>
      <w:proofErr w:type="spellStart"/>
      <w:r>
        <w:rPr>
          <w:color w:val="000000"/>
        </w:rPr>
        <w:t>predstečajne</w:t>
      </w:r>
      <w:proofErr w:type="spellEnd"/>
      <w:r>
        <w:rPr>
          <w:color w:val="000000"/>
        </w:rPr>
        <w:t xml:space="preserve"> nagodbe pred Trgovačkim sudom;</w:t>
      </w:r>
    </w:p>
    <w:p w:rsidRDefault="009C26FD" w:rsidP="009C26FD" w:rsidR="009C26FD">
      <w:pPr>
        <w:jc w:val="both"/>
        <w:rPr>
          <w:bCs/>
        </w:rPr>
      </w:pPr>
    </w:p>
    <w:p w:rsidRDefault="009C26FD" w:rsidP="009C26FD" w:rsidR="009C26FD">
      <w:pPr>
        <w:jc w:val="both"/>
        <w:rPr>
          <w:color w:val="000000"/>
        </w:rPr>
      </w:pPr>
      <w:r>
        <w:rPr>
          <w:noProof/>
          <w:color w:val="000000"/>
        </w:rPr>
        <w:t>12</w:t>
      </w:r>
      <w:r w:rsidRPr="009F55A7">
        <w:rPr>
          <w:noProof/>
          <w:color w:val="000000"/>
        </w:rPr>
        <w:t xml:space="preserve">. </w:t>
      </w:r>
      <w:r>
        <w:rPr>
          <w:noProof/>
          <w:color w:val="000000"/>
        </w:rPr>
        <w:t>tražbina vjerovnika GRAD RIJEKA, Titov trg 3, Rijeka</w:t>
      </w:r>
      <w:r w:rsidRPr="009F55A7">
        <w:rPr>
          <w:noProof/>
          <w:color w:val="000000"/>
        </w:rPr>
        <w:t xml:space="preserve"> </w:t>
      </w:r>
      <w:r>
        <w:rPr>
          <w:noProof/>
          <w:color w:val="000000"/>
        </w:rPr>
        <w:t>(</w:t>
      </w:r>
      <w:r w:rsidRPr="009F55A7">
        <w:rPr>
          <w:color w:val="000000"/>
        </w:rPr>
        <w:t>OIB:</w:t>
      </w:r>
      <w:r w:rsidRPr="009F55A7">
        <w:rPr>
          <w:noProof/>
          <w:color w:val="000000"/>
        </w:rPr>
        <w:t xml:space="preserve"> </w:t>
      </w:r>
      <w:r>
        <w:t>54382731928</w:t>
      </w:r>
      <w:r>
        <w:rPr>
          <w:noProof/>
          <w:color w:val="000000"/>
        </w:rPr>
        <w:t>)</w:t>
      </w:r>
      <w:r w:rsidRPr="009F55A7">
        <w:rPr>
          <w:noProof/>
          <w:color w:val="000000"/>
        </w:rPr>
        <w:t xml:space="preserve"> </w:t>
      </w:r>
      <w:r w:rsidRPr="009F55A7">
        <w:rPr>
          <w:color w:val="000000"/>
        </w:rPr>
        <w:t>utvrđen</w:t>
      </w:r>
      <w:r>
        <w:rPr>
          <w:color w:val="000000"/>
        </w:rPr>
        <w:t xml:space="preserve">a je u ukupnom </w:t>
      </w:r>
      <w:r w:rsidRPr="009F55A7">
        <w:rPr>
          <w:color w:val="000000"/>
        </w:rPr>
        <w:t>iznos</w:t>
      </w:r>
      <w:r>
        <w:rPr>
          <w:color w:val="000000"/>
        </w:rPr>
        <w:t>u</w:t>
      </w:r>
      <w:r w:rsidRPr="009F55A7">
        <w:rPr>
          <w:color w:val="000000"/>
        </w:rPr>
        <w:t xml:space="preserve"> </w:t>
      </w:r>
      <w:r>
        <w:rPr>
          <w:color w:val="000000"/>
        </w:rPr>
        <w:t>od</w:t>
      </w:r>
      <w:r w:rsidRPr="009F55A7">
        <w:rPr>
          <w:color w:val="000000"/>
        </w:rPr>
        <w:t xml:space="preserve"> </w:t>
      </w:r>
      <w:r>
        <w:rPr>
          <w:noProof/>
          <w:color w:val="000000"/>
        </w:rPr>
        <w:t>31.132,43</w:t>
      </w:r>
      <w:r w:rsidRPr="009F55A7">
        <w:rPr>
          <w:noProof/>
          <w:color w:val="000000"/>
        </w:rPr>
        <w:t xml:space="preserve"> </w:t>
      </w:r>
      <w:r>
        <w:rPr>
          <w:color w:val="000000"/>
        </w:rPr>
        <w:t>kn.</w:t>
      </w:r>
      <w:r w:rsidRPr="009F55A7">
        <w:rPr>
          <w:color w:val="000000"/>
        </w:rPr>
        <w:t xml:space="preserve"> </w:t>
      </w:r>
      <w:r>
        <w:rPr>
          <w:color w:val="000000"/>
        </w:rPr>
        <w:t xml:space="preserve">Dužnik se obvezuje namiriti tražbinu u 12 mjesečnih rata prema otplatnom planu vjerovnika, po pravomoćnosti Rješenja o odobrenju sklapanja </w:t>
      </w:r>
      <w:proofErr w:type="spellStart"/>
      <w:r>
        <w:rPr>
          <w:color w:val="000000"/>
        </w:rPr>
        <w:t>predstečajne</w:t>
      </w:r>
      <w:proofErr w:type="spellEnd"/>
      <w:r>
        <w:rPr>
          <w:color w:val="000000"/>
        </w:rPr>
        <w:t xml:space="preserve"> nagodbe pred Trgovačkim sudom;</w:t>
      </w:r>
    </w:p>
    <w:p w:rsidRDefault="009C26FD" w:rsidP="009C26FD" w:rsidR="009C26FD">
      <w:pPr>
        <w:jc w:val="both"/>
        <w:rPr>
          <w:color w:val="000000"/>
        </w:rPr>
      </w:pPr>
    </w:p>
    <w:p w:rsidRDefault="009C26FD" w:rsidP="009C26FD" w:rsidR="009C26FD" w:rsidRPr="00750039">
      <w:pPr>
        <w:jc w:val="both"/>
        <w:rPr>
          <w:color w:val="000000"/>
        </w:rPr>
      </w:pPr>
      <w:r>
        <w:rPr>
          <w:noProof/>
          <w:color w:val="000000"/>
        </w:rPr>
        <w:t>13.</w:t>
      </w:r>
      <w:r w:rsidRPr="002B379F">
        <w:rPr>
          <w:noProof/>
          <w:color w:val="000000"/>
        </w:rPr>
        <w:t xml:space="preserve"> </w:t>
      </w:r>
      <w:r>
        <w:rPr>
          <w:noProof/>
          <w:color w:val="000000"/>
        </w:rPr>
        <w:t xml:space="preserve">tražbina vjerovnika </w:t>
      </w:r>
      <w:r>
        <w:t xml:space="preserve">HEP-Opskrba d.o.o. Zagreb, Ulica grada Vukovara 37 </w:t>
      </w:r>
      <w:r w:rsidRPr="00597F7C">
        <w:rPr>
          <w:noProof/>
        </w:rPr>
        <w:t>(</w:t>
      </w:r>
      <w:r w:rsidRPr="00597F7C">
        <w:t>OIB:</w:t>
      </w:r>
      <w:r w:rsidRPr="00597F7C">
        <w:rPr>
          <w:noProof/>
        </w:rPr>
        <w:t xml:space="preserve"> </w:t>
      </w:r>
      <w:r w:rsidRPr="00912479">
        <w:t>63073332379</w:t>
      </w:r>
      <w:r w:rsidRPr="00597F7C">
        <w:rPr>
          <w:noProof/>
        </w:rPr>
        <w:t>)</w:t>
      </w:r>
      <w:r w:rsidRPr="002B379F">
        <w:rPr>
          <w:noProof/>
          <w:color w:val="000000"/>
        </w:rPr>
        <w:t xml:space="preserve"> </w:t>
      </w:r>
      <w:r w:rsidRPr="002B379F">
        <w:rPr>
          <w:color w:val="000000"/>
        </w:rPr>
        <w:t>utvrđe</w:t>
      </w:r>
      <w:r>
        <w:rPr>
          <w:color w:val="000000"/>
        </w:rPr>
        <w:t>na je u ukupnom</w:t>
      </w:r>
      <w:r w:rsidRPr="002B379F">
        <w:rPr>
          <w:color w:val="000000"/>
        </w:rPr>
        <w:t xml:space="preserve"> iznos</w:t>
      </w:r>
      <w:r>
        <w:rPr>
          <w:color w:val="000000"/>
        </w:rPr>
        <w:t>u od</w:t>
      </w:r>
      <w:r w:rsidRPr="002B379F">
        <w:rPr>
          <w:color w:val="000000"/>
        </w:rPr>
        <w:t xml:space="preserve"> </w:t>
      </w:r>
      <w:r>
        <w:rPr>
          <w:noProof/>
          <w:color w:val="000000"/>
        </w:rPr>
        <w:t>367,92</w:t>
      </w:r>
      <w:r w:rsidRPr="002B379F">
        <w:rPr>
          <w:noProof/>
          <w:color w:val="000000"/>
        </w:rPr>
        <w:t xml:space="preserve"> </w:t>
      </w:r>
      <w:r>
        <w:rPr>
          <w:color w:val="000000"/>
        </w:rPr>
        <w:t>kn.</w:t>
      </w:r>
      <w:r w:rsidRPr="002B379F">
        <w:rPr>
          <w:color w:val="000000"/>
        </w:rPr>
        <w:t xml:space="preserve"> </w:t>
      </w:r>
      <w:r>
        <w:rPr>
          <w:color w:val="000000"/>
        </w:rPr>
        <w:t xml:space="preserve">Dužnik se obvezuje namiriti tražbinu jednokratno po pravomoćnosti Rješenja o odobrenju sklapanja </w:t>
      </w:r>
      <w:proofErr w:type="spellStart"/>
      <w:r>
        <w:rPr>
          <w:color w:val="000000"/>
        </w:rPr>
        <w:t>predstečajne</w:t>
      </w:r>
      <w:proofErr w:type="spellEnd"/>
      <w:r>
        <w:rPr>
          <w:color w:val="000000"/>
        </w:rPr>
        <w:t xml:space="preserve"> nagodbe pred Trgovačkim sudom;</w:t>
      </w:r>
    </w:p>
    <w:p w:rsidRDefault="009C26FD" w:rsidP="009C26FD" w:rsidR="009C26FD">
      <w:pPr>
        <w:jc w:val="both"/>
        <w:rPr>
          <w:bCs/>
        </w:rPr>
      </w:pPr>
    </w:p>
    <w:p w:rsidRDefault="009C26FD" w:rsidP="009C26FD" w:rsidR="009C26FD" w:rsidRPr="00750039">
      <w:pPr>
        <w:jc w:val="both"/>
        <w:rPr>
          <w:color w:val="000000"/>
        </w:rPr>
      </w:pPr>
      <w:r>
        <w:rPr>
          <w:noProof/>
          <w:color w:val="000000"/>
        </w:rPr>
        <w:t>14.</w:t>
      </w:r>
      <w:r w:rsidRPr="002B379F">
        <w:rPr>
          <w:noProof/>
          <w:color w:val="000000"/>
        </w:rPr>
        <w:t xml:space="preserve"> </w:t>
      </w:r>
      <w:r w:rsidRPr="00BC358A">
        <w:rPr>
          <w:noProof/>
        </w:rPr>
        <w:t xml:space="preserve">tražbina vjerovnika </w:t>
      </w:r>
      <w:r w:rsidRPr="00BC358A">
        <w:t xml:space="preserve">HEP-Operator distribucijskog sustava d.o.o. Zagreb, Ulica grada Vukovara 37 </w:t>
      </w:r>
      <w:r w:rsidRPr="00BC358A">
        <w:rPr>
          <w:noProof/>
        </w:rPr>
        <w:t>(</w:t>
      </w:r>
      <w:r w:rsidRPr="00BC358A">
        <w:t>OIB:</w:t>
      </w:r>
      <w:r w:rsidRPr="00BC358A">
        <w:rPr>
          <w:noProof/>
        </w:rPr>
        <w:t xml:space="preserve"> </w:t>
      </w:r>
      <w:r w:rsidRPr="00BC358A">
        <w:t>46830600751</w:t>
      </w:r>
      <w:r w:rsidRPr="00BC358A">
        <w:rPr>
          <w:noProof/>
        </w:rPr>
        <w:t>)</w:t>
      </w:r>
      <w:r w:rsidRPr="002B379F">
        <w:rPr>
          <w:noProof/>
          <w:color w:val="000000"/>
        </w:rPr>
        <w:t xml:space="preserve"> </w:t>
      </w:r>
      <w:r w:rsidRPr="002B379F">
        <w:rPr>
          <w:color w:val="000000"/>
        </w:rPr>
        <w:t>utvrđe</w:t>
      </w:r>
      <w:r>
        <w:rPr>
          <w:color w:val="000000"/>
        </w:rPr>
        <w:t>na je u ukupnom</w:t>
      </w:r>
      <w:r w:rsidRPr="002B379F">
        <w:rPr>
          <w:color w:val="000000"/>
        </w:rPr>
        <w:t xml:space="preserve"> iznos</w:t>
      </w:r>
      <w:r>
        <w:rPr>
          <w:color w:val="000000"/>
        </w:rPr>
        <w:t>u od</w:t>
      </w:r>
      <w:r w:rsidRPr="002B379F">
        <w:rPr>
          <w:color w:val="000000"/>
        </w:rPr>
        <w:t xml:space="preserve"> </w:t>
      </w:r>
      <w:r>
        <w:rPr>
          <w:noProof/>
          <w:color w:val="000000"/>
        </w:rPr>
        <w:t>687,21</w:t>
      </w:r>
      <w:r w:rsidRPr="002B379F">
        <w:rPr>
          <w:noProof/>
          <w:color w:val="000000"/>
        </w:rPr>
        <w:t xml:space="preserve"> </w:t>
      </w:r>
      <w:r>
        <w:rPr>
          <w:color w:val="000000"/>
        </w:rPr>
        <w:t>kn.</w:t>
      </w:r>
      <w:r w:rsidRPr="002B379F">
        <w:rPr>
          <w:color w:val="000000"/>
        </w:rPr>
        <w:t xml:space="preserve"> </w:t>
      </w:r>
      <w:r>
        <w:rPr>
          <w:color w:val="000000"/>
        </w:rPr>
        <w:t xml:space="preserve">Dužnik se obvezuje namiriti tražbinu jednokratno po pravomoćnosti Rješenja o odobrenju sklapanja </w:t>
      </w:r>
      <w:proofErr w:type="spellStart"/>
      <w:r>
        <w:rPr>
          <w:color w:val="000000"/>
        </w:rPr>
        <w:t>predstečajne</w:t>
      </w:r>
      <w:proofErr w:type="spellEnd"/>
      <w:r>
        <w:rPr>
          <w:color w:val="000000"/>
        </w:rPr>
        <w:t xml:space="preserve"> nagodbe pred Trgovačkim sudom;</w:t>
      </w:r>
    </w:p>
    <w:p w:rsidRDefault="009C26FD" w:rsidP="009C26FD" w:rsidR="009C26FD" w:rsidRPr="00C12C9D">
      <w:pPr>
        <w:jc w:val="both"/>
        <w:rPr>
          <w:bCs/>
        </w:rPr>
      </w:pPr>
    </w:p>
    <w:p w:rsidRDefault="009C26FD" w:rsidP="009C26FD" w:rsidR="009C26FD">
      <w:pPr>
        <w:jc w:val="both"/>
        <w:rPr>
          <w:color w:val="000000"/>
        </w:rPr>
      </w:pPr>
      <w:r>
        <w:rPr>
          <w:noProof/>
          <w:color w:val="000000"/>
        </w:rPr>
        <w:t>15</w:t>
      </w:r>
      <w:r w:rsidRPr="007B5E57">
        <w:rPr>
          <w:noProof/>
          <w:color w:val="000000"/>
        </w:rPr>
        <w:t xml:space="preserve">. </w:t>
      </w:r>
      <w:r>
        <w:rPr>
          <w:noProof/>
          <w:color w:val="000000"/>
        </w:rPr>
        <w:t xml:space="preserve">tražbina vjerovnika </w:t>
      </w:r>
      <w:r w:rsidRPr="00CF520B">
        <w:t>HLB Inženjerski biro d. o. o.</w:t>
      </w:r>
      <w:r w:rsidRPr="00CF520B">
        <w:rPr>
          <w:noProof/>
        </w:rPr>
        <w:t xml:space="preserve"> Rijeka, </w:t>
      </w:r>
      <w:r w:rsidRPr="00CF520B">
        <w:t>Strossmayerova 11</w:t>
      </w:r>
      <w:r w:rsidRPr="00CF520B">
        <w:rPr>
          <w:noProof/>
        </w:rPr>
        <w:t xml:space="preserve"> (</w:t>
      </w:r>
      <w:r w:rsidRPr="00CF520B">
        <w:t>OIB:</w:t>
      </w:r>
      <w:r w:rsidRPr="00CF520B">
        <w:rPr>
          <w:noProof/>
        </w:rPr>
        <w:t xml:space="preserve"> </w:t>
      </w:r>
      <w:r w:rsidRPr="00CF520B">
        <w:t>89015118914</w:t>
      </w:r>
      <w:r w:rsidRPr="00CF520B">
        <w:rPr>
          <w:noProof/>
        </w:rPr>
        <w:t xml:space="preserve">) </w:t>
      </w:r>
      <w:r w:rsidRPr="00750039">
        <w:rPr>
          <w:color w:val="000000"/>
        </w:rPr>
        <w:t>utvrđen</w:t>
      </w:r>
      <w:r>
        <w:rPr>
          <w:color w:val="000000"/>
        </w:rPr>
        <w:t xml:space="preserve">a je u ukupnom </w:t>
      </w:r>
      <w:r w:rsidRPr="00750039">
        <w:rPr>
          <w:color w:val="000000"/>
        </w:rPr>
        <w:t>iznos</w:t>
      </w:r>
      <w:r>
        <w:rPr>
          <w:color w:val="000000"/>
        </w:rPr>
        <w:t>u od</w:t>
      </w:r>
      <w:r w:rsidRPr="00750039">
        <w:rPr>
          <w:color w:val="000000"/>
        </w:rPr>
        <w:t xml:space="preserve"> </w:t>
      </w:r>
      <w:r>
        <w:rPr>
          <w:noProof/>
          <w:color w:val="000000"/>
        </w:rPr>
        <w:t xml:space="preserve">6.250,00 </w:t>
      </w:r>
      <w:r>
        <w:rPr>
          <w:color w:val="000000"/>
        </w:rPr>
        <w:t xml:space="preserve">kn. Dužnik se obvezuje namiriti tražbinu u 4 mjesečne rate, po pravomoćnosti Rješenja o odobrenju sklapanja </w:t>
      </w:r>
      <w:proofErr w:type="spellStart"/>
      <w:r>
        <w:rPr>
          <w:color w:val="000000"/>
        </w:rPr>
        <w:t>predstečajne</w:t>
      </w:r>
      <w:proofErr w:type="spellEnd"/>
      <w:r>
        <w:rPr>
          <w:color w:val="000000"/>
        </w:rPr>
        <w:t xml:space="preserve"> nagodbe pred Trgovačkim sudom, s time da prva mjesečna rata iznosi 1.450,00 kn, a preostale 3 rate iznose po 1.600,00 kn;</w:t>
      </w:r>
    </w:p>
    <w:p w:rsidRDefault="009C26FD" w:rsidP="009C26FD" w:rsidR="009C26FD">
      <w:pPr>
        <w:jc w:val="both"/>
        <w:rPr>
          <w:bCs/>
        </w:rPr>
      </w:pPr>
    </w:p>
    <w:p w:rsidRDefault="009C26FD" w:rsidP="009C26FD" w:rsidR="009C26FD" w:rsidRPr="00750039">
      <w:pPr>
        <w:jc w:val="both"/>
        <w:rPr>
          <w:color w:val="000000"/>
        </w:rPr>
      </w:pPr>
      <w:r>
        <w:rPr>
          <w:noProof/>
          <w:color w:val="000000"/>
        </w:rPr>
        <w:t>16</w:t>
      </w:r>
      <w:r w:rsidRPr="007B5E57">
        <w:rPr>
          <w:noProof/>
          <w:color w:val="000000"/>
        </w:rPr>
        <w:t xml:space="preserve">. </w:t>
      </w:r>
      <w:r>
        <w:rPr>
          <w:noProof/>
          <w:color w:val="000000"/>
        </w:rPr>
        <w:t xml:space="preserve">tražbina vjerovnika </w:t>
      </w:r>
      <w:r>
        <w:t>HP – Hrvatska pošta</w:t>
      </w:r>
      <w:r w:rsidRPr="00CF520B">
        <w:t xml:space="preserve"> d. </w:t>
      </w:r>
      <w:r>
        <w:t>d.</w:t>
      </w:r>
      <w:r w:rsidRPr="00CF520B">
        <w:rPr>
          <w:noProof/>
        </w:rPr>
        <w:t xml:space="preserve"> </w:t>
      </w:r>
      <w:r>
        <w:rPr>
          <w:noProof/>
        </w:rPr>
        <w:t>Zagreb</w:t>
      </w:r>
      <w:r w:rsidRPr="00CF520B">
        <w:rPr>
          <w:noProof/>
        </w:rPr>
        <w:t xml:space="preserve">, </w:t>
      </w:r>
      <w:proofErr w:type="spellStart"/>
      <w:r w:rsidRPr="00CF520B">
        <w:t>Jurišićeva</w:t>
      </w:r>
      <w:proofErr w:type="spellEnd"/>
      <w:r w:rsidRPr="00CF520B">
        <w:t xml:space="preserve"> 13</w:t>
      </w:r>
      <w:r w:rsidRPr="00CF520B">
        <w:rPr>
          <w:noProof/>
        </w:rPr>
        <w:t xml:space="preserve"> (</w:t>
      </w:r>
      <w:r w:rsidRPr="00CF520B">
        <w:t>OIB:</w:t>
      </w:r>
      <w:r w:rsidRPr="00CF520B">
        <w:rPr>
          <w:noProof/>
        </w:rPr>
        <w:t xml:space="preserve"> </w:t>
      </w:r>
      <w:r w:rsidRPr="00CF520B">
        <w:t>87311810356</w:t>
      </w:r>
      <w:r w:rsidRPr="00CF520B">
        <w:rPr>
          <w:noProof/>
        </w:rPr>
        <w:t xml:space="preserve">) </w:t>
      </w:r>
      <w:r w:rsidRPr="00750039">
        <w:rPr>
          <w:color w:val="000000"/>
        </w:rPr>
        <w:t>utvrđen</w:t>
      </w:r>
      <w:r>
        <w:rPr>
          <w:color w:val="000000"/>
        </w:rPr>
        <w:t xml:space="preserve">a je u ukupnom </w:t>
      </w:r>
      <w:r w:rsidRPr="00750039">
        <w:rPr>
          <w:color w:val="000000"/>
        </w:rPr>
        <w:t>iznos</w:t>
      </w:r>
      <w:r>
        <w:rPr>
          <w:color w:val="000000"/>
        </w:rPr>
        <w:t>u od</w:t>
      </w:r>
      <w:r w:rsidRPr="00750039">
        <w:rPr>
          <w:color w:val="000000"/>
        </w:rPr>
        <w:t xml:space="preserve"> </w:t>
      </w:r>
      <w:r>
        <w:rPr>
          <w:noProof/>
          <w:color w:val="000000"/>
        </w:rPr>
        <w:t xml:space="preserve">227,46 </w:t>
      </w:r>
      <w:r>
        <w:rPr>
          <w:color w:val="000000"/>
        </w:rPr>
        <w:t xml:space="preserve">kn. Dužnik se obvezuje namiriti tražbinu jednokratno po pravomoćnosti Rješenja o odobrenju sklapanja </w:t>
      </w:r>
      <w:proofErr w:type="spellStart"/>
      <w:r>
        <w:rPr>
          <w:color w:val="000000"/>
        </w:rPr>
        <w:t>predstečajne</w:t>
      </w:r>
      <w:proofErr w:type="spellEnd"/>
      <w:r>
        <w:rPr>
          <w:color w:val="000000"/>
        </w:rPr>
        <w:t xml:space="preserve"> nagodbe pred Trgovačkim sudom;</w:t>
      </w:r>
    </w:p>
    <w:p w:rsidRDefault="009C26FD" w:rsidP="009C26FD" w:rsidR="009C26FD">
      <w:pPr>
        <w:jc w:val="both"/>
        <w:rPr>
          <w:bCs/>
        </w:rPr>
      </w:pPr>
    </w:p>
    <w:p w:rsidRDefault="009C26FD" w:rsidP="009C26FD" w:rsidR="009C26FD" w:rsidRPr="00750039">
      <w:pPr>
        <w:jc w:val="both"/>
        <w:rPr>
          <w:color w:val="000000"/>
        </w:rPr>
      </w:pPr>
      <w:r>
        <w:rPr>
          <w:noProof/>
          <w:color w:val="000000"/>
        </w:rPr>
        <w:t>17</w:t>
      </w:r>
      <w:r w:rsidRPr="007B5E57">
        <w:rPr>
          <w:noProof/>
          <w:color w:val="000000"/>
        </w:rPr>
        <w:t xml:space="preserve">. </w:t>
      </w:r>
      <w:r>
        <w:rPr>
          <w:noProof/>
          <w:color w:val="000000"/>
        </w:rPr>
        <w:t xml:space="preserve">tražbina </w:t>
      </w:r>
      <w:r w:rsidRPr="00CF520B">
        <w:rPr>
          <w:noProof/>
        </w:rPr>
        <w:t xml:space="preserve">vjerovnika </w:t>
      </w:r>
      <w:r w:rsidRPr="00CF520B">
        <w:t>Hrvatska radiotelevizija</w:t>
      </w:r>
      <w:r>
        <w:t>,</w:t>
      </w:r>
      <w:r w:rsidRPr="00CF520B">
        <w:t xml:space="preserve"> Prisavlje3</w:t>
      </w:r>
      <w:r>
        <w:rPr>
          <w:rFonts w:cs="Arial"/>
          <w:color w:val="003366"/>
          <w:sz w:val="18"/>
          <w:szCs w:val="18"/>
        </w:rPr>
        <w:t xml:space="preserve">, </w:t>
      </w:r>
      <w:r>
        <w:rPr>
          <w:noProof/>
        </w:rPr>
        <w:t>Zagreb</w:t>
      </w:r>
      <w:r w:rsidRPr="00CF520B">
        <w:rPr>
          <w:noProof/>
        </w:rPr>
        <w:t xml:space="preserve"> (</w:t>
      </w:r>
      <w:r w:rsidRPr="00CF520B">
        <w:t>OIB:</w:t>
      </w:r>
      <w:r w:rsidRPr="00CF520B">
        <w:rPr>
          <w:noProof/>
        </w:rPr>
        <w:t xml:space="preserve"> </w:t>
      </w:r>
      <w:r w:rsidRPr="00CF520B">
        <w:t>68419124305</w:t>
      </w:r>
      <w:r w:rsidRPr="00CF520B">
        <w:rPr>
          <w:noProof/>
        </w:rPr>
        <w:t xml:space="preserve">) </w:t>
      </w:r>
      <w:r w:rsidRPr="00750039">
        <w:rPr>
          <w:color w:val="000000"/>
        </w:rPr>
        <w:t>utvrđen</w:t>
      </w:r>
      <w:r>
        <w:rPr>
          <w:color w:val="000000"/>
        </w:rPr>
        <w:t xml:space="preserve">a je u ukupnom </w:t>
      </w:r>
      <w:r w:rsidRPr="00750039">
        <w:rPr>
          <w:color w:val="000000"/>
        </w:rPr>
        <w:t>iznos</w:t>
      </w:r>
      <w:r>
        <w:rPr>
          <w:color w:val="000000"/>
        </w:rPr>
        <w:t>u od</w:t>
      </w:r>
      <w:r w:rsidRPr="00750039">
        <w:rPr>
          <w:color w:val="000000"/>
        </w:rPr>
        <w:t xml:space="preserve"> </w:t>
      </w:r>
      <w:r>
        <w:rPr>
          <w:noProof/>
          <w:color w:val="000000"/>
        </w:rPr>
        <w:t xml:space="preserve">481,56 </w:t>
      </w:r>
      <w:r>
        <w:rPr>
          <w:color w:val="000000"/>
        </w:rPr>
        <w:t xml:space="preserve">kn. Dužnik se obvezuje namiriti tražbinu jednokratno po pravomoćnosti Rješenja o odobrenju sklapanja </w:t>
      </w:r>
      <w:proofErr w:type="spellStart"/>
      <w:r>
        <w:rPr>
          <w:color w:val="000000"/>
        </w:rPr>
        <w:t>predstečajne</w:t>
      </w:r>
      <w:proofErr w:type="spellEnd"/>
      <w:r>
        <w:rPr>
          <w:color w:val="000000"/>
        </w:rPr>
        <w:t xml:space="preserve"> nagodbe pred Trgovačkim sudom;</w:t>
      </w:r>
    </w:p>
    <w:p w:rsidRDefault="009C26FD" w:rsidP="009C26FD" w:rsidR="009C26FD">
      <w:pPr>
        <w:jc w:val="both"/>
        <w:rPr>
          <w:bCs/>
        </w:rPr>
      </w:pPr>
    </w:p>
    <w:p w:rsidRDefault="009C26FD" w:rsidP="009C26FD" w:rsidR="009C26FD" w:rsidRPr="00750039">
      <w:pPr>
        <w:jc w:val="both"/>
        <w:rPr>
          <w:color w:val="000000"/>
        </w:rPr>
      </w:pPr>
      <w:r>
        <w:rPr>
          <w:noProof/>
          <w:color w:val="000000"/>
        </w:rPr>
        <w:t>18</w:t>
      </w:r>
      <w:r w:rsidRPr="007B5E57">
        <w:rPr>
          <w:noProof/>
          <w:color w:val="000000"/>
        </w:rPr>
        <w:t xml:space="preserve">. </w:t>
      </w:r>
      <w:r>
        <w:rPr>
          <w:noProof/>
          <w:color w:val="000000"/>
        </w:rPr>
        <w:t xml:space="preserve">tražbina </w:t>
      </w:r>
      <w:r w:rsidRPr="00CF520B">
        <w:rPr>
          <w:noProof/>
        </w:rPr>
        <w:t xml:space="preserve">vjerovnika </w:t>
      </w:r>
      <w:r w:rsidRPr="00CF520B">
        <w:t xml:space="preserve">Hrvatske vode, pravna osoba za upravljanje vodama, Grada Vukovara 220, </w:t>
      </w:r>
      <w:r w:rsidRPr="00CF520B">
        <w:rPr>
          <w:noProof/>
        </w:rPr>
        <w:t>Zagreb (</w:t>
      </w:r>
      <w:r w:rsidRPr="00CF520B">
        <w:t>OIB:</w:t>
      </w:r>
      <w:r w:rsidRPr="00CF520B">
        <w:rPr>
          <w:noProof/>
        </w:rPr>
        <w:t xml:space="preserve"> </w:t>
      </w:r>
      <w:r w:rsidRPr="00CF520B">
        <w:t>28921383001</w:t>
      </w:r>
      <w:r w:rsidRPr="00CF520B">
        <w:rPr>
          <w:noProof/>
        </w:rPr>
        <w:t xml:space="preserve">) </w:t>
      </w:r>
      <w:r w:rsidRPr="00750039">
        <w:rPr>
          <w:color w:val="000000"/>
        </w:rPr>
        <w:t>utvrđen</w:t>
      </w:r>
      <w:r>
        <w:rPr>
          <w:color w:val="000000"/>
        </w:rPr>
        <w:t xml:space="preserve">a je u ukupnom </w:t>
      </w:r>
      <w:r w:rsidRPr="00750039">
        <w:rPr>
          <w:color w:val="000000"/>
        </w:rPr>
        <w:t>iznos</w:t>
      </w:r>
      <w:r>
        <w:rPr>
          <w:color w:val="000000"/>
        </w:rPr>
        <w:t>u od</w:t>
      </w:r>
      <w:r w:rsidRPr="00750039">
        <w:rPr>
          <w:color w:val="000000"/>
        </w:rPr>
        <w:t xml:space="preserve"> </w:t>
      </w:r>
      <w:r>
        <w:rPr>
          <w:noProof/>
          <w:color w:val="000000"/>
        </w:rPr>
        <w:t xml:space="preserve">578,58 </w:t>
      </w:r>
      <w:r>
        <w:rPr>
          <w:color w:val="000000"/>
        </w:rPr>
        <w:t xml:space="preserve">kn. Dužnik se obvezuje namiriti tražbinu jednokratno po pravomoćnosti Rješenja o odobrenju sklapanja </w:t>
      </w:r>
      <w:proofErr w:type="spellStart"/>
      <w:r>
        <w:rPr>
          <w:color w:val="000000"/>
        </w:rPr>
        <w:t>predstečajne</w:t>
      </w:r>
      <w:proofErr w:type="spellEnd"/>
      <w:r>
        <w:rPr>
          <w:color w:val="000000"/>
        </w:rPr>
        <w:t xml:space="preserve"> nagodbe pred Trgovačkim sudom;</w:t>
      </w:r>
    </w:p>
    <w:p w:rsidRDefault="009C26FD" w:rsidP="009C26FD" w:rsidR="009C26FD">
      <w:pPr>
        <w:jc w:val="both"/>
        <w:rPr>
          <w:bCs/>
        </w:rPr>
      </w:pPr>
    </w:p>
    <w:p w:rsidRDefault="009C26FD" w:rsidP="009C26FD" w:rsidR="009C26FD">
      <w:pPr>
        <w:jc w:val="both"/>
        <w:rPr>
          <w:color w:val="000000"/>
        </w:rPr>
      </w:pPr>
      <w:r>
        <w:rPr>
          <w:noProof/>
          <w:color w:val="000000"/>
        </w:rPr>
        <w:t>19</w:t>
      </w:r>
      <w:r w:rsidRPr="007B5E57">
        <w:rPr>
          <w:noProof/>
          <w:color w:val="000000"/>
        </w:rPr>
        <w:t xml:space="preserve">. </w:t>
      </w:r>
      <w:r>
        <w:rPr>
          <w:noProof/>
          <w:color w:val="000000"/>
        </w:rPr>
        <w:t xml:space="preserve">tražbina vjerovnika </w:t>
      </w:r>
      <w:r>
        <w:t>ITT-RIJEKA</w:t>
      </w:r>
      <w:r w:rsidRPr="00CF520B">
        <w:t xml:space="preserve"> d. o. o.</w:t>
      </w:r>
      <w:r w:rsidRPr="00CF520B">
        <w:rPr>
          <w:noProof/>
        </w:rPr>
        <w:t xml:space="preserve"> Rijeka, </w:t>
      </w:r>
      <w:r>
        <w:t xml:space="preserve">Ivana </w:t>
      </w:r>
      <w:proofErr w:type="spellStart"/>
      <w:r>
        <w:t>Dežmana</w:t>
      </w:r>
      <w:proofErr w:type="spellEnd"/>
      <w:r>
        <w:t xml:space="preserve"> 4</w:t>
      </w:r>
      <w:r w:rsidRPr="00CF520B">
        <w:rPr>
          <w:noProof/>
        </w:rPr>
        <w:t xml:space="preserve"> (</w:t>
      </w:r>
      <w:r w:rsidRPr="00CF520B">
        <w:t>OIB:</w:t>
      </w:r>
      <w:r w:rsidRPr="00CF520B">
        <w:rPr>
          <w:noProof/>
        </w:rPr>
        <w:t xml:space="preserve"> </w:t>
      </w:r>
      <w:r w:rsidRPr="00C86803">
        <w:t>92100933264</w:t>
      </w:r>
      <w:r w:rsidRPr="00C86803">
        <w:rPr>
          <w:noProof/>
        </w:rPr>
        <w:t xml:space="preserve">) </w:t>
      </w:r>
      <w:r w:rsidRPr="00750039">
        <w:rPr>
          <w:color w:val="000000"/>
        </w:rPr>
        <w:t>utvrđen</w:t>
      </w:r>
      <w:r>
        <w:rPr>
          <w:color w:val="000000"/>
        </w:rPr>
        <w:t xml:space="preserve">a je u ukupnom </w:t>
      </w:r>
      <w:r w:rsidRPr="00750039">
        <w:rPr>
          <w:color w:val="000000"/>
        </w:rPr>
        <w:t>iznos</w:t>
      </w:r>
      <w:r>
        <w:rPr>
          <w:color w:val="000000"/>
        </w:rPr>
        <w:t>u od</w:t>
      </w:r>
      <w:r w:rsidRPr="00750039">
        <w:rPr>
          <w:color w:val="000000"/>
        </w:rPr>
        <w:t xml:space="preserve"> </w:t>
      </w:r>
      <w:r>
        <w:rPr>
          <w:noProof/>
          <w:color w:val="000000"/>
        </w:rPr>
        <w:t xml:space="preserve">6.099,44 </w:t>
      </w:r>
      <w:r>
        <w:rPr>
          <w:color w:val="000000"/>
        </w:rPr>
        <w:t xml:space="preserve">kn. Dužnik se obvezuje namiriti tražbinu u 4 mjesečne rate, po pravomoćnosti Rješenja o odobrenju sklapanja </w:t>
      </w:r>
      <w:proofErr w:type="spellStart"/>
      <w:r>
        <w:rPr>
          <w:color w:val="000000"/>
        </w:rPr>
        <w:t>predstečajne</w:t>
      </w:r>
      <w:proofErr w:type="spellEnd"/>
      <w:r>
        <w:rPr>
          <w:color w:val="000000"/>
        </w:rPr>
        <w:t xml:space="preserve"> nagodbe pred Trgovačkim sudom, s time da prva mjesečna rata iznosi 1.299,44 kn, a preostale 3 rate iznose po 1.600,00 kn;</w:t>
      </w:r>
    </w:p>
    <w:p w:rsidRDefault="009C26FD" w:rsidP="009C26FD" w:rsidR="009C26FD">
      <w:pPr>
        <w:jc w:val="both"/>
        <w:rPr>
          <w:bCs/>
        </w:rPr>
      </w:pPr>
    </w:p>
    <w:p w:rsidRDefault="009C26FD" w:rsidP="009C26FD" w:rsidR="009C26FD" w:rsidRPr="00750039">
      <w:pPr>
        <w:jc w:val="both"/>
        <w:rPr>
          <w:color w:val="000000"/>
        </w:rPr>
      </w:pPr>
      <w:r>
        <w:rPr>
          <w:noProof/>
          <w:color w:val="000000"/>
        </w:rPr>
        <w:t>20</w:t>
      </w:r>
      <w:r w:rsidRPr="007B5E57">
        <w:rPr>
          <w:noProof/>
          <w:color w:val="000000"/>
        </w:rPr>
        <w:t xml:space="preserve">. </w:t>
      </w:r>
      <w:r>
        <w:rPr>
          <w:noProof/>
          <w:color w:val="000000"/>
        </w:rPr>
        <w:t xml:space="preserve">tražbina </w:t>
      </w:r>
      <w:r w:rsidRPr="00CF520B">
        <w:rPr>
          <w:noProof/>
        </w:rPr>
        <w:t xml:space="preserve">vjerovnika </w:t>
      </w:r>
      <w:r>
        <w:t>JAVNI BILJEŽNIK VERA LOVRIĆ LEČIĆ</w:t>
      </w:r>
      <w:r w:rsidRPr="00CF520B">
        <w:t xml:space="preserve">, </w:t>
      </w:r>
      <w:proofErr w:type="spellStart"/>
      <w:r>
        <w:t>Fiorella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Guardia</w:t>
      </w:r>
      <w:proofErr w:type="spellEnd"/>
      <w:r>
        <w:t xml:space="preserve"> 25</w:t>
      </w:r>
      <w:r w:rsidRPr="00CF520B">
        <w:t xml:space="preserve">, </w:t>
      </w:r>
      <w:r>
        <w:rPr>
          <w:noProof/>
        </w:rPr>
        <w:t>Rijeka</w:t>
      </w:r>
      <w:r w:rsidRPr="00CF520B">
        <w:rPr>
          <w:noProof/>
        </w:rPr>
        <w:t xml:space="preserve"> (</w:t>
      </w:r>
      <w:r w:rsidRPr="00CF520B">
        <w:t>OIB:</w:t>
      </w:r>
      <w:r w:rsidRPr="00CF520B">
        <w:rPr>
          <w:noProof/>
        </w:rPr>
        <w:t xml:space="preserve"> </w:t>
      </w:r>
      <w:r>
        <w:t>18613429746</w:t>
      </w:r>
      <w:r w:rsidRPr="00CF520B">
        <w:rPr>
          <w:noProof/>
        </w:rPr>
        <w:t xml:space="preserve">) </w:t>
      </w:r>
      <w:r w:rsidRPr="00750039">
        <w:rPr>
          <w:color w:val="000000"/>
        </w:rPr>
        <w:t>utvrđen</w:t>
      </w:r>
      <w:r>
        <w:rPr>
          <w:color w:val="000000"/>
        </w:rPr>
        <w:t xml:space="preserve">a je u ukupnom </w:t>
      </w:r>
      <w:r w:rsidRPr="00750039">
        <w:rPr>
          <w:color w:val="000000"/>
        </w:rPr>
        <w:t>iznos</w:t>
      </w:r>
      <w:r>
        <w:rPr>
          <w:color w:val="000000"/>
        </w:rPr>
        <w:t>u od</w:t>
      </w:r>
      <w:r w:rsidRPr="00750039">
        <w:rPr>
          <w:color w:val="000000"/>
        </w:rPr>
        <w:t xml:space="preserve"> </w:t>
      </w:r>
      <w:r>
        <w:rPr>
          <w:noProof/>
          <w:color w:val="000000"/>
        </w:rPr>
        <w:t xml:space="preserve">47,50 </w:t>
      </w:r>
      <w:r>
        <w:rPr>
          <w:color w:val="000000"/>
        </w:rPr>
        <w:t xml:space="preserve">kn. Dužnik se obvezuje namiriti tražbinu jednokratno po pravomoćnosti Rješenja o odobrenju sklapanja </w:t>
      </w:r>
      <w:proofErr w:type="spellStart"/>
      <w:r>
        <w:rPr>
          <w:color w:val="000000"/>
        </w:rPr>
        <w:t>predstečajne</w:t>
      </w:r>
      <w:proofErr w:type="spellEnd"/>
      <w:r>
        <w:rPr>
          <w:color w:val="000000"/>
        </w:rPr>
        <w:t xml:space="preserve"> nagodbe pred Trgovačkim sudom;</w:t>
      </w:r>
    </w:p>
    <w:p w:rsidRDefault="009C26FD" w:rsidP="009C26FD" w:rsidR="009C26FD">
      <w:pPr>
        <w:jc w:val="both"/>
        <w:rPr>
          <w:bCs/>
        </w:rPr>
      </w:pPr>
    </w:p>
    <w:p w:rsidRDefault="009C26FD" w:rsidP="009C26FD" w:rsidR="009C26FD">
      <w:pPr>
        <w:jc w:val="both"/>
        <w:rPr>
          <w:color w:val="000000"/>
        </w:rPr>
      </w:pPr>
      <w:r>
        <w:rPr>
          <w:noProof/>
          <w:color w:val="000000"/>
        </w:rPr>
        <w:t>21</w:t>
      </w:r>
      <w:r w:rsidRPr="007B5E57">
        <w:rPr>
          <w:noProof/>
          <w:color w:val="000000"/>
        </w:rPr>
        <w:t xml:space="preserve">. </w:t>
      </w:r>
      <w:r>
        <w:rPr>
          <w:noProof/>
          <w:color w:val="000000"/>
        </w:rPr>
        <w:t xml:space="preserve">tražbina vjerovnika </w:t>
      </w:r>
      <w:r>
        <w:t>KALINA</w:t>
      </w:r>
      <w:r w:rsidRPr="00CF520B">
        <w:t xml:space="preserve"> d. o. o.</w:t>
      </w:r>
      <w:r w:rsidRPr="00CF520B">
        <w:rPr>
          <w:noProof/>
        </w:rPr>
        <w:t xml:space="preserve"> Rijeka, </w:t>
      </w:r>
      <w:r>
        <w:t>Kalina 2</w:t>
      </w:r>
      <w:r w:rsidRPr="00CF520B">
        <w:rPr>
          <w:noProof/>
        </w:rPr>
        <w:t xml:space="preserve"> (</w:t>
      </w:r>
      <w:r w:rsidRPr="00CF520B">
        <w:t>OIB:</w:t>
      </w:r>
      <w:r w:rsidRPr="00CF520B">
        <w:rPr>
          <w:noProof/>
        </w:rPr>
        <w:t xml:space="preserve"> </w:t>
      </w:r>
      <w:r w:rsidRPr="00C86803">
        <w:t>75282802245</w:t>
      </w:r>
      <w:r w:rsidRPr="00C86803">
        <w:rPr>
          <w:noProof/>
        </w:rPr>
        <w:t xml:space="preserve">) </w:t>
      </w:r>
      <w:r w:rsidRPr="00750039">
        <w:rPr>
          <w:color w:val="000000"/>
        </w:rPr>
        <w:t>utvrđen</w:t>
      </w:r>
      <w:r>
        <w:rPr>
          <w:color w:val="000000"/>
        </w:rPr>
        <w:t xml:space="preserve">a je u ukupnom </w:t>
      </w:r>
      <w:r w:rsidRPr="00750039">
        <w:rPr>
          <w:color w:val="000000"/>
        </w:rPr>
        <w:t>iznos</w:t>
      </w:r>
      <w:r>
        <w:rPr>
          <w:color w:val="000000"/>
        </w:rPr>
        <w:t>u od</w:t>
      </w:r>
      <w:r w:rsidRPr="00750039">
        <w:rPr>
          <w:color w:val="000000"/>
        </w:rPr>
        <w:t xml:space="preserve"> </w:t>
      </w:r>
      <w:r>
        <w:rPr>
          <w:noProof/>
          <w:color w:val="000000"/>
        </w:rPr>
        <w:t xml:space="preserve">23.446,56 </w:t>
      </w:r>
      <w:r>
        <w:rPr>
          <w:color w:val="000000"/>
        </w:rPr>
        <w:t xml:space="preserve">kn. Dužnik se obvezuje namiriti tražbinu u 12 mjesečnih rata, po pravomoćnosti Rješenja o odobrenju sklapanja </w:t>
      </w:r>
      <w:proofErr w:type="spellStart"/>
      <w:r>
        <w:rPr>
          <w:color w:val="000000"/>
        </w:rPr>
        <w:t>predstečajne</w:t>
      </w:r>
      <w:proofErr w:type="spellEnd"/>
      <w:r>
        <w:rPr>
          <w:color w:val="000000"/>
        </w:rPr>
        <w:t xml:space="preserve"> nagodbe pred Trgovačkim sudom, s time da prva mjesečna rata iznosi 1.446,56 kn, a preostalih 11 rata iznose po 2.000,00 kn;</w:t>
      </w:r>
    </w:p>
    <w:p w:rsidRDefault="009C26FD" w:rsidP="009C26FD" w:rsidR="009C26FD">
      <w:pPr>
        <w:jc w:val="both"/>
        <w:rPr>
          <w:bCs/>
        </w:rPr>
      </w:pPr>
    </w:p>
    <w:p w:rsidRDefault="009C26FD" w:rsidP="009C26FD" w:rsidR="009C26FD" w:rsidRPr="00750039">
      <w:pPr>
        <w:jc w:val="both"/>
        <w:rPr>
          <w:color w:val="000000"/>
        </w:rPr>
      </w:pPr>
      <w:r>
        <w:rPr>
          <w:noProof/>
          <w:color w:val="000000"/>
        </w:rPr>
        <w:t>22</w:t>
      </w:r>
      <w:r w:rsidRPr="007B5E57">
        <w:rPr>
          <w:noProof/>
          <w:color w:val="000000"/>
        </w:rPr>
        <w:t xml:space="preserve">. </w:t>
      </w:r>
      <w:r>
        <w:rPr>
          <w:noProof/>
          <w:color w:val="000000"/>
        </w:rPr>
        <w:t xml:space="preserve">tražbina </w:t>
      </w:r>
      <w:r w:rsidRPr="00CF520B">
        <w:rPr>
          <w:noProof/>
        </w:rPr>
        <w:t xml:space="preserve">vjerovnika </w:t>
      </w:r>
      <w:r w:rsidRPr="00C86803">
        <w:t xml:space="preserve">KD VODOVOD I KANALIZACIJA d. o. o. </w:t>
      </w:r>
      <w:r w:rsidRPr="00C86803">
        <w:rPr>
          <w:noProof/>
        </w:rPr>
        <w:t>Rijeka, Dolac 14 (</w:t>
      </w:r>
      <w:r w:rsidRPr="00C86803">
        <w:t>OIB:</w:t>
      </w:r>
      <w:r w:rsidRPr="00C86803">
        <w:rPr>
          <w:noProof/>
        </w:rPr>
        <w:t xml:space="preserve"> </w:t>
      </w:r>
      <w:r w:rsidRPr="00C86803">
        <w:t>80805858278</w:t>
      </w:r>
      <w:r w:rsidRPr="00C86803">
        <w:rPr>
          <w:noProof/>
        </w:rPr>
        <w:t xml:space="preserve">) </w:t>
      </w:r>
      <w:r w:rsidRPr="00750039">
        <w:rPr>
          <w:color w:val="000000"/>
        </w:rPr>
        <w:t>utvrđen</w:t>
      </w:r>
      <w:r>
        <w:rPr>
          <w:color w:val="000000"/>
        </w:rPr>
        <w:t xml:space="preserve">a je u ukupnom </w:t>
      </w:r>
      <w:r w:rsidRPr="00750039">
        <w:rPr>
          <w:color w:val="000000"/>
        </w:rPr>
        <w:t>iznos</w:t>
      </w:r>
      <w:r>
        <w:rPr>
          <w:color w:val="000000"/>
        </w:rPr>
        <w:t>u od</w:t>
      </w:r>
      <w:r w:rsidRPr="00750039">
        <w:rPr>
          <w:color w:val="000000"/>
        </w:rPr>
        <w:t xml:space="preserve"> </w:t>
      </w:r>
      <w:r>
        <w:rPr>
          <w:noProof/>
          <w:color w:val="000000"/>
        </w:rPr>
        <w:t xml:space="preserve">118,72 </w:t>
      </w:r>
      <w:r>
        <w:rPr>
          <w:color w:val="000000"/>
        </w:rPr>
        <w:t xml:space="preserve">kn. Dužnik se obvezuje namiriti tražbinu jednokratno po pravomoćnosti Rješenja o odobrenju sklapanja </w:t>
      </w:r>
      <w:proofErr w:type="spellStart"/>
      <w:r>
        <w:rPr>
          <w:color w:val="000000"/>
        </w:rPr>
        <w:t>predstečajne</w:t>
      </w:r>
      <w:proofErr w:type="spellEnd"/>
      <w:r>
        <w:rPr>
          <w:color w:val="000000"/>
        </w:rPr>
        <w:t xml:space="preserve"> nagodbe pred Trgovačkim sudom;</w:t>
      </w:r>
    </w:p>
    <w:p w:rsidRDefault="009C26FD" w:rsidP="009C26FD" w:rsidR="009C26FD">
      <w:pPr>
        <w:jc w:val="both"/>
        <w:rPr>
          <w:bCs/>
        </w:rPr>
      </w:pPr>
    </w:p>
    <w:p w:rsidRDefault="009C26FD" w:rsidP="009C26FD" w:rsidR="009C26FD" w:rsidRPr="00750039">
      <w:pPr>
        <w:jc w:val="both"/>
        <w:rPr>
          <w:color w:val="000000"/>
        </w:rPr>
      </w:pPr>
      <w:r>
        <w:rPr>
          <w:noProof/>
          <w:color w:val="000000"/>
        </w:rPr>
        <w:t>23</w:t>
      </w:r>
      <w:r w:rsidRPr="007B5E57">
        <w:rPr>
          <w:noProof/>
          <w:color w:val="000000"/>
        </w:rPr>
        <w:t xml:space="preserve">. </w:t>
      </w:r>
      <w:r>
        <w:rPr>
          <w:noProof/>
          <w:color w:val="000000"/>
        </w:rPr>
        <w:t xml:space="preserve">tražbina </w:t>
      </w:r>
      <w:r w:rsidRPr="00CF520B">
        <w:rPr>
          <w:noProof/>
        </w:rPr>
        <w:t xml:space="preserve">vjerovnika </w:t>
      </w:r>
      <w:r w:rsidRPr="00C86803">
        <w:t xml:space="preserve">KD </w:t>
      </w:r>
      <w:r>
        <w:t>ČISTOĆA</w:t>
      </w:r>
      <w:r w:rsidRPr="00C86803">
        <w:t xml:space="preserve"> d. o. o. </w:t>
      </w:r>
      <w:r w:rsidRPr="00C86803">
        <w:rPr>
          <w:noProof/>
        </w:rPr>
        <w:t>Rijeka, Dolac 14 (</w:t>
      </w:r>
      <w:r w:rsidRPr="00C86803">
        <w:t>OIB:</w:t>
      </w:r>
      <w:r w:rsidRPr="00C86803">
        <w:rPr>
          <w:noProof/>
        </w:rPr>
        <w:t xml:space="preserve"> </w:t>
      </w:r>
      <w:r w:rsidRPr="00C86803">
        <w:t>06531901714</w:t>
      </w:r>
      <w:r w:rsidRPr="00C86803">
        <w:rPr>
          <w:noProof/>
        </w:rPr>
        <w:t xml:space="preserve">) </w:t>
      </w:r>
      <w:r w:rsidRPr="00750039">
        <w:rPr>
          <w:color w:val="000000"/>
        </w:rPr>
        <w:t>utvrđen</w:t>
      </w:r>
      <w:r>
        <w:rPr>
          <w:color w:val="000000"/>
        </w:rPr>
        <w:t xml:space="preserve">a je u ukupnom </w:t>
      </w:r>
      <w:r w:rsidRPr="00750039">
        <w:rPr>
          <w:color w:val="000000"/>
        </w:rPr>
        <w:t>iznos</w:t>
      </w:r>
      <w:r>
        <w:rPr>
          <w:color w:val="000000"/>
        </w:rPr>
        <w:t>u od</w:t>
      </w:r>
      <w:r w:rsidRPr="00750039">
        <w:rPr>
          <w:color w:val="000000"/>
        </w:rPr>
        <w:t xml:space="preserve"> </w:t>
      </w:r>
      <w:r>
        <w:rPr>
          <w:noProof/>
          <w:color w:val="000000"/>
        </w:rPr>
        <w:t xml:space="preserve">225,73 </w:t>
      </w:r>
      <w:r>
        <w:rPr>
          <w:color w:val="000000"/>
        </w:rPr>
        <w:t xml:space="preserve">kn. Dužnik se obvezuje namiriti tražbinu jednokratno po pravomoćnosti Rješenja o odobrenju sklapanja </w:t>
      </w:r>
      <w:proofErr w:type="spellStart"/>
      <w:r>
        <w:rPr>
          <w:color w:val="000000"/>
        </w:rPr>
        <w:t>predstečajne</w:t>
      </w:r>
      <w:proofErr w:type="spellEnd"/>
      <w:r>
        <w:rPr>
          <w:color w:val="000000"/>
        </w:rPr>
        <w:t xml:space="preserve"> nagodbe pred Trgovačkim sudom;</w:t>
      </w:r>
    </w:p>
    <w:p w:rsidRDefault="009C26FD" w:rsidP="009C26FD" w:rsidR="009C26FD">
      <w:pPr>
        <w:jc w:val="both"/>
        <w:rPr>
          <w:bCs/>
        </w:rPr>
      </w:pPr>
    </w:p>
    <w:p w:rsidRDefault="009C26FD" w:rsidP="009C26FD" w:rsidR="009C26FD" w:rsidRPr="00750039">
      <w:pPr>
        <w:jc w:val="both"/>
        <w:rPr>
          <w:color w:val="000000"/>
        </w:rPr>
      </w:pPr>
      <w:r>
        <w:rPr>
          <w:noProof/>
          <w:color w:val="000000"/>
        </w:rPr>
        <w:t>24</w:t>
      </w:r>
      <w:r w:rsidRPr="007B5E57">
        <w:rPr>
          <w:noProof/>
          <w:color w:val="000000"/>
        </w:rPr>
        <w:t xml:space="preserve">. </w:t>
      </w:r>
      <w:r>
        <w:rPr>
          <w:noProof/>
          <w:color w:val="000000"/>
        </w:rPr>
        <w:t xml:space="preserve">tražbina </w:t>
      </w:r>
      <w:r w:rsidRPr="00CF520B">
        <w:rPr>
          <w:noProof/>
        </w:rPr>
        <w:t xml:space="preserve">vjerovnika </w:t>
      </w:r>
      <w:r w:rsidRPr="00C86803">
        <w:t xml:space="preserve">LALIZAS MARINA d.o.o. </w:t>
      </w:r>
      <w:r w:rsidRPr="00C86803">
        <w:rPr>
          <w:noProof/>
        </w:rPr>
        <w:t>Split, Josipa Jovića 8 (</w:t>
      </w:r>
      <w:r w:rsidRPr="00C86803">
        <w:t>OIB:</w:t>
      </w:r>
      <w:r w:rsidRPr="00C86803">
        <w:rPr>
          <w:noProof/>
        </w:rPr>
        <w:t xml:space="preserve"> </w:t>
      </w:r>
      <w:r w:rsidRPr="00C86803">
        <w:t>44078172624</w:t>
      </w:r>
      <w:r w:rsidRPr="00C86803">
        <w:rPr>
          <w:noProof/>
        </w:rPr>
        <w:t xml:space="preserve">) </w:t>
      </w:r>
      <w:r w:rsidRPr="00750039">
        <w:rPr>
          <w:color w:val="000000"/>
        </w:rPr>
        <w:t>utvrđen</w:t>
      </w:r>
      <w:r>
        <w:rPr>
          <w:color w:val="000000"/>
        </w:rPr>
        <w:t xml:space="preserve">a je u ukupnom </w:t>
      </w:r>
      <w:r w:rsidRPr="00750039">
        <w:rPr>
          <w:color w:val="000000"/>
        </w:rPr>
        <w:t>iznos</w:t>
      </w:r>
      <w:r>
        <w:rPr>
          <w:color w:val="000000"/>
        </w:rPr>
        <w:t>u od</w:t>
      </w:r>
      <w:r w:rsidRPr="00750039">
        <w:rPr>
          <w:color w:val="000000"/>
        </w:rPr>
        <w:t xml:space="preserve"> </w:t>
      </w:r>
      <w:r>
        <w:rPr>
          <w:noProof/>
          <w:color w:val="000000"/>
        </w:rPr>
        <w:t xml:space="preserve">967,50 </w:t>
      </w:r>
      <w:r>
        <w:rPr>
          <w:color w:val="000000"/>
        </w:rPr>
        <w:t xml:space="preserve">kn. Dužnik se obvezuje namiriti tražbinu jednokratno po pravomoćnosti Rješenja o odobrenju sklapanja </w:t>
      </w:r>
      <w:proofErr w:type="spellStart"/>
      <w:r>
        <w:rPr>
          <w:color w:val="000000"/>
        </w:rPr>
        <w:t>predstečajne</w:t>
      </w:r>
      <w:proofErr w:type="spellEnd"/>
      <w:r>
        <w:rPr>
          <w:color w:val="000000"/>
        </w:rPr>
        <w:t xml:space="preserve"> nagodbe pred Trgovačkim sudom;</w:t>
      </w:r>
    </w:p>
    <w:p w:rsidRDefault="009C26FD" w:rsidP="009C26FD" w:rsidR="009C26FD">
      <w:pPr>
        <w:jc w:val="both"/>
        <w:rPr>
          <w:bCs/>
        </w:rPr>
      </w:pPr>
    </w:p>
    <w:p w:rsidRDefault="009C26FD" w:rsidP="009C26FD" w:rsidR="009C26FD">
      <w:pPr>
        <w:jc w:val="both"/>
        <w:rPr>
          <w:color w:val="000000"/>
        </w:rPr>
      </w:pPr>
      <w:r>
        <w:rPr>
          <w:noProof/>
          <w:color w:val="000000"/>
        </w:rPr>
        <w:t>25</w:t>
      </w:r>
      <w:r w:rsidRPr="007B5E57">
        <w:rPr>
          <w:noProof/>
          <w:color w:val="000000"/>
        </w:rPr>
        <w:t xml:space="preserve">. </w:t>
      </w:r>
      <w:r>
        <w:rPr>
          <w:noProof/>
          <w:color w:val="000000"/>
        </w:rPr>
        <w:t xml:space="preserve">tražbina vjerovnika </w:t>
      </w:r>
      <w:r>
        <w:t>LANTINA</w:t>
      </w:r>
      <w:r w:rsidRPr="00CF520B">
        <w:t xml:space="preserve"> d. o. o.</w:t>
      </w:r>
      <w:r w:rsidRPr="00CF520B">
        <w:rPr>
          <w:noProof/>
        </w:rPr>
        <w:t xml:space="preserve"> </w:t>
      </w:r>
      <w:r>
        <w:rPr>
          <w:noProof/>
        </w:rPr>
        <w:t>Kastav</w:t>
      </w:r>
      <w:r w:rsidRPr="00CF520B">
        <w:rPr>
          <w:noProof/>
        </w:rPr>
        <w:t xml:space="preserve">, </w:t>
      </w:r>
      <w:proofErr w:type="spellStart"/>
      <w:r>
        <w:t>Ćikovići</w:t>
      </w:r>
      <w:proofErr w:type="spellEnd"/>
      <w:r>
        <w:t xml:space="preserve"> 108</w:t>
      </w:r>
      <w:r w:rsidRPr="00CF520B">
        <w:rPr>
          <w:noProof/>
        </w:rPr>
        <w:t xml:space="preserve"> (</w:t>
      </w:r>
      <w:r w:rsidRPr="00CF520B">
        <w:t>OIB:</w:t>
      </w:r>
      <w:r w:rsidRPr="00CF520B">
        <w:rPr>
          <w:noProof/>
        </w:rPr>
        <w:t xml:space="preserve"> </w:t>
      </w:r>
      <w:r w:rsidRPr="001A31AB">
        <w:t>61457173810</w:t>
      </w:r>
      <w:r w:rsidRPr="001A31AB">
        <w:rPr>
          <w:noProof/>
        </w:rPr>
        <w:t xml:space="preserve">) </w:t>
      </w:r>
      <w:r w:rsidRPr="00750039">
        <w:rPr>
          <w:color w:val="000000"/>
        </w:rPr>
        <w:t>utvrđen</w:t>
      </w:r>
      <w:r>
        <w:rPr>
          <w:color w:val="000000"/>
        </w:rPr>
        <w:t xml:space="preserve">a je u ukupnom </w:t>
      </w:r>
      <w:r w:rsidRPr="00750039">
        <w:rPr>
          <w:color w:val="000000"/>
        </w:rPr>
        <w:t>iznos</w:t>
      </w:r>
      <w:r>
        <w:rPr>
          <w:color w:val="000000"/>
        </w:rPr>
        <w:t>u od</w:t>
      </w:r>
      <w:r w:rsidRPr="00750039">
        <w:rPr>
          <w:color w:val="000000"/>
        </w:rPr>
        <w:t xml:space="preserve"> </w:t>
      </w:r>
      <w:r>
        <w:rPr>
          <w:noProof/>
          <w:color w:val="000000"/>
        </w:rPr>
        <w:t xml:space="preserve">818.592,14 </w:t>
      </w:r>
      <w:r>
        <w:rPr>
          <w:color w:val="000000"/>
        </w:rPr>
        <w:t xml:space="preserve">kn. Dužnik se obvezuje namiriti tražbinu u 36 </w:t>
      </w:r>
      <w:r>
        <w:rPr>
          <w:color w:val="000000"/>
        </w:rPr>
        <w:lastRenderedPageBreak/>
        <w:t xml:space="preserve">mjesečnih rata, uz poček od jedne godine računajući od pravomoćnosti Rješenja o odobrenju sklapanja </w:t>
      </w:r>
      <w:proofErr w:type="spellStart"/>
      <w:r>
        <w:rPr>
          <w:color w:val="000000"/>
        </w:rPr>
        <w:t>predstečajne</w:t>
      </w:r>
      <w:proofErr w:type="spellEnd"/>
      <w:r>
        <w:rPr>
          <w:color w:val="000000"/>
        </w:rPr>
        <w:t xml:space="preserve"> nagodbe pred Trgovačkim sudom. Prva mjesečna rata iznosi 24.092,14 kn, a preostalih 35 rata iznosi po 22.700,00 kn;</w:t>
      </w:r>
    </w:p>
    <w:p w:rsidRDefault="009C26FD" w:rsidP="009C26FD" w:rsidR="009C26FD">
      <w:pPr>
        <w:jc w:val="both"/>
        <w:rPr>
          <w:bCs/>
        </w:rPr>
      </w:pPr>
    </w:p>
    <w:p w:rsidRDefault="009C26FD" w:rsidP="009C26FD" w:rsidR="009C26FD">
      <w:pPr>
        <w:jc w:val="both"/>
        <w:rPr>
          <w:color w:val="000000"/>
        </w:rPr>
      </w:pPr>
      <w:r>
        <w:rPr>
          <w:noProof/>
          <w:color w:val="000000"/>
        </w:rPr>
        <w:t>26</w:t>
      </w:r>
      <w:r w:rsidRPr="007B5E57">
        <w:rPr>
          <w:noProof/>
          <w:color w:val="000000"/>
        </w:rPr>
        <w:t xml:space="preserve">. </w:t>
      </w:r>
      <w:r>
        <w:rPr>
          <w:noProof/>
          <w:color w:val="000000"/>
        </w:rPr>
        <w:t xml:space="preserve">tražbina vjerovnika </w:t>
      </w:r>
      <w:r>
        <w:t>LOCOMARINE</w:t>
      </w:r>
      <w:r w:rsidRPr="00CF520B">
        <w:t xml:space="preserve"> d. o. o.</w:t>
      </w:r>
      <w:r w:rsidRPr="00CF520B">
        <w:rPr>
          <w:noProof/>
        </w:rPr>
        <w:t xml:space="preserve"> </w:t>
      </w:r>
      <w:r>
        <w:rPr>
          <w:noProof/>
        </w:rPr>
        <w:t>Zagreb</w:t>
      </w:r>
      <w:r w:rsidRPr="00CF520B">
        <w:rPr>
          <w:noProof/>
        </w:rPr>
        <w:t xml:space="preserve">, </w:t>
      </w:r>
      <w:r w:rsidRPr="001A31AB">
        <w:t>Remetinečki gaj 5</w:t>
      </w:r>
      <w:r w:rsidRPr="001A31AB">
        <w:rPr>
          <w:noProof/>
        </w:rPr>
        <w:t xml:space="preserve"> (</w:t>
      </w:r>
      <w:r w:rsidRPr="001A31AB">
        <w:t>OIB:</w:t>
      </w:r>
      <w:r w:rsidRPr="001A31AB">
        <w:rPr>
          <w:noProof/>
        </w:rPr>
        <w:t xml:space="preserve"> </w:t>
      </w:r>
      <w:r w:rsidRPr="001A31AB">
        <w:t>28852091578</w:t>
      </w:r>
      <w:r w:rsidRPr="001A31AB">
        <w:rPr>
          <w:noProof/>
        </w:rPr>
        <w:t xml:space="preserve">) </w:t>
      </w:r>
      <w:r w:rsidRPr="00750039">
        <w:rPr>
          <w:color w:val="000000"/>
        </w:rPr>
        <w:t>utvrđen</w:t>
      </w:r>
      <w:r>
        <w:rPr>
          <w:color w:val="000000"/>
        </w:rPr>
        <w:t xml:space="preserve">a je u ukupnom </w:t>
      </w:r>
      <w:r w:rsidRPr="00750039">
        <w:rPr>
          <w:color w:val="000000"/>
        </w:rPr>
        <w:t>iznos</w:t>
      </w:r>
      <w:r>
        <w:rPr>
          <w:color w:val="000000"/>
        </w:rPr>
        <w:t>u od</w:t>
      </w:r>
      <w:r w:rsidRPr="00750039">
        <w:rPr>
          <w:color w:val="000000"/>
        </w:rPr>
        <w:t xml:space="preserve"> </w:t>
      </w:r>
      <w:r>
        <w:rPr>
          <w:noProof/>
          <w:color w:val="000000"/>
        </w:rPr>
        <w:t xml:space="preserve">12.563,20 </w:t>
      </w:r>
      <w:r>
        <w:rPr>
          <w:color w:val="000000"/>
        </w:rPr>
        <w:t xml:space="preserve">kn. Dužnik se obvezuje namiriti tražbinu u 12 mjesečnih rata, po pravomoćnosti Rješenja o odobrenju sklapanja </w:t>
      </w:r>
      <w:proofErr w:type="spellStart"/>
      <w:r>
        <w:rPr>
          <w:color w:val="000000"/>
        </w:rPr>
        <w:t>predstečajne</w:t>
      </w:r>
      <w:proofErr w:type="spellEnd"/>
      <w:r>
        <w:rPr>
          <w:color w:val="000000"/>
        </w:rPr>
        <w:t xml:space="preserve"> nagodbe pred Trgovačkim sudom, s time da prva mjesečna rata iznosi 1.563,20 kn, a preostalih 11 rata iznosi po 1.000,00 kn;</w:t>
      </w:r>
    </w:p>
    <w:p w:rsidRDefault="009C26FD" w:rsidP="009C26FD" w:rsidR="009C26FD">
      <w:pPr>
        <w:jc w:val="both"/>
        <w:rPr>
          <w:bCs/>
        </w:rPr>
      </w:pPr>
    </w:p>
    <w:p w:rsidRDefault="009C26FD" w:rsidP="009C26FD" w:rsidR="009C26FD">
      <w:pPr>
        <w:jc w:val="both"/>
        <w:rPr>
          <w:color w:val="000000"/>
        </w:rPr>
      </w:pPr>
      <w:r>
        <w:rPr>
          <w:noProof/>
          <w:color w:val="000000"/>
        </w:rPr>
        <w:t>27</w:t>
      </w:r>
      <w:r w:rsidRPr="007B5E57">
        <w:rPr>
          <w:noProof/>
          <w:color w:val="000000"/>
        </w:rPr>
        <w:t xml:space="preserve">. </w:t>
      </w:r>
      <w:r>
        <w:rPr>
          <w:noProof/>
          <w:color w:val="000000"/>
        </w:rPr>
        <w:t xml:space="preserve">tražbina vjerovnika </w:t>
      </w:r>
      <w:r w:rsidRPr="009323E1">
        <w:t xml:space="preserve">M. H. I. - ADRIATIC d. o. o. </w:t>
      </w:r>
      <w:r w:rsidRPr="009323E1">
        <w:rPr>
          <w:noProof/>
        </w:rPr>
        <w:t xml:space="preserve">Rijeka, </w:t>
      </w:r>
      <w:proofErr w:type="spellStart"/>
      <w:r w:rsidRPr="009323E1">
        <w:t>Kvaternikova</w:t>
      </w:r>
      <w:proofErr w:type="spellEnd"/>
      <w:r w:rsidRPr="009323E1">
        <w:t xml:space="preserve"> 24</w:t>
      </w:r>
      <w:r w:rsidRPr="009323E1">
        <w:rPr>
          <w:noProof/>
        </w:rPr>
        <w:t xml:space="preserve"> (</w:t>
      </w:r>
      <w:r w:rsidRPr="009323E1">
        <w:t>OIB:</w:t>
      </w:r>
      <w:r w:rsidRPr="009323E1">
        <w:rPr>
          <w:noProof/>
        </w:rPr>
        <w:t xml:space="preserve"> </w:t>
      </w:r>
      <w:r w:rsidRPr="009323E1">
        <w:t>00603849396</w:t>
      </w:r>
      <w:r w:rsidRPr="009323E1">
        <w:rPr>
          <w:noProof/>
        </w:rPr>
        <w:t xml:space="preserve">) </w:t>
      </w:r>
      <w:r w:rsidRPr="00750039">
        <w:rPr>
          <w:color w:val="000000"/>
        </w:rPr>
        <w:t>utvrđen</w:t>
      </w:r>
      <w:r>
        <w:rPr>
          <w:color w:val="000000"/>
        </w:rPr>
        <w:t xml:space="preserve">a je u ukupnom </w:t>
      </w:r>
      <w:r w:rsidRPr="00750039">
        <w:rPr>
          <w:color w:val="000000"/>
        </w:rPr>
        <w:t>iznos</w:t>
      </w:r>
      <w:r>
        <w:rPr>
          <w:color w:val="000000"/>
        </w:rPr>
        <w:t>u od</w:t>
      </w:r>
      <w:r w:rsidRPr="00750039">
        <w:rPr>
          <w:color w:val="000000"/>
        </w:rPr>
        <w:t xml:space="preserve"> </w:t>
      </w:r>
      <w:r>
        <w:rPr>
          <w:noProof/>
          <w:color w:val="000000"/>
        </w:rPr>
        <w:t xml:space="preserve">7.900,80 </w:t>
      </w:r>
      <w:r>
        <w:rPr>
          <w:color w:val="000000"/>
        </w:rPr>
        <w:t xml:space="preserve">kn. Dužnik se obvezuje namiriti tražbinu u 4 mjesečne rate, po pravomoćnosti Rješenja o odobrenju sklapanja </w:t>
      </w:r>
      <w:proofErr w:type="spellStart"/>
      <w:r>
        <w:rPr>
          <w:color w:val="000000"/>
        </w:rPr>
        <w:t>predstečajne</w:t>
      </w:r>
      <w:proofErr w:type="spellEnd"/>
      <w:r>
        <w:rPr>
          <w:color w:val="000000"/>
        </w:rPr>
        <w:t xml:space="preserve"> nagodbe pred Trgovačkim sudom, s time da prva mjesečna rata iznosi 1.900,80 kn, a preostale 3 rate iznose po 2.000,00 kn;</w:t>
      </w:r>
    </w:p>
    <w:p w:rsidRDefault="009C26FD" w:rsidP="009C26FD" w:rsidR="009C26FD">
      <w:pPr>
        <w:jc w:val="both"/>
        <w:rPr>
          <w:bCs/>
        </w:rPr>
      </w:pPr>
    </w:p>
    <w:p w:rsidRDefault="009C26FD" w:rsidP="009C26FD" w:rsidR="009C26FD">
      <w:pPr>
        <w:jc w:val="both"/>
        <w:rPr>
          <w:color w:val="000000"/>
        </w:rPr>
      </w:pPr>
      <w:r>
        <w:rPr>
          <w:noProof/>
          <w:color w:val="000000"/>
        </w:rPr>
        <w:t>28</w:t>
      </w:r>
      <w:r w:rsidRPr="007B5E57">
        <w:rPr>
          <w:noProof/>
          <w:color w:val="000000"/>
        </w:rPr>
        <w:t xml:space="preserve">. </w:t>
      </w:r>
      <w:r>
        <w:rPr>
          <w:noProof/>
          <w:color w:val="000000"/>
        </w:rPr>
        <w:t xml:space="preserve">tražbina vjerovnika </w:t>
      </w:r>
      <w:r>
        <w:t>MARKO CVITANIĆ,</w:t>
      </w:r>
      <w:r w:rsidRPr="00CF520B">
        <w:rPr>
          <w:noProof/>
        </w:rPr>
        <w:t xml:space="preserve"> </w:t>
      </w:r>
      <w:r>
        <w:rPr>
          <w:noProof/>
        </w:rPr>
        <w:t>Ćikovići 108, Kastav</w:t>
      </w:r>
      <w:r w:rsidRPr="001A31AB">
        <w:rPr>
          <w:noProof/>
        </w:rPr>
        <w:t xml:space="preserve"> (</w:t>
      </w:r>
      <w:r w:rsidRPr="001A31AB">
        <w:t>OIB:</w:t>
      </w:r>
      <w:r w:rsidRPr="001A31AB">
        <w:rPr>
          <w:noProof/>
        </w:rPr>
        <w:t xml:space="preserve"> </w:t>
      </w:r>
      <w:r>
        <w:t>28242612222</w:t>
      </w:r>
      <w:r w:rsidRPr="001A31AB">
        <w:rPr>
          <w:noProof/>
        </w:rPr>
        <w:t xml:space="preserve">) </w:t>
      </w:r>
      <w:r w:rsidRPr="00750039">
        <w:rPr>
          <w:color w:val="000000"/>
        </w:rPr>
        <w:t>utvrđen</w:t>
      </w:r>
      <w:r>
        <w:rPr>
          <w:color w:val="000000"/>
        </w:rPr>
        <w:t xml:space="preserve">a je u ukupnom </w:t>
      </w:r>
      <w:r w:rsidRPr="00750039">
        <w:rPr>
          <w:color w:val="000000"/>
        </w:rPr>
        <w:t>iznos</w:t>
      </w:r>
      <w:r>
        <w:rPr>
          <w:color w:val="000000"/>
        </w:rPr>
        <w:t>u od</w:t>
      </w:r>
      <w:r w:rsidRPr="00750039">
        <w:rPr>
          <w:color w:val="000000"/>
        </w:rPr>
        <w:t xml:space="preserve"> </w:t>
      </w:r>
      <w:r>
        <w:rPr>
          <w:noProof/>
          <w:color w:val="000000"/>
        </w:rPr>
        <w:t xml:space="preserve">75.000,00 </w:t>
      </w:r>
      <w:r>
        <w:rPr>
          <w:color w:val="000000"/>
        </w:rPr>
        <w:t xml:space="preserve">kn. Dužnik se obvezuje namiriti tražbinu u 36 mjesečnih rata, uz poček od jedne godine računajući od pravomoćnosti Rješenja o odobrenju sklapanja </w:t>
      </w:r>
      <w:proofErr w:type="spellStart"/>
      <w:r>
        <w:rPr>
          <w:color w:val="000000"/>
        </w:rPr>
        <w:t>predstečajne</w:t>
      </w:r>
      <w:proofErr w:type="spellEnd"/>
      <w:r>
        <w:rPr>
          <w:color w:val="000000"/>
        </w:rPr>
        <w:t xml:space="preserve"> nagodbe pred Trgovačkim sudom. Prva mjesečna rata iznosi 1.500,00 kn, a preostalih 35 rata iznosi po 2.100,00 kn;</w:t>
      </w:r>
    </w:p>
    <w:p w:rsidRDefault="009C26FD" w:rsidP="009C26FD" w:rsidR="009C26FD">
      <w:pPr>
        <w:jc w:val="both"/>
        <w:rPr>
          <w:bCs/>
        </w:rPr>
      </w:pPr>
    </w:p>
    <w:p w:rsidRDefault="009C26FD" w:rsidP="009C26FD" w:rsidR="009C26FD" w:rsidRPr="00750039">
      <w:pPr>
        <w:jc w:val="both"/>
        <w:rPr>
          <w:color w:val="000000"/>
        </w:rPr>
      </w:pPr>
      <w:r>
        <w:rPr>
          <w:noProof/>
          <w:color w:val="000000"/>
        </w:rPr>
        <w:t>29</w:t>
      </w:r>
      <w:r w:rsidRPr="007B5E57">
        <w:rPr>
          <w:noProof/>
          <w:color w:val="000000"/>
        </w:rPr>
        <w:t xml:space="preserve">. </w:t>
      </w:r>
      <w:r>
        <w:rPr>
          <w:noProof/>
          <w:color w:val="000000"/>
        </w:rPr>
        <w:t xml:space="preserve">tražbina </w:t>
      </w:r>
      <w:r w:rsidRPr="00CF520B">
        <w:rPr>
          <w:noProof/>
        </w:rPr>
        <w:t xml:space="preserve">vjerovnika </w:t>
      </w:r>
      <w:r w:rsidRPr="00BD5FC4">
        <w:t xml:space="preserve">METRONET TELEKOMUNIKACIJE d.d. </w:t>
      </w:r>
      <w:r w:rsidRPr="00BD5FC4">
        <w:rPr>
          <w:noProof/>
        </w:rPr>
        <w:t>Zagreb, Ulica grada Vukovara 269D (</w:t>
      </w:r>
      <w:r w:rsidRPr="00BD5FC4">
        <w:t>OIB:</w:t>
      </w:r>
      <w:r w:rsidRPr="00BD5FC4">
        <w:rPr>
          <w:noProof/>
        </w:rPr>
        <w:t xml:space="preserve"> </w:t>
      </w:r>
      <w:r w:rsidRPr="00BD5FC4">
        <w:t>23269006802</w:t>
      </w:r>
      <w:r w:rsidRPr="00BD5FC4">
        <w:rPr>
          <w:noProof/>
        </w:rPr>
        <w:t>)</w:t>
      </w:r>
      <w:r w:rsidRPr="00C86803">
        <w:rPr>
          <w:noProof/>
        </w:rPr>
        <w:t xml:space="preserve"> </w:t>
      </w:r>
      <w:r w:rsidRPr="00750039">
        <w:rPr>
          <w:color w:val="000000"/>
        </w:rPr>
        <w:t>utvrđen</w:t>
      </w:r>
      <w:r>
        <w:rPr>
          <w:color w:val="000000"/>
        </w:rPr>
        <w:t xml:space="preserve">a je u ukupnom </w:t>
      </w:r>
      <w:r w:rsidRPr="00750039">
        <w:rPr>
          <w:color w:val="000000"/>
        </w:rPr>
        <w:t>iznos</w:t>
      </w:r>
      <w:r>
        <w:rPr>
          <w:color w:val="000000"/>
        </w:rPr>
        <w:t>u od</w:t>
      </w:r>
      <w:r w:rsidRPr="00750039">
        <w:rPr>
          <w:color w:val="000000"/>
        </w:rPr>
        <w:t xml:space="preserve"> </w:t>
      </w:r>
      <w:r>
        <w:rPr>
          <w:noProof/>
          <w:color w:val="000000"/>
        </w:rPr>
        <w:t xml:space="preserve">864,23 </w:t>
      </w:r>
      <w:r>
        <w:rPr>
          <w:color w:val="000000"/>
        </w:rPr>
        <w:t xml:space="preserve">kn. Dužnik se obvezuje namiriti tražbinu jednokratno po pravomoćnosti Rješenja o odobrenju sklapanja </w:t>
      </w:r>
      <w:proofErr w:type="spellStart"/>
      <w:r>
        <w:rPr>
          <w:color w:val="000000"/>
        </w:rPr>
        <w:t>predstečajne</w:t>
      </w:r>
      <w:proofErr w:type="spellEnd"/>
      <w:r>
        <w:rPr>
          <w:color w:val="000000"/>
        </w:rPr>
        <w:t xml:space="preserve"> nagodbe pred Trgovačkim sudom;</w:t>
      </w:r>
    </w:p>
    <w:p w:rsidRDefault="009C26FD" w:rsidP="009C26FD" w:rsidR="009C26FD">
      <w:pPr>
        <w:jc w:val="both"/>
        <w:rPr>
          <w:bCs/>
        </w:rPr>
      </w:pPr>
    </w:p>
    <w:p w:rsidRDefault="009C26FD" w:rsidP="009C26FD" w:rsidR="009C26FD">
      <w:pPr>
        <w:jc w:val="both"/>
        <w:rPr>
          <w:color w:val="000000"/>
        </w:rPr>
      </w:pPr>
      <w:r>
        <w:rPr>
          <w:noProof/>
          <w:color w:val="000000"/>
        </w:rPr>
        <w:t>30</w:t>
      </w:r>
      <w:r w:rsidRPr="007B5E57">
        <w:rPr>
          <w:noProof/>
          <w:color w:val="000000"/>
        </w:rPr>
        <w:t xml:space="preserve">. </w:t>
      </w:r>
      <w:r>
        <w:rPr>
          <w:noProof/>
          <w:color w:val="000000"/>
        </w:rPr>
        <w:t xml:space="preserve">tražbina vjerovnika </w:t>
      </w:r>
      <w:r w:rsidRPr="00D61FF8">
        <w:t xml:space="preserve">MIRNOVEC PIROTEHNIKA d.o.o. </w:t>
      </w:r>
      <w:r w:rsidRPr="00D61FF8">
        <w:rPr>
          <w:noProof/>
        </w:rPr>
        <w:t>Samobor, Mirnovec 20 (</w:t>
      </w:r>
      <w:r w:rsidRPr="00D61FF8">
        <w:t>OIB:</w:t>
      </w:r>
      <w:r w:rsidRPr="00D61FF8">
        <w:rPr>
          <w:noProof/>
        </w:rPr>
        <w:t xml:space="preserve"> </w:t>
      </w:r>
      <w:r w:rsidRPr="00D61FF8">
        <w:t>03589417293</w:t>
      </w:r>
      <w:r w:rsidRPr="00D61FF8">
        <w:rPr>
          <w:noProof/>
        </w:rPr>
        <w:t xml:space="preserve">) </w:t>
      </w:r>
      <w:r w:rsidRPr="00750039">
        <w:rPr>
          <w:color w:val="000000"/>
        </w:rPr>
        <w:t>utvrđen</w:t>
      </w:r>
      <w:r>
        <w:rPr>
          <w:color w:val="000000"/>
        </w:rPr>
        <w:t xml:space="preserve">a je u ukupnom </w:t>
      </w:r>
      <w:r w:rsidRPr="00750039">
        <w:rPr>
          <w:color w:val="000000"/>
        </w:rPr>
        <w:t>iznos</w:t>
      </w:r>
      <w:r>
        <w:rPr>
          <w:color w:val="000000"/>
        </w:rPr>
        <w:t>u od</w:t>
      </w:r>
      <w:r w:rsidRPr="00750039">
        <w:rPr>
          <w:color w:val="000000"/>
        </w:rPr>
        <w:t xml:space="preserve"> </w:t>
      </w:r>
      <w:r>
        <w:rPr>
          <w:noProof/>
          <w:color w:val="000000"/>
        </w:rPr>
        <w:t xml:space="preserve">12.893,82 </w:t>
      </w:r>
      <w:r>
        <w:rPr>
          <w:color w:val="000000"/>
        </w:rPr>
        <w:t xml:space="preserve">kn. Dužnik se obvezuje namiriti tražbinu u 12 mjesečnih rata, po pravomoćnosti Rješenja o odobrenju sklapanja </w:t>
      </w:r>
      <w:proofErr w:type="spellStart"/>
      <w:r>
        <w:rPr>
          <w:color w:val="000000"/>
        </w:rPr>
        <w:t>predstečajne</w:t>
      </w:r>
      <w:proofErr w:type="spellEnd"/>
      <w:r>
        <w:rPr>
          <w:color w:val="000000"/>
        </w:rPr>
        <w:t xml:space="preserve"> nagodbe pred Trgovačkim sudom, s time da prva mjesečna rata iznosi 793,82 kn, a preostalih 11 rata iznosi po 1.100,00 kn;</w:t>
      </w:r>
    </w:p>
    <w:p w:rsidRDefault="009C26FD" w:rsidP="009C26FD" w:rsidR="009C26FD">
      <w:pPr>
        <w:jc w:val="both"/>
        <w:rPr>
          <w:bCs/>
        </w:rPr>
      </w:pPr>
    </w:p>
    <w:p w:rsidRDefault="009C26FD" w:rsidP="009C26FD" w:rsidR="009C26FD" w:rsidRPr="00750039">
      <w:pPr>
        <w:jc w:val="both"/>
        <w:rPr>
          <w:color w:val="000000"/>
        </w:rPr>
      </w:pPr>
      <w:r>
        <w:rPr>
          <w:noProof/>
          <w:color w:val="000000"/>
        </w:rPr>
        <w:t>31</w:t>
      </w:r>
      <w:r w:rsidRPr="007B5E57">
        <w:rPr>
          <w:noProof/>
          <w:color w:val="000000"/>
        </w:rPr>
        <w:t xml:space="preserve">. </w:t>
      </w:r>
      <w:r>
        <w:rPr>
          <w:noProof/>
          <w:color w:val="000000"/>
        </w:rPr>
        <w:t xml:space="preserve">tražbina </w:t>
      </w:r>
      <w:r w:rsidRPr="00CF520B">
        <w:rPr>
          <w:noProof/>
        </w:rPr>
        <w:t xml:space="preserve">vjerovnika </w:t>
      </w:r>
      <w:r w:rsidRPr="00BD3DB2">
        <w:t xml:space="preserve">MORE OCEAN d.o.o. </w:t>
      </w:r>
      <w:r w:rsidRPr="00BD3DB2">
        <w:rPr>
          <w:noProof/>
        </w:rPr>
        <w:t xml:space="preserve">Zagreb, </w:t>
      </w:r>
      <w:proofErr w:type="spellStart"/>
      <w:r w:rsidRPr="00BD3DB2">
        <w:t>Smičiklasova</w:t>
      </w:r>
      <w:proofErr w:type="spellEnd"/>
      <w:r w:rsidRPr="00BD3DB2">
        <w:t xml:space="preserve"> 19</w:t>
      </w:r>
      <w:r w:rsidRPr="00BD3DB2">
        <w:rPr>
          <w:noProof/>
        </w:rPr>
        <w:t xml:space="preserve"> (</w:t>
      </w:r>
      <w:r w:rsidRPr="00BD3DB2">
        <w:t>OIB:</w:t>
      </w:r>
      <w:r w:rsidRPr="00BD3DB2">
        <w:rPr>
          <w:noProof/>
        </w:rPr>
        <w:t xml:space="preserve"> </w:t>
      </w:r>
      <w:r w:rsidRPr="00BD3DB2">
        <w:t>02141202752</w:t>
      </w:r>
      <w:r w:rsidRPr="00BD3DB2">
        <w:rPr>
          <w:noProof/>
        </w:rPr>
        <w:t xml:space="preserve">) </w:t>
      </w:r>
      <w:r w:rsidRPr="00750039">
        <w:rPr>
          <w:color w:val="000000"/>
        </w:rPr>
        <w:t>utvrđen</w:t>
      </w:r>
      <w:r>
        <w:rPr>
          <w:color w:val="000000"/>
        </w:rPr>
        <w:t xml:space="preserve">a je u ukupnom </w:t>
      </w:r>
      <w:r w:rsidRPr="00750039">
        <w:rPr>
          <w:color w:val="000000"/>
        </w:rPr>
        <w:t>iznos</w:t>
      </w:r>
      <w:r>
        <w:rPr>
          <w:color w:val="000000"/>
        </w:rPr>
        <w:t>u od</w:t>
      </w:r>
      <w:r w:rsidRPr="00750039">
        <w:rPr>
          <w:color w:val="000000"/>
        </w:rPr>
        <w:t xml:space="preserve"> </w:t>
      </w:r>
      <w:r>
        <w:rPr>
          <w:noProof/>
          <w:color w:val="000000"/>
        </w:rPr>
        <w:t xml:space="preserve">1.937,50 </w:t>
      </w:r>
      <w:r>
        <w:rPr>
          <w:color w:val="000000"/>
        </w:rPr>
        <w:t xml:space="preserve">kn. Dužnik se obvezuje namiriti tražbinu jednokratno po pravomoćnosti Rješenja o odobrenju sklapanja </w:t>
      </w:r>
      <w:proofErr w:type="spellStart"/>
      <w:r>
        <w:rPr>
          <w:color w:val="000000"/>
        </w:rPr>
        <w:t>predstečajne</w:t>
      </w:r>
      <w:proofErr w:type="spellEnd"/>
      <w:r>
        <w:rPr>
          <w:color w:val="000000"/>
        </w:rPr>
        <w:t xml:space="preserve"> nagodbe pred Trgovačkim sudom;</w:t>
      </w:r>
    </w:p>
    <w:p w:rsidRDefault="009C26FD" w:rsidP="009C26FD" w:rsidR="009C26FD">
      <w:pPr>
        <w:jc w:val="both"/>
        <w:rPr>
          <w:bCs/>
        </w:rPr>
      </w:pPr>
    </w:p>
    <w:p w:rsidRDefault="009C26FD" w:rsidP="009C26FD" w:rsidR="009C26FD" w:rsidRPr="00750039">
      <w:pPr>
        <w:jc w:val="both"/>
        <w:rPr>
          <w:color w:val="000000"/>
        </w:rPr>
      </w:pPr>
      <w:r>
        <w:rPr>
          <w:noProof/>
          <w:color w:val="000000"/>
        </w:rPr>
        <w:t>32</w:t>
      </w:r>
      <w:r w:rsidRPr="007B5E57">
        <w:rPr>
          <w:noProof/>
          <w:color w:val="000000"/>
        </w:rPr>
        <w:t xml:space="preserve">. </w:t>
      </w:r>
      <w:r>
        <w:rPr>
          <w:noProof/>
          <w:color w:val="000000"/>
        </w:rPr>
        <w:t xml:space="preserve">tražbina </w:t>
      </w:r>
      <w:r w:rsidRPr="00CF520B">
        <w:rPr>
          <w:noProof/>
        </w:rPr>
        <w:t xml:space="preserve">vjerovnika </w:t>
      </w:r>
      <w:r>
        <w:t>NEVICO</w:t>
      </w:r>
      <w:r w:rsidRPr="00BD3DB2">
        <w:t xml:space="preserve"> d.o.o. </w:t>
      </w:r>
      <w:r w:rsidRPr="00BD3DB2">
        <w:rPr>
          <w:noProof/>
        </w:rPr>
        <w:t xml:space="preserve">Zadar, </w:t>
      </w:r>
      <w:r w:rsidRPr="00BD3DB2">
        <w:t xml:space="preserve">Grgura </w:t>
      </w:r>
      <w:proofErr w:type="spellStart"/>
      <w:r w:rsidRPr="00BD3DB2">
        <w:t>Budislavića</w:t>
      </w:r>
      <w:proofErr w:type="spellEnd"/>
      <w:r w:rsidRPr="00BD3DB2">
        <w:t xml:space="preserve"> 125</w:t>
      </w:r>
      <w:r w:rsidRPr="00BD3DB2">
        <w:rPr>
          <w:noProof/>
        </w:rPr>
        <w:t xml:space="preserve"> (</w:t>
      </w:r>
      <w:r w:rsidRPr="00BD3DB2">
        <w:t>OIB:</w:t>
      </w:r>
      <w:r w:rsidRPr="00BD3DB2">
        <w:rPr>
          <w:noProof/>
        </w:rPr>
        <w:t xml:space="preserve"> </w:t>
      </w:r>
      <w:r w:rsidRPr="00BD3DB2">
        <w:t>97367987641</w:t>
      </w:r>
      <w:r w:rsidRPr="00BD3DB2">
        <w:rPr>
          <w:noProof/>
        </w:rPr>
        <w:t xml:space="preserve">) </w:t>
      </w:r>
      <w:r w:rsidRPr="00750039">
        <w:rPr>
          <w:color w:val="000000"/>
        </w:rPr>
        <w:t>utvrđen</w:t>
      </w:r>
      <w:r>
        <w:rPr>
          <w:color w:val="000000"/>
        </w:rPr>
        <w:t xml:space="preserve">a je u ukupnom </w:t>
      </w:r>
      <w:r w:rsidRPr="00750039">
        <w:rPr>
          <w:color w:val="000000"/>
        </w:rPr>
        <w:t>iznos</w:t>
      </w:r>
      <w:r>
        <w:rPr>
          <w:color w:val="000000"/>
        </w:rPr>
        <w:t>u od</w:t>
      </w:r>
      <w:r w:rsidRPr="00750039">
        <w:rPr>
          <w:color w:val="000000"/>
        </w:rPr>
        <w:t xml:space="preserve"> </w:t>
      </w:r>
      <w:r>
        <w:rPr>
          <w:noProof/>
          <w:color w:val="000000"/>
        </w:rPr>
        <w:t xml:space="preserve">1.843,71 </w:t>
      </w:r>
      <w:r>
        <w:rPr>
          <w:color w:val="000000"/>
        </w:rPr>
        <w:t xml:space="preserve">kn. Dužnik se obvezuje namiriti tražbinu jednokratno po pravomoćnosti Rješenja o odobrenju sklapanja </w:t>
      </w:r>
      <w:proofErr w:type="spellStart"/>
      <w:r>
        <w:rPr>
          <w:color w:val="000000"/>
        </w:rPr>
        <w:t>predstečajne</w:t>
      </w:r>
      <w:proofErr w:type="spellEnd"/>
      <w:r>
        <w:rPr>
          <w:color w:val="000000"/>
        </w:rPr>
        <w:t xml:space="preserve"> nagodbe pred Trgovačkim sudom;</w:t>
      </w:r>
    </w:p>
    <w:p w:rsidRDefault="009C26FD" w:rsidP="009C26FD" w:rsidR="009C26FD">
      <w:pPr>
        <w:jc w:val="both"/>
        <w:rPr>
          <w:bCs/>
        </w:rPr>
      </w:pPr>
    </w:p>
    <w:p w:rsidRDefault="009C26FD" w:rsidP="009C26FD" w:rsidR="009C26FD">
      <w:pPr>
        <w:jc w:val="both"/>
        <w:rPr>
          <w:color w:val="000000"/>
        </w:rPr>
      </w:pPr>
      <w:r>
        <w:rPr>
          <w:noProof/>
          <w:color w:val="000000"/>
        </w:rPr>
        <w:t>33</w:t>
      </w:r>
      <w:r w:rsidRPr="007B5E57">
        <w:rPr>
          <w:noProof/>
          <w:color w:val="000000"/>
        </w:rPr>
        <w:t xml:space="preserve">. </w:t>
      </w:r>
      <w:r>
        <w:rPr>
          <w:noProof/>
          <w:color w:val="000000"/>
        </w:rPr>
        <w:t xml:space="preserve">tražbina vjerovnika </w:t>
      </w:r>
      <w:r>
        <w:t>NIVAGO</w:t>
      </w:r>
      <w:r w:rsidRPr="00D61FF8">
        <w:t xml:space="preserve"> d.o.o. </w:t>
      </w:r>
      <w:r>
        <w:rPr>
          <w:noProof/>
        </w:rPr>
        <w:t xml:space="preserve">Zagreb, </w:t>
      </w:r>
      <w:r w:rsidRPr="00BD3DB2">
        <w:t>Braće Cetina 5/A</w:t>
      </w:r>
      <w:r w:rsidRPr="00BD3DB2">
        <w:rPr>
          <w:noProof/>
        </w:rPr>
        <w:t xml:space="preserve"> (</w:t>
      </w:r>
      <w:r w:rsidRPr="00BD3DB2">
        <w:t>OIB:</w:t>
      </w:r>
      <w:r w:rsidRPr="00BD3DB2">
        <w:rPr>
          <w:noProof/>
        </w:rPr>
        <w:t xml:space="preserve"> </w:t>
      </w:r>
      <w:r w:rsidRPr="00BD3DB2">
        <w:t>02583857419</w:t>
      </w:r>
      <w:r w:rsidRPr="00BD3DB2">
        <w:rPr>
          <w:noProof/>
        </w:rPr>
        <w:t xml:space="preserve">) </w:t>
      </w:r>
      <w:r w:rsidRPr="00750039">
        <w:rPr>
          <w:color w:val="000000"/>
        </w:rPr>
        <w:t>utvrđen</w:t>
      </w:r>
      <w:r>
        <w:rPr>
          <w:color w:val="000000"/>
        </w:rPr>
        <w:t xml:space="preserve">a je u ukupnom </w:t>
      </w:r>
      <w:r w:rsidRPr="00750039">
        <w:rPr>
          <w:color w:val="000000"/>
        </w:rPr>
        <w:t>iznos</w:t>
      </w:r>
      <w:r>
        <w:rPr>
          <w:color w:val="000000"/>
        </w:rPr>
        <w:t>u od</w:t>
      </w:r>
      <w:r w:rsidRPr="00750039">
        <w:rPr>
          <w:color w:val="000000"/>
        </w:rPr>
        <w:t xml:space="preserve"> </w:t>
      </w:r>
      <w:r>
        <w:rPr>
          <w:noProof/>
          <w:color w:val="000000"/>
        </w:rPr>
        <w:t xml:space="preserve">4.449,05 </w:t>
      </w:r>
      <w:r>
        <w:rPr>
          <w:color w:val="000000"/>
        </w:rPr>
        <w:t xml:space="preserve">kn. Dužnik se obvezuje namiriti tražbinu u 4 mjesečne rate, po pravomoćnosti Rješenja o odobrenju sklapanja </w:t>
      </w:r>
      <w:proofErr w:type="spellStart"/>
      <w:r>
        <w:rPr>
          <w:color w:val="000000"/>
        </w:rPr>
        <w:t>predstečajne</w:t>
      </w:r>
      <w:proofErr w:type="spellEnd"/>
      <w:r>
        <w:rPr>
          <w:color w:val="000000"/>
        </w:rPr>
        <w:t xml:space="preserve"> nagodbe pred Trgovačkim sudom, s time da prva mjesečna rata iznosi 1.149,05 kn, a preostale 3 rate iznose po 1.100,00 kn;</w:t>
      </w:r>
    </w:p>
    <w:p w:rsidRDefault="009C26FD" w:rsidP="009C26FD" w:rsidR="009C26FD">
      <w:pPr>
        <w:jc w:val="both"/>
        <w:rPr>
          <w:bCs/>
        </w:rPr>
      </w:pPr>
    </w:p>
    <w:p w:rsidRDefault="009C26FD" w:rsidP="009C26FD" w:rsidR="009C26FD" w:rsidRPr="00750039">
      <w:pPr>
        <w:jc w:val="both"/>
        <w:rPr>
          <w:color w:val="000000"/>
        </w:rPr>
      </w:pPr>
      <w:r>
        <w:rPr>
          <w:noProof/>
          <w:color w:val="000000"/>
        </w:rPr>
        <w:lastRenderedPageBreak/>
        <w:t>34</w:t>
      </w:r>
      <w:r w:rsidRPr="007B5E57">
        <w:rPr>
          <w:noProof/>
          <w:color w:val="000000"/>
        </w:rPr>
        <w:t xml:space="preserve">. </w:t>
      </w:r>
      <w:r>
        <w:rPr>
          <w:noProof/>
          <w:color w:val="000000"/>
        </w:rPr>
        <w:t xml:space="preserve">tražbina </w:t>
      </w:r>
      <w:r w:rsidRPr="00CF520B">
        <w:rPr>
          <w:noProof/>
        </w:rPr>
        <w:t xml:space="preserve">vjerovnika </w:t>
      </w:r>
      <w:r>
        <w:t xml:space="preserve">SANDRO DAKIĆ, </w:t>
      </w:r>
      <w:proofErr w:type="spellStart"/>
      <w:r>
        <w:t>vl</w:t>
      </w:r>
      <w:proofErr w:type="spellEnd"/>
      <w:r>
        <w:t>. obrta za opremanje barki metalnim dijelovima "MULTIMAR",</w:t>
      </w:r>
      <w:r w:rsidRPr="00BD3DB2">
        <w:t xml:space="preserve"> </w:t>
      </w:r>
      <w:r>
        <w:rPr>
          <w:noProof/>
        </w:rPr>
        <w:t xml:space="preserve">Tuliševica bb, Lovran </w:t>
      </w:r>
      <w:r w:rsidRPr="00BD3DB2">
        <w:rPr>
          <w:noProof/>
        </w:rPr>
        <w:t>(</w:t>
      </w:r>
      <w:r w:rsidRPr="00BD3DB2">
        <w:t>OIB:</w:t>
      </w:r>
      <w:r w:rsidRPr="00BD3DB2">
        <w:rPr>
          <w:noProof/>
        </w:rPr>
        <w:t xml:space="preserve"> </w:t>
      </w:r>
      <w:r w:rsidRPr="00C849C3">
        <w:t>51464710312</w:t>
      </w:r>
      <w:r w:rsidRPr="00BD3DB2">
        <w:rPr>
          <w:noProof/>
        </w:rPr>
        <w:t xml:space="preserve">) </w:t>
      </w:r>
      <w:r w:rsidRPr="00750039">
        <w:rPr>
          <w:color w:val="000000"/>
        </w:rPr>
        <w:t>utvrđen</w:t>
      </w:r>
      <w:r>
        <w:rPr>
          <w:color w:val="000000"/>
        </w:rPr>
        <w:t xml:space="preserve">a je u ukupnom </w:t>
      </w:r>
      <w:r w:rsidRPr="00750039">
        <w:rPr>
          <w:color w:val="000000"/>
        </w:rPr>
        <w:t>iznos</w:t>
      </w:r>
      <w:r>
        <w:rPr>
          <w:color w:val="000000"/>
        </w:rPr>
        <w:t>u od</w:t>
      </w:r>
      <w:r w:rsidRPr="00750039">
        <w:rPr>
          <w:color w:val="000000"/>
        </w:rPr>
        <w:t xml:space="preserve"> </w:t>
      </w:r>
      <w:r>
        <w:rPr>
          <w:noProof/>
          <w:color w:val="000000"/>
        </w:rPr>
        <w:t xml:space="preserve">1.248,45 </w:t>
      </w:r>
      <w:r>
        <w:rPr>
          <w:color w:val="000000"/>
        </w:rPr>
        <w:t xml:space="preserve">kn. Dužnik se obvezuje namiriti tražbinu jednokratno po pravomoćnosti Rješenja o odobrenju sklapanja </w:t>
      </w:r>
      <w:proofErr w:type="spellStart"/>
      <w:r>
        <w:rPr>
          <w:color w:val="000000"/>
        </w:rPr>
        <w:t>predstečajne</w:t>
      </w:r>
      <w:proofErr w:type="spellEnd"/>
      <w:r>
        <w:rPr>
          <w:color w:val="000000"/>
        </w:rPr>
        <w:t xml:space="preserve"> nagodbe pred Trgovačkim sudom;</w:t>
      </w:r>
    </w:p>
    <w:p w:rsidRDefault="009C26FD" w:rsidP="009C26FD" w:rsidR="009C26FD">
      <w:pPr>
        <w:jc w:val="both"/>
        <w:rPr>
          <w:bCs/>
        </w:rPr>
      </w:pPr>
    </w:p>
    <w:p w:rsidRDefault="009C26FD" w:rsidP="009C26FD" w:rsidR="009C26FD">
      <w:pPr>
        <w:jc w:val="both"/>
        <w:rPr>
          <w:color w:val="000000"/>
        </w:rPr>
      </w:pPr>
      <w:r>
        <w:rPr>
          <w:noProof/>
          <w:color w:val="000000"/>
        </w:rPr>
        <w:t>35</w:t>
      </w:r>
      <w:r w:rsidRPr="007B5E57">
        <w:rPr>
          <w:noProof/>
          <w:color w:val="000000"/>
        </w:rPr>
        <w:t xml:space="preserve">. </w:t>
      </w:r>
      <w:r>
        <w:rPr>
          <w:noProof/>
          <w:color w:val="000000"/>
        </w:rPr>
        <w:t xml:space="preserve">tražbina vjerovnika </w:t>
      </w:r>
      <w:r w:rsidRPr="00C849C3">
        <w:t xml:space="preserve">PMP NAUTIKA d. o. o. </w:t>
      </w:r>
      <w:r w:rsidRPr="00C849C3">
        <w:rPr>
          <w:noProof/>
        </w:rPr>
        <w:t xml:space="preserve">Rijeka, </w:t>
      </w:r>
      <w:proofErr w:type="spellStart"/>
      <w:r w:rsidRPr="00C849C3">
        <w:t>Giuseppea</w:t>
      </w:r>
      <w:proofErr w:type="spellEnd"/>
      <w:r w:rsidRPr="00C849C3">
        <w:t xml:space="preserve"> </w:t>
      </w:r>
      <w:proofErr w:type="spellStart"/>
      <w:r w:rsidRPr="00C849C3">
        <w:t>Carabina</w:t>
      </w:r>
      <w:proofErr w:type="spellEnd"/>
      <w:r w:rsidRPr="00C849C3">
        <w:t xml:space="preserve"> 7</w:t>
      </w:r>
      <w:r w:rsidRPr="00C849C3">
        <w:rPr>
          <w:noProof/>
        </w:rPr>
        <w:t xml:space="preserve"> (</w:t>
      </w:r>
      <w:r w:rsidRPr="00C849C3">
        <w:t>OIB:</w:t>
      </w:r>
      <w:r w:rsidRPr="00C849C3">
        <w:rPr>
          <w:noProof/>
        </w:rPr>
        <w:t xml:space="preserve"> </w:t>
      </w:r>
      <w:r w:rsidRPr="00C849C3">
        <w:t>73631849841</w:t>
      </w:r>
      <w:r w:rsidRPr="00C849C3">
        <w:rPr>
          <w:noProof/>
        </w:rPr>
        <w:t xml:space="preserve">) </w:t>
      </w:r>
      <w:r w:rsidRPr="00750039">
        <w:rPr>
          <w:color w:val="000000"/>
        </w:rPr>
        <w:t>utvrđen</w:t>
      </w:r>
      <w:r>
        <w:rPr>
          <w:color w:val="000000"/>
        </w:rPr>
        <w:t xml:space="preserve">a je u ukupnom </w:t>
      </w:r>
      <w:r w:rsidRPr="00750039">
        <w:rPr>
          <w:color w:val="000000"/>
        </w:rPr>
        <w:t>iznos</w:t>
      </w:r>
      <w:r>
        <w:rPr>
          <w:color w:val="000000"/>
        </w:rPr>
        <w:t>u od</w:t>
      </w:r>
      <w:r w:rsidRPr="00750039">
        <w:rPr>
          <w:color w:val="000000"/>
        </w:rPr>
        <w:t xml:space="preserve"> </w:t>
      </w:r>
      <w:r>
        <w:rPr>
          <w:noProof/>
          <w:color w:val="000000"/>
        </w:rPr>
        <w:t xml:space="preserve">15.136,84 </w:t>
      </w:r>
      <w:r>
        <w:rPr>
          <w:color w:val="000000"/>
        </w:rPr>
        <w:t xml:space="preserve">kn. Dužnik se obvezuje namiriti tražbinu u 12 mjesečnih rata, po pravomoćnosti Rješenja o odobrenju sklapanja </w:t>
      </w:r>
      <w:proofErr w:type="spellStart"/>
      <w:r>
        <w:rPr>
          <w:color w:val="000000"/>
        </w:rPr>
        <w:t>predstečajne</w:t>
      </w:r>
      <w:proofErr w:type="spellEnd"/>
      <w:r>
        <w:rPr>
          <w:color w:val="000000"/>
        </w:rPr>
        <w:t xml:space="preserve"> nagodbe pred Trgovačkim sudom, s time da prva mjesečna rata iznosi 1.386,84 kn, a preostalih 11 rata iznosi po 1.250,00 kn;</w:t>
      </w:r>
    </w:p>
    <w:p w:rsidRDefault="009C26FD" w:rsidP="009C26FD" w:rsidR="009C26FD">
      <w:pPr>
        <w:jc w:val="both"/>
        <w:rPr>
          <w:bCs/>
        </w:rPr>
      </w:pPr>
    </w:p>
    <w:p w:rsidRDefault="009C26FD" w:rsidP="009C26FD" w:rsidR="009C26FD">
      <w:pPr>
        <w:jc w:val="both"/>
        <w:rPr>
          <w:color w:val="000000"/>
        </w:rPr>
      </w:pPr>
      <w:r>
        <w:rPr>
          <w:noProof/>
          <w:color w:val="000000"/>
        </w:rPr>
        <w:t>36</w:t>
      </w:r>
      <w:r w:rsidRPr="007B5E57">
        <w:rPr>
          <w:noProof/>
          <w:color w:val="000000"/>
        </w:rPr>
        <w:t xml:space="preserve">. </w:t>
      </w:r>
      <w:r>
        <w:rPr>
          <w:noProof/>
          <w:color w:val="000000"/>
        </w:rPr>
        <w:t xml:space="preserve">tražbina vjerovnika </w:t>
      </w:r>
      <w:r>
        <w:t>POLYCHEM</w:t>
      </w:r>
      <w:r w:rsidRPr="00C849C3">
        <w:t xml:space="preserve"> d. o. o. </w:t>
      </w:r>
      <w:r>
        <w:rPr>
          <w:noProof/>
        </w:rPr>
        <w:t>Zagreb</w:t>
      </w:r>
      <w:r w:rsidRPr="00C849C3">
        <w:rPr>
          <w:noProof/>
        </w:rPr>
        <w:t xml:space="preserve">, </w:t>
      </w:r>
      <w:proofErr w:type="spellStart"/>
      <w:r>
        <w:t>Šumećanski</w:t>
      </w:r>
      <w:proofErr w:type="spellEnd"/>
      <w:r>
        <w:t xml:space="preserve"> put </w:t>
      </w:r>
      <w:proofErr w:type="spellStart"/>
      <w:r>
        <w:t>bb</w:t>
      </w:r>
      <w:proofErr w:type="spellEnd"/>
      <w:r w:rsidRPr="00C849C3">
        <w:rPr>
          <w:noProof/>
        </w:rPr>
        <w:t xml:space="preserve"> (</w:t>
      </w:r>
      <w:r w:rsidRPr="00C849C3">
        <w:t>OIB:</w:t>
      </w:r>
      <w:r w:rsidRPr="00C849C3">
        <w:rPr>
          <w:noProof/>
        </w:rPr>
        <w:t xml:space="preserve"> </w:t>
      </w:r>
      <w:r w:rsidRPr="00C849C3">
        <w:t>93896356316</w:t>
      </w:r>
      <w:r w:rsidRPr="00C849C3">
        <w:rPr>
          <w:noProof/>
        </w:rPr>
        <w:t xml:space="preserve">) </w:t>
      </w:r>
      <w:r w:rsidRPr="00750039">
        <w:rPr>
          <w:color w:val="000000"/>
        </w:rPr>
        <w:t>utvrđen</w:t>
      </w:r>
      <w:r>
        <w:rPr>
          <w:color w:val="000000"/>
        </w:rPr>
        <w:t xml:space="preserve">a je u ukupnom </w:t>
      </w:r>
      <w:r w:rsidRPr="00750039">
        <w:rPr>
          <w:color w:val="000000"/>
        </w:rPr>
        <w:t>iznos</w:t>
      </w:r>
      <w:r>
        <w:rPr>
          <w:color w:val="000000"/>
        </w:rPr>
        <w:t>u od</w:t>
      </w:r>
      <w:r w:rsidRPr="00750039">
        <w:rPr>
          <w:color w:val="000000"/>
        </w:rPr>
        <w:t xml:space="preserve"> </w:t>
      </w:r>
      <w:r>
        <w:rPr>
          <w:noProof/>
          <w:color w:val="000000"/>
        </w:rPr>
        <w:t xml:space="preserve">4.767,39 </w:t>
      </w:r>
      <w:r>
        <w:rPr>
          <w:color w:val="000000"/>
        </w:rPr>
        <w:t xml:space="preserve">kn. Dužnik se obvezuje namiriti tražbinu u 4 mjesečne rate, po pravomoćnosti Rješenja o odobrenju sklapanja </w:t>
      </w:r>
      <w:proofErr w:type="spellStart"/>
      <w:r>
        <w:rPr>
          <w:color w:val="000000"/>
        </w:rPr>
        <w:t>predstečajne</w:t>
      </w:r>
      <w:proofErr w:type="spellEnd"/>
      <w:r>
        <w:rPr>
          <w:color w:val="000000"/>
        </w:rPr>
        <w:t xml:space="preserve"> nagodbe pred Trgovačkim sudom, s time da prva mjesečna rata iznosi 1.167,39 kn, a preostale 3 rate iznose po 1.200,00 kn;</w:t>
      </w:r>
    </w:p>
    <w:p w:rsidRDefault="009C26FD" w:rsidP="009C26FD" w:rsidR="009C26FD">
      <w:pPr>
        <w:jc w:val="both"/>
        <w:rPr>
          <w:bCs/>
        </w:rPr>
      </w:pPr>
    </w:p>
    <w:p w:rsidRDefault="009C26FD" w:rsidP="009C26FD" w:rsidR="009C26FD" w:rsidRPr="00750039">
      <w:pPr>
        <w:jc w:val="both"/>
        <w:rPr>
          <w:color w:val="000000"/>
        </w:rPr>
      </w:pPr>
      <w:r>
        <w:rPr>
          <w:noProof/>
          <w:color w:val="000000"/>
        </w:rPr>
        <w:t>37</w:t>
      </w:r>
      <w:r w:rsidRPr="007B5E57">
        <w:rPr>
          <w:noProof/>
          <w:color w:val="000000"/>
        </w:rPr>
        <w:t xml:space="preserve">. </w:t>
      </w:r>
      <w:r>
        <w:rPr>
          <w:noProof/>
          <w:color w:val="000000"/>
        </w:rPr>
        <w:t xml:space="preserve">tražbina </w:t>
      </w:r>
      <w:r w:rsidRPr="00CF520B">
        <w:rPr>
          <w:noProof/>
        </w:rPr>
        <w:t xml:space="preserve">vjerovnika </w:t>
      </w:r>
      <w:r w:rsidRPr="00A04BD4">
        <w:t xml:space="preserve">PROTECTOR d. o .o. </w:t>
      </w:r>
      <w:r w:rsidRPr="00A04BD4">
        <w:rPr>
          <w:noProof/>
        </w:rPr>
        <w:t xml:space="preserve">Rijeka, </w:t>
      </w:r>
      <w:proofErr w:type="spellStart"/>
      <w:r w:rsidRPr="00A04BD4">
        <w:t>Ciottina</w:t>
      </w:r>
      <w:proofErr w:type="spellEnd"/>
      <w:r w:rsidRPr="00A04BD4">
        <w:t xml:space="preserve"> 22</w:t>
      </w:r>
      <w:r w:rsidRPr="00A04BD4">
        <w:rPr>
          <w:noProof/>
        </w:rPr>
        <w:t xml:space="preserve"> (</w:t>
      </w:r>
      <w:r w:rsidRPr="00A04BD4">
        <w:t>OIB:</w:t>
      </w:r>
      <w:r w:rsidRPr="00A04BD4">
        <w:rPr>
          <w:noProof/>
        </w:rPr>
        <w:t xml:space="preserve"> </w:t>
      </w:r>
      <w:r w:rsidRPr="00A04BD4">
        <w:t>89424351620</w:t>
      </w:r>
      <w:r w:rsidRPr="00A04BD4">
        <w:rPr>
          <w:noProof/>
        </w:rPr>
        <w:t xml:space="preserve">) </w:t>
      </w:r>
      <w:r w:rsidRPr="00750039">
        <w:rPr>
          <w:color w:val="000000"/>
        </w:rPr>
        <w:t>utvrđen</w:t>
      </w:r>
      <w:r>
        <w:rPr>
          <w:color w:val="000000"/>
        </w:rPr>
        <w:t xml:space="preserve">a je u ukupnom </w:t>
      </w:r>
      <w:r w:rsidRPr="00750039">
        <w:rPr>
          <w:color w:val="000000"/>
        </w:rPr>
        <w:t>iznos</w:t>
      </w:r>
      <w:r>
        <w:rPr>
          <w:color w:val="000000"/>
        </w:rPr>
        <w:t>u od</w:t>
      </w:r>
      <w:r w:rsidRPr="00750039">
        <w:rPr>
          <w:color w:val="000000"/>
        </w:rPr>
        <w:t xml:space="preserve"> </w:t>
      </w:r>
      <w:r>
        <w:rPr>
          <w:noProof/>
          <w:color w:val="000000"/>
        </w:rPr>
        <w:t xml:space="preserve">1.298,47 </w:t>
      </w:r>
      <w:r>
        <w:rPr>
          <w:color w:val="000000"/>
        </w:rPr>
        <w:t xml:space="preserve">kn. Dužnik se obvezuje namiriti tražbinu jednokratno po pravomoćnosti Rješenja o odobrenju sklapanja </w:t>
      </w:r>
      <w:proofErr w:type="spellStart"/>
      <w:r>
        <w:rPr>
          <w:color w:val="000000"/>
        </w:rPr>
        <w:t>predstečajne</w:t>
      </w:r>
      <w:proofErr w:type="spellEnd"/>
      <w:r>
        <w:rPr>
          <w:color w:val="000000"/>
        </w:rPr>
        <w:t xml:space="preserve"> nagodbe pred Trgovačkim sudom;</w:t>
      </w:r>
    </w:p>
    <w:p w:rsidRDefault="009C26FD" w:rsidP="009C26FD" w:rsidR="009C26FD">
      <w:pPr>
        <w:jc w:val="both"/>
        <w:rPr>
          <w:bCs/>
        </w:rPr>
      </w:pPr>
    </w:p>
    <w:p w:rsidRDefault="009C26FD" w:rsidP="009C26FD" w:rsidR="009C26FD">
      <w:pPr>
        <w:jc w:val="both"/>
        <w:rPr>
          <w:bCs/>
        </w:rPr>
      </w:pPr>
      <w:r>
        <w:rPr>
          <w:noProof/>
          <w:color w:val="000000"/>
        </w:rPr>
        <w:t>38</w:t>
      </w:r>
      <w:r w:rsidRPr="007B5E57">
        <w:rPr>
          <w:noProof/>
          <w:color w:val="000000"/>
        </w:rPr>
        <w:t xml:space="preserve">. </w:t>
      </w:r>
      <w:r>
        <w:rPr>
          <w:noProof/>
          <w:color w:val="000000"/>
        </w:rPr>
        <w:t xml:space="preserve">tražbina vjerovnika </w:t>
      </w:r>
      <w:r>
        <w:t>REPUBLIKA HRVATSKA, MINISTARSTVO FINANCIJA</w:t>
      </w:r>
      <w:r w:rsidRPr="00C849C3">
        <w:rPr>
          <w:noProof/>
        </w:rPr>
        <w:t xml:space="preserve"> (</w:t>
      </w:r>
      <w:r w:rsidRPr="00C849C3">
        <w:t>OIB:</w:t>
      </w:r>
      <w:r w:rsidRPr="00C849C3">
        <w:rPr>
          <w:noProof/>
        </w:rPr>
        <w:t xml:space="preserve"> </w:t>
      </w:r>
      <w:r>
        <w:t>18683136487</w:t>
      </w:r>
      <w:r w:rsidRPr="00C849C3">
        <w:rPr>
          <w:noProof/>
        </w:rPr>
        <w:t xml:space="preserve">) </w:t>
      </w:r>
      <w:r w:rsidRPr="00750039">
        <w:rPr>
          <w:color w:val="000000"/>
        </w:rPr>
        <w:t>utvrđen</w:t>
      </w:r>
      <w:r>
        <w:rPr>
          <w:color w:val="000000"/>
        </w:rPr>
        <w:t xml:space="preserve">a je u ukupnom </w:t>
      </w:r>
      <w:r w:rsidRPr="00750039">
        <w:rPr>
          <w:color w:val="000000"/>
        </w:rPr>
        <w:t>iznos</w:t>
      </w:r>
      <w:r>
        <w:rPr>
          <w:color w:val="000000"/>
        </w:rPr>
        <w:t>u od</w:t>
      </w:r>
      <w:r w:rsidRPr="00750039">
        <w:rPr>
          <w:color w:val="000000"/>
        </w:rPr>
        <w:t xml:space="preserve"> </w:t>
      </w:r>
      <w:r>
        <w:rPr>
          <w:noProof/>
          <w:color w:val="000000"/>
        </w:rPr>
        <w:t xml:space="preserve">42.146,20 </w:t>
      </w:r>
      <w:r>
        <w:rPr>
          <w:color w:val="000000"/>
        </w:rPr>
        <w:t xml:space="preserve">kn. Dužnik se obvezuje namiriti tražbinu u 12 mjesečnih rata, prema otplatnom planu vjerovnika, po pravomoćnosti Rješenja o odobrenju sklapanja </w:t>
      </w:r>
      <w:proofErr w:type="spellStart"/>
      <w:r>
        <w:rPr>
          <w:color w:val="000000"/>
        </w:rPr>
        <w:t>predstečajne</w:t>
      </w:r>
      <w:proofErr w:type="spellEnd"/>
      <w:r>
        <w:rPr>
          <w:color w:val="000000"/>
        </w:rPr>
        <w:t xml:space="preserve"> nagodbe pred Trgovačkim sudom; </w:t>
      </w:r>
    </w:p>
    <w:p w:rsidRDefault="009C26FD" w:rsidP="009C26FD" w:rsidR="009C26FD">
      <w:pPr>
        <w:jc w:val="both"/>
        <w:rPr>
          <w:bCs/>
        </w:rPr>
      </w:pPr>
    </w:p>
    <w:p w:rsidRDefault="009C26FD" w:rsidP="009C26FD" w:rsidR="009C26FD">
      <w:pPr>
        <w:jc w:val="both"/>
        <w:rPr>
          <w:color w:val="000000"/>
        </w:rPr>
      </w:pPr>
      <w:r>
        <w:rPr>
          <w:noProof/>
          <w:color w:val="000000"/>
        </w:rPr>
        <w:t>39</w:t>
      </w:r>
      <w:r w:rsidRPr="007B5E57">
        <w:rPr>
          <w:noProof/>
          <w:color w:val="000000"/>
        </w:rPr>
        <w:t xml:space="preserve">. </w:t>
      </w:r>
      <w:r>
        <w:rPr>
          <w:noProof/>
          <w:color w:val="000000"/>
        </w:rPr>
        <w:t xml:space="preserve">tražbina vjerovnika </w:t>
      </w:r>
      <w:r>
        <w:t>ROTA</w:t>
      </w:r>
      <w:r w:rsidRPr="00C849C3">
        <w:t xml:space="preserve"> d. o. o. </w:t>
      </w:r>
      <w:r>
        <w:rPr>
          <w:noProof/>
        </w:rPr>
        <w:t>Rab</w:t>
      </w:r>
      <w:r w:rsidRPr="00C849C3">
        <w:rPr>
          <w:noProof/>
        </w:rPr>
        <w:t xml:space="preserve">, </w:t>
      </w:r>
      <w:proofErr w:type="spellStart"/>
      <w:r>
        <w:t>Barbat</w:t>
      </w:r>
      <w:proofErr w:type="spellEnd"/>
      <w:r>
        <w:t xml:space="preserve"> 226</w:t>
      </w:r>
      <w:r w:rsidRPr="00C849C3">
        <w:rPr>
          <w:noProof/>
        </w:rPr>
        <w:t xml:space="preserve"> (</w:t>
      </w:r>
      <w:r w:rsidRPr="00C849C3">
        <w:t>OIB:</w:t>
      </w:r>
      <w:r w:rsidRPr="00C849C3">
        <w:rPr>
          <w:noProof/>
        </w:rPr>
        <w:t xml:space="preserve"> </w:t>
      </w:r>
      <w:r w:rsidRPr="00FC673C">
        <w:t>87758153004</w:t>
      </w:r>
      <w:r w:rsidRPr="00FC673C">
        <w:rPr>
          <w:noProof/>
        </w:rPr>
        <w:t xml:space="preserve">) </w:t>
      </w:r>
      <w:r w:rsidRPr="00750039">
        <w:rPr>
          <w:color w:val="000000"/>
        </w:rPr>
        <w:t>utvrđen</w:t>
      </w:r>
      <w:r>
        <w:rPr>
          <w:color w:val="000000"/>
        </w:rPr>
        <w:t xml:space="preserve">a je u ukupnom </w:t>
      </w:r>
      <w:r w:rsidRPr="00750039">
        <w:rPr>
          <w:color w:val="000000"/>
        </w:rPr>
        <w:t>iznos</w:t>
      </w:r>
      <w:r>
        <w:rPr>
          <w:color w:val="000000"/>
        </w:rPr>
        <w:t>u od</w:t>
      </w:r>
      <w:r w:rsidRPr="00750039">
        <w:rPr>
          <w:color w:val="000000"/>
        </w:rPr>
        <w:t xml:space="preserve"> </w:t>
      </w:r>
      <w:r>
        <w:rPr>
          <w:noProof/>
          <w:color w:val="000000"/>
        </w:rPr>
        <w:t xml:space="preserve">3.390,95 </w:t>
      </w:r>
      <w:r>
        <w:rPr>
          <w:color w:val="000000"/>
        </w:rPr>
        <w:t xml:space="preserve">kn. Dužnik se obvezuje namiriti tražbinu u 2 mjesečne rate, po pravomoćnosti Rješenja o odobrenju sklapanja </w:t>
      </w:r>
      <w:proofErr w:type="spellStart"/>
      <w:r>
        <w:rPr>
          <w:color w:val="000000"/>
        </w:rPr>
        <w:t>predstečajne</w:t>
      </w:r>
      <w:proofErr w:type="spellEnd"/>
      <w:r>
        <w:rPr>
          <w:color w:val="000000"/>
        </w:rPr>
        <w:t xml:space="preserve"> nagodbe pred Trgovačkim sudom, s time da prva mjesečna rata iznosi 1.700,00 kn, a druga 1.690,95 kn;</w:t>
      </w:r>
    </w:p>
    <w:p w:rsidRDefault="009C26FD" w:rsidP="009C26FD" w:rsidR="009C26FD">
      <w:pPr>
        <w:jc w:val="both"/>
        <w:rPr>
          <w:bCs/>
        </w:rPr>
      </w:pPr>
    </w:p>
    <w:p w:rsidRDefault="009C26FD" w:rsidP="009C26FD" w:rsidR="009C26FD">
      <w:pPr>
        <w:jc w:val="both"/>
        <w:rPr>
          <w:color w:val="000000"/>
        </w:rPr>
      </w:pPr>
      <w:r>
        <w:rPr>
          <w:noProof/>
          <w:color w:val="000000"/>
        </w:rPr>
        <w:t>40</w:t>
      </w:r>
      <w:r w:rsidRPr="007B5E57">
        <w:rPr>
          <w:noProof/>
          <w:color w:val="000000"/>
        </w:rPr>
        <w:t xml:space="preserve">. </w:t>
      </w:r>
      <w:r>
        <w:rPr>
          <w:noProof/>
          <w:color w:val="000000"/>
        </w:rPr>
        <w:t xml:space="preserve">tražbina vjerovnika </w:t>
      </w:r>
      <w:r w:rsidRPr="00FC673C">
        <w:t xml:space="preserve">ROTOMETAL PROMET d.o.o. </w:t>
      </w:r>
      <w:r w:rsidRPr="00FC673C">
        <w:rPr>
          <w:noProof/>
        </w:rPr>
        <w:t xml:space="preserve">Samobor, </w:t>
      </w:r>
      <w:proofErr w:type="spellStart"/>
      <w:r w:rsidRPr="00FC673C">
        <w:t>Svetonedeljska</w:t>
      </w:r>
      <w:proofErr w:type="spellEnd"/>
      <w:r w:rsidRPr="00FC673C">
        <w:t xml:space="preserve"> 19</w:t>
      </w:r>
      <w:r w:rsidRPr="00FC673C">
        <w:rPr>
          <w:noProof/>
        </w:rPr>
        <w:t xml:space="preserve"> (</w:t>
      </w:r>
      <w:r w:rsidRPr="00FC673C">
        <w:t>OIB:</w:t>
      </w:r>
      <w:r w:rsidRPr="00FC673C">
        <w:rPr>
          <w:noProof/>
        </w:rPr>
        <w:t xml:space="preserve"> </w:t>
      </w:r>
      <w:r w:rsidRPr="00FC673C">
        <w:t>42362921136</w:t>
      </w:r>
      <w:r w:rsidRPr="00FC673C">
        <w:rPr>
          <w:noProof/>
        </w:rPr>
        <w:t xml:space="preserve">) </w:t>
      </w:r>
      <w:r w:rsidRPr="00750039">
        <w:rPr>
          <w:color w:val="000000"/>
        </w:rPr>
        <w:t>utvrđen</w:t>
      </w:r>
      <w:r>
        <w:rPr>
          <w:color w:val="000000"/>
        </w:rPr>
        <w:t xml:space="preserve">a je u ukupnom </w:t>
      </w:r>
      <w:r w:rsidRPr="00750039">
        <w:rPr>
          <w:color w:val="000000"/>
        </w:rPr>
        <w:t>iznos</w:t>
      </w:r>
      <w:r>
        <w:rPr>
          <w:color w:val="000000"/>
        </w:rPr>
        <w:t>u od</w:t>
      </w:r>
      <w:r w:rsidRPr="00750039">
        <w:rPr>
          <w:color w:val="000000"/>
        </w:rPr>
        <w:t xml:space="preserve"> </w:t>
      </w:r>
      <w:r>
        <w:rPr>
          <w:noProof/>
          <w:color w:val="000000"/>
        </w:rPr>
        <w:t xml:space="preserve">4.124,36 </w:t>
      </w:r>
      <w:r>
        <w:rPr>
          <w:color w:val="000000"/>
        </w:rPr>
        <w:t xml:space="preserve">kn. Dužnik se obvezuje namiriti tražbinu u 4 mjesečne rate, po pravomoćnosti Rješenja o odobrenju sklapanja </w:t>
      </w:r>
      <w:proofErr w:type="spellStart"/>
      <w:r>
        <w:rPr>
          <w:color w:val="000000"/>
        </w:rPr>
        <w:t>predstečajne</w:t>
      </w:r>
      <w:proofErr w:type="spellEnd"/>
      <w:r>
        <w:rPr>
          <w:color w:val="000000"/>
        </w:rPr>
        <w:t xml:space="preserve"> nagodbe pred Trgovačkim sudom, s time da prva mjesečna rata iznosi 824,36 kn, a preostale mjesečne rate iznose 1.100,00 kn;</w:t>
      </w:r>
    </w:p>
    <w:p w:rsidRDefault="009C26FD" w:rsidP="009C26FD" w:rsidR="009C26FD">
      <w:pPr>
        <w:jc w:val="both"/>
        <w:rPr>
          <w:color w:val="000000"/>
        </w:rPr>
      </w:pPr>
    </w:p>
    <w:p w:rsidRDefault="009C26FD" w:rsidP="009C26FD" w:rsidR="009C26FD">
      <w:pPr>
        <w:jc w:val="both"/>
        <w:rPr>
          <w:color w:val="000000"/>
        </w:rPr>
      </w:pPr>
      <w:r>
        <w:rPr>
          <w:noProof/>
          <w:color w:val="000000"/>
        </w:rPr>
        <w:t>41</w:t>
      </w:r>
      <w:r w:rsidRPr="00FC673C">
        <w:rPr>
          <w:noProof/>
          <w:color w:val="000000"/>
        </w:rPr>
        <w:t xml:space="preserve">. tražbina vjerovnika </w:t>
      </w:r>
      <w:r w:rsidRPr="00FC673C">
        <w:t xml:space="preserve">SANDRA ANIĆ, </w:t>
      </w:r>
      <w:proofErr w:type="spellStart"/>
      <w:r w:rsidRPr="00FC673C">
        <w:t>vl</w:t>
      </w:r>
      <w:proofErr w:type="spellEnd"/>
      <w:r w:rsidRPr="00FC673C">
        <w:t>. obrta za proizvodnju tekstilne užarije</w:t>
      </w:r>
      <w:r w:rsidRPr="00FC673C">
        <w:rPr>
          <w:noProof/>
        </w:rPr>
        <w:t xml:space="preserve"> ANIĆ, Zadar, </w:t>
      </w:r>
      <w:r w:rsidRPr="00FC673C">
        <w:t xml:space="preserve">N. </w:t>
      </w:r>
      <w:proofErr w:type="spellStart"/>
      <w:r w:rsidRPr="00FC673C">
        <w:t>Božidarevića</w:t>
      </w:r>
      <w:proofErr w:type="spellEnd"/>
      <w:r w:rsidRPr="00FC673C">
        <w:t xml:space="preserve"> 17</w:t>
      </w:r>
      <w:r w:rsidRPr="00FC673C">
        <w:rPr>
          <w:noProof/>
        </w:rPr>
        <w:t xml:space="preserve"> (</w:t>
      </w:r>
      <w:r w:rsidRPr="00FC673C">
        <w:t>OIB:</w:t>
      </w:r>
      <w:r w:rsidRPr="00FC673C">
        <w:rPr>
          <w:noProof/>
        </w:rPr>
        <w:t xml:space="preserve"> </w:t>
      </w:r>
      <w:r w:rsidRPr="00FC673C">
        <w:t>71624184648</w:t>
      </w:r>
      <w:r w:rsidRPr="00FC673C">
        <w:rPr>
          <w:noProof/>
        </w:rPr>
        <w:t xml:space="preserve">) </w:t>
      </w:r>
      <w:r w:rsidRPr="00FC673C">
        <w:rPr>
          <w:color w:val="000000"/>
        </w:rPr>
        <w:t>utvrđena je u ukupnom iznosu od</w:t>
      </w:r>
      <w:r w:rsidRPr="00750039">
        <w:rPr>
          <w:color w:val="000000"/>
        </w:rPr>
        <w:t xml:space="preserve"> </w:t>
      </w:r>
      <w:r>
        <w:rPr>
          <w:noProof/>
          <w:color w:val="000000"/>
        </w:rPr>
        <w:t xml:space="preserve">6.000,00 </w:t>
      </w:r>
      <w:r>
        <w:rPr>
          <w:color w:val="000000"/>
        </w:rPr>
        <w:t xml:space="preserve">kn. Dužnik se obvezuje namiriti tražbinu u 4 mjesečne rate u iznosu od po 1.500,00 kn, po pravomoćnosti Rješenja o odobrenju sklapanja </w:t>
      </w:r>
      <w:proofErr w:type="spellStart"/>
      <w:r>
        <w:rPr>
          <w:color w:val="000000"/>
        </w:rPr>
        <w:t>predstečajne</w:t>
      </w:r>
      <w:proofErr w:type="spellEnd"/>
      <w:r>
        <w:rPr>
          <w:color w:val="000000"/>
        </w:rPr>
        <w:t xml:space="preserve"> nagodbe pred Trgovačkim sudom;</w:t>
      </w:r>
    </w:p>
    <w:p w:rsidRDefault="009C26FD" w:rsidP="009C26FD" w:rsidR="009C26FD">
      <w:pPr>
        <w:jc w:val="both"/>
        <w:rPr>
          <w:bCs/>
        </w:rPr>
      </w:pPr>
    </w:p>
    <w:p w:rsidRDefault="009C26FD" w:rsidP="009C26FD" w:rsidR="009C26FD">
      <w:pPr>
        <w:jc w:val="both"/>
        <w:rPr>
          <w:color w:val="000000"/>
        </w:rPr>
      </w:pPr>
      <w:r>
        <w:rPr>
          <w:noProof/>
          <w:color w:val="000000"/>
        </w:rPr>
        <w:t>42</w:t>
      </w:r>
      <w:r w:rsidRPr="007B5E57">
        <w:rPr>
          <w:noProof/>
          <w:color w:val="000000"/>
        </w:rPr>
        <w:t xml:space="preserve">. </w:t>
      </w:r>
      <w:r>
        <w:rPr>
          <w:noProof/>
          <w:color w:val="000000"/>
        </w:rPr>
        <w:t xml:space="preserve">tražbina vjerovnika </w:t>
      </w:r>
      <w:r w:rsidRPr="00152B7B">
        <w:t xml:space="preserve">SCAM MARINE d. o. o. </w:t>
      </w:r>
      <w:r w:rsidRPr="00152B7B">
        <w:rPr>
          <w:noProof/>
        </w:rPr>
        <w:t xml:space="preserve">Viškovo, </w:t>
      </w:r>
      <w:proofErr w:type="spellStart"/>
      <w:r w:rsidRPr="00152B7B">
        <w:t>Šumećanski</w:t>
      </w:r>
      <w:proofErr w:type="spellEnd"/>
      <w:r w:rsidRPr="00152B7B">
        <w:t xml:space="preserve"> put </w:t>
      </w:r>
      <w:proofErr w:type="spellStart"/>
      <w:r w:rsidRPr="00152B7B">
        <w:t>bb</w:t>
      </w:r>
      <w:proofErr w:type="spellEnd"/>
      <w:r w:rsidRPr="00152B7B">
        <w:rPr>
          <w:noProof/>
        </w:rPr>
        <w:t xml:space="preserve"> (</w:t>
      </w:r>
      <w:r w:rsidRPr="00152B7B">
        <w:t>OIB:</w:t>
      </w:r>
      <w:r w:rsidRPr="00152B7B">
        <w:rPr>
          <w:noProof/>
        </w:rPr>
        <w:t xml:space="preserve"> </w:t>
      </w:r>
      <w:r w:rsidRPr="00152B7B">
        <w:t>60671571411</w:t>
      </w:r>
      <w:r w:rsidRPr="00152B7B">
        <w:rPr>
          <w:noProof/>
        </w:rPr>
        <w:t xml:space="preserve">) </w:t>
      </w:r>
      <w:r w:rsidRPr="00750039">
        <w:rPr>
          <w:color w:val="000000"/>
        </w:rPr>
        <w:t>utvrđen</w:t>
      </w:r>
      <w:r>
        <w:rPr>
          <w:color w:val="000000"/>
        </w:rPr>
        <w:t xml:space="preserve">a je u ukupnom </w:t>
      </w:r>
      <w:r w:rsidRPr="00750039">
        <w:rPr>
          <w:color w:val="000000"/>
        </w:rPr>
        <w:t>iznos</w:t>
      </w:r>
      <w:r>
        <w:rPr>
          <w:color w:val="000000"/>
        </w:rPr>
        <w:t>u od</w:t>
      </w:r>
      <w:r w:rsidRPr="00750039">
        <w:rPr>
          <w:color w:val="000000"/>
        </w:rPr>
        <w:t xml:space="preserve"> </w:t>
      </w:r>
      <w:r>
        <w:rPr>
          <w:noProof/>
          <w:color w:val="000000"/>
        </w:rPr>
        <w:t xml:space="preserve">2.165,32 </w:t>
      </w:r>
      <w:r>
        <w:rPr>
          <w:color w:val="000000"/>
        </w:rPr>
        <w:t xml:space="preserve">kn. Dužnik se obvezuje namiriti tražbinu u 2 mjesečne rate, po pravomoćnosti Rješenja o odobrenju sklapanja </w:t>
      </w:r>
      <w:proofErr w:type="spellStart"/>
      <w:r>
        <w:rPr>
          <w:color w:val="000000"/>
        </w:rPr>
        <w:t>predstečajne</w:t>
      </w:r>
      <w:proofErr w:type="spellEnd"/>
      <w:r>
        <w:rPr>
          <w:color w:val="000000"/>
        </w:rPr>
        <w:t xml:space="preserve"> nagodbe pred Trgovačkim sudom, s time da prva mjesečna rata iznosi 1.100,00 kn, a druga 1.065,32 kn;</w:t>
      </w:r>
    </w:p>
    <w:p w:rsidRDefault="009C26FD" w:rsidP="009C26FD" w:rsidR="009C26FD">
      <w:pPr>
        <w:jc w:val="both"/>
        <w:rPr>
          <w:bCs/>
        </w:rPr>
      </w:pPr>
    </w:p>
    <w:p w:rsidRDefault="009C26FD" w:rsidP="009C26FD" w:rsidR="009C26FD" w:rsidRPr="00750039">
      <w:pPr>
        <w:jc w:val="both"/>
        <w:rPr>
          <w:color w:val="000000"/>
        </w:rPr>
      </w:pPr>
      <w:r w:rsidRPr="009A248D">
        <w:rPr>
          <w:noProof/>
        </w:rPr>
        <w:lastRenderedPageBreak/>
        <w:t xml:space="preserve">43. tražbina vjerovnika </w:t>
      </w:r>
      <w:r w:rsidRPr="009A248D">
        <w:t>SUNČANA OBALA</w:t>
      </w:r>
      <w:r>
        <w:t xml:space="preserve"> d.o</w:t>
      </w:r>
      <w:r w:rsidRPr="009A248D">
        <w:t xml:space="preserve">.o. </w:t>
      </w:r>
      <w:r w:rsidRPr="009A248D">
        <w:rPr>
          <w:noProof/>
        </w:rPr>
        <w:t xml:space="preserve">Šibenik, </w:t>
      </w:r>
      <w:r w:rsidRPr="009A248D">
        <w:t>Matije Gubca 44</w:t>
      </w:r>
      <w:r w:rsidRPr="009A248D">
        <w:rPr>
          <w:noProof/>
        </w:rPr>
        <w:t xml:space="preserve"> (</w:t>
      </w:r>
      <w:r w:rsidRPr="009A248D">
        <w:t>OIB:</w:t>
      </w:r>
      <w:r w:rsidRPr="009A248D">
        <w:rPr>
          <w:noProof/>
        </w:rPr>
        <w:t xml:space="preserve"> </w:t>
      </w:r>
      <w:r w:rsidRPr="009A248D">
        <w:t>25955991023</w:t>
      </w:r>
      <w:r w:rsidRPr="009A248D">
        <w:rPr>
          <w:noProof/>
        </w:rPr>
        <w:t xml:space="preserve">) </w:t>
      </w:r>
      <w:r w:rsidRPr="00750039">
        <w:rPr>
          <w:color w:val="000000"/>
        </w:rPr>
        <w:t>utvrđen</w:t>
      </w:r>
      <w:r>
        <w:rPr>
          <w:color w:val="000000"/>
        </w:rPr>
        <w:t xml:space="preserve">a je u ukupnom </w:t>
      </w:r>
      <w:r w:rsidRPr="00750039">
        <w:rPr>
          <w:color w:val="000000"/>
        </w:rPr>
        <w:t>iznos</w:t>
      </w:r>
      <w:r>
        <w:rPr>
          <w:color w:val="000000"/>
        </w:rPr>
        <w:t>u od</w:t>
      </w:r>
      <w:r w:rsidRPr="00750039">
        <w:rPr>
          <w:color w:val="000000"/>
        </w:rPr>
        <w:t xml:space="preserve"> </w:t>
      </w:r>
      <w:r>
        <w:rPr>
          <w:noProof/>
          <w:color w:val="000000"/>
        </w:rPr>
        <w:t xml:space="preserve">932,13 </w:t>
      </w:r>
      <w:r>
        <w:rPr>
          <w:color w:val="000000"/>
        </w:rPr>
        <w:t xml:space="preserve">kn. Dužnik se obvezuje namiriti tražbinu jednokratno po pravomoćnosti Rješenja o odobrenju sklapanja </w:t>
      </w:r>
      <w:proofErr w:type="spellStart"/>
      <w:r>
        <w:rPr>
          <w:color w:val="000000"/>
        </w:rPr>
        <w:t>predstečajne</w:t>
      </w:r>
      <w:proofErr w:type="spellEnd"/>
      <w:r>
        <w:rPr>
          <w:color w:val="000000"/>
        </w:rPr>
        <w:t xml:space="preserve"> nagodbe pred Trgovačkim sudom;</w:t>
      </w:r>
    </w:p>
    <w:p w:rsidRDefault="009C26FD" w:rsidP="009C26FD" w:rsidR="009C26FD">
      <w:pPr>
        <w:jc w:val="both"/>
        <w:rPr>
          <w:bCs/>
        </w:rPr>
      </w:pPr>
    </w:p>
    <w:p w:rsidRDefault="009C26FD" w:rsidP="009C26FD" w:rsidR="009C26FD">
      <w:pPr>
        <w:jc w:val="both"/>
        <w:rPr>
          <w:color w:val="000000"/>
        </w:rPr>
      </w:pPr>
      <w:r>
        <w:rPr>
          <w:noProof/>
          <w:color w:val="000000"/>
        </w:rPr>
        <w:t>44</w:t>
      </w:r>
      <w:r w:rsidRPr="007B5E57">
        <w:rPr>
          <w:noProof/>
          <w:color w:val="000000"/>
        </w:rPr>
        <w:t xml:space="preserve">. </w:t>
      </w:r>
      <w:r>
        <w:rPr>
          <w:noProof/>
          <w:color w:val="000000"/>
        </w:rPr>
        <w:t xml:space="preserve">tražbina vjerovnika </w:t>
      </w:r>
      <w:r w:rsidRPr="009A248D">
        <w:t xml:space="preserve">TAHOGRAF, d.o.o. Sveta </w:t>
      </w:r>
      <w:proofErr w:type="spellStart"/>
      <w:r w:rsidRPr="009A248D">
        <w:t>Nedelja</w:t>
      </w:r>
      <w:proofErr w:type="spellEnd"/>
      <w:r w:rsidRPr="009A248D">
        <w:rPr>
          <w:noProof/>
        </w:rPr>
        <w:t xml:space="preserve">, </w:t>
      </w:r>
      <w:proofErr w:type="spellStart"/>
      <w:r w:rsidRPr="009A248D">
        <w:t>Brezje</w:t>
      </w:r>
      <w:proofErr w:type="spellEnd"/>
      <w:r w:rsidRPr="009A248D">
        <w:t>, Dr. Franje Tuđmana 24</w:t>
      </w:r>
      <w:r w:rsidRPr="009A248D">
        <w:rPr>
          <w:noProof/>
        </w:rPr>
        <w:t xml:space="preserve"> </w:t>
      </w:r>
      <w:r w:rsidRPr="00152B7B">
        <w:rPr>
          <w:noProof/>
        </w:rPr>
        <w:t>(</w:t>
      </w:r>
      <w:r w:rsidRPr="00152B7B">
        <w:t>OIB:</w:t>
      </w:r>
      <w:r w:rsidRPr="00152B7B">
        <w:rPr>
          <w:noProof/>
        </w:rPr>
        <w:t xml:space="preserve"> </w:t>
      </w:r>
      <w:r w:rsidRPr="005425CC">
        <w:t>73777060562</w:t>
      </w:r>
      <w:r w:rsidRPr="00152B7B">
        <w:rPr>
          <w:noProof/>
        </w:rPr>
        <w:t xml:space="preserve">) </w:t>
      </w:r>
      <w:r w:rsidRPr="00750039">
        <w:rPr>
          <w:color w:val="000000"/>
        </w:rPr>
        <w:t>utvrđen</w:t>
      </w:r>
      <w:r>
        <w:rPr>
          <w:color w:val="000000"/>
        </w:rPr>
        <w:t xml:space="preserve">a je u ukupnom </w:t>
      </w:r>
      <w:r w:rsidRPr="00750039">
        <w:rPr>
          <w:color w:val="000000"/>
        </w:rPr>
        <w:t>iznos</w:t>
      </w:r>
      <w:r>
        <w:rPr>
          <w:color w:val="000000"/>
        </w:rPr>
        <w:t>u od</w:t>
      </w:r>
      <w:r w:rsidRPr="00750039">
        <w:rPr>
          <w:color w:val="000000"/>
        </w:rPr>
        <w:t xml:space="preserve"> </w:t>
      </w:r>
      <w:r>
        <w:rPr>
          <w:noProof/>
          <w:color w:val="000000"/>
        </w:rPr>
        <w:t xml:space="preserve">5.379,25 </w:t>
      </w:r>
      <w:r>
        <w:rPr>
          <w:color w:val="000000"/>
        </w:rPr>
        <w:t xml:space="preserve">kn. Dužnik se obvezuje namiriti tražbinu u 4 mjesečne rate, po pravomoćnosti Rješenja o odobrenju sklapanja </w:t>
      </w:r>
      <w:proofErr w:type="spellStart"/>
      <w:r>
        <w:rPr>
          <w:color w:val="000000"/>
        </w:rPr>
        <w:t>predstečajne</w:t>
      </w:r>
      <w:proofErr w:type="spellEnd"/>
      <w:r>
        <w:rPr>
          <w:color w:val="000000"/>
        </w:rPr>
        <w:t xml:space="preserve"> nagodbe pred Trgovačkim sudom, s time da prva mjesečna rata iznosi 1.479,25 kn, a preostale rate iznose po 1.300,00 kn;</w:t>
      </w:r>
    </w:p>
    <w:p w:rsidRDefault="009C26FD" w:rsidP="009C26FD" w:rsidR="009C26FD">
      <w:pPr>
        <w:jc w:val="both"/>
        <w:rPr>
          <w:bCs/>
        </w:rPr>
      </w:pPr>
    </w:p>
    <w:p w:rsidRDefault="009C26FD" w:rsidP="009C26FD" w:rsidR="009C26FD" w:rsidRPr="00750039">
      <w:pPr>
        <w:jc w:val="both"/>
        <w:rPr>
          <w:color w:val="000000"/>
        </w:rPr>
      </w:pPr>
      <w:r w:rsidRPr="009A248D">
        <w:rPr>
          <w:noProof/>
        </w:rPr>
        <w:t>4</w:t>
      </w:r>
      <w:r>
        <w:rPr>
          <w:noProof/>
        </w:rPr>
        <w:t>5</w:t>
      </w:r>
      <w:r w:rsidRPr="009A248D">
        <w:rPr>
          <w:noProof/>
        </w:rPr>
        <w:t xml:space="preserve">. tražbina vjerovnika </w:t>
      </w:r>
      <w:r w:rsidRPr="00453EF9">
        <w:t xml:space="preserve">TOMŠPED d.o.o. </w:t>
      </w:r>
      <w:r w:rsidRPr="00453EF9">
        <w:rPr>
          <w:noProof/>
        </w:rPr>
        <w:t xml:space="preserve">Zagreb, </w:t>
      </w:r>
      <w:r w:rsidRPr="00453EF9">
        <w:t>Medvešćak 7</w:t>
      </w:r>
      <w:r w:rsidRPr="00453EF9">
        <w:rPr>
          <w:noProof/>
        </w:rPr>
        <w:t xml:space="preserve"> (</w:t>
      </w:r>
      <w:r w:rsidRPr="00453EF9">
        <w:t>OIB:</w:t>
      </w:r>
      <w:r w:rsidRPr="00453EF9">
        <w:rPr>
          <w:noProof/>
        </w:rPr>
        <w:t xml:space="preserve"> </w:t>
      </w:r>
      <w:r w:rsidRPr="00453EF9">
        <w:t>08924822502</w:t>
      </w:r>
      <w:r w:rsidRPr="00453EF9">
        <w:rPr>
          <w:noProof/>
        </w:rPr>
        <w:t xml:space="preserve">) </w:t>
      </w:r>
      <w:r w:rsidRPr="00750039">
        <w:rPr>
          <w:color w:val="000000"/>
        </w:rPr>
        <w:t>utvrđen</w:t>
      </w:r>
      <w:r>
        <w:rPr>
          <w:color w:val="000000"/>
        </w:rPr>
        <w:t xml:space="preserve">a je u ukupnom </w:t>
      </w:r>
      <w:r w:rsidRPr="00750039">
        <w:rPr>
          <w:color w:val="000000"/>
        </w:rPr>
        <w:t>iznos</w:t>
      </w:r>
      <w:r>
        <w:rPr>
          <w:color w:val="000000"/>
        </w:rPr>
        <w:t>u od</w:t>
      </w:r>
      <w:r w:rsidRPr="00750039">
        <w:rPr>
          <w:color w:val="000000"/>
        </w:rPr>
        <w:t xml:space="preserve"> </w:t>
      </w:r>
      <w:r>
        <w:rPr>
          <w:noProof/>
          <w:color w:val="000000"/>
        </w:rPr>
        <w:t xml:space="preserve">579,60 </w:t>
      </w:r>
      <w:r>
        <w:rPr>
          <w:color w:val="000000"/>
        </w:rPr>
        <w:t xml:space="preserve">kn. Dužnik se obvezuje namiriti tražbinu jednokratno po pravomoćnosti Rješenja o odobrenju sklapanja </w:t>
      </w:r>
      <w:proofErr w:type="spellStart"/>
      <w:r>
        <w:rPr>
          <w:color w:val="000000"/>
        </w:rPr>
        <w:t>predstečajne</w:t>
      </w:r>
      <w:proofErr w:type="spellEnd"/>
      <w:r>
        <w:rPr>
          <w:color w:val="000000"/>
        </w:rPr>
        <w:t xml:space="preserve"> nagodbe pred Trgovačkim sudom;</w:t>
      </w:r>
    </w:p>
    <w:p w:rsidRDefault="009C26FD" w:rsidP="009C26FD" w:rsidR="009C26FD">
      <w:pPr>
        <w:jc w:val="both"/>
        <w:rPr>
          <w:bCs/>
        </w:rPr>
      </w:pPr>
    </w:p>
    <w:p w:rsidRDefault="009C26FD" w:rsidP="009C26FD" w:rsidR="009C26FD" w:rsidRPr="00750039">
      <w:pPr>
        <w:jc w:val="both"/>
        <w:rPr>
          <w:color w:val="000000"/>
        </w:rPr>
      </w:pPr>
      <w:r w:rsidRPr="009A248D">
        <w:rPr>
          <w:noProof/>
        </w:rPr>
        <w:t>4</w:t>
      </w:r>
      <w:r>
        <w:rPr>
          <w:noProof/>
        </w:rPr>
        <w:t>6</w:t>
      </w:r>
      <w:r w:rsidRPr="009A248D">
        <w:rPr>
          <w:noProof/>
        </w:rPr>
        <w:t xml:space="preserve">. tražbina vjerovnika </w:t>
      </w:r>
      <w:r>
        <w:t>VECOM</w:t>
      </w:r>
      <w:r w:rsidRPr="00453EF9">
        <w:t xml:space="preserve"> d.o.o. </w:t>
      </w:r>
      <w:r>
        <w:rPr>
          <w:noProof/>
        </w:rPr>
        <w:t>Viškovo</w:t>
      </w:r>
      <w:r w:rsidRPr="00453EF9">
        <w:rPr>
          <w:noProof/>
        </w:rPr>
        <w:t xml:space="preserve">, </w:t>
      </w:r>
      <w:proofErr w:type="spellStart"/>
      <w:r w:rsidRPr="00B27A31">
        <w:t>Marinići</w:t>
      </w:r>
      <w:proofErr w:type="spellEnd"/>
      <w:r w:rsidRPr="00B27A31">
        <w:t xml:space="preserve">, </w:t>
      </w:r>
      <w:proofErr w:type="spellStart"/>
      <w:r w:rsidRPr="00B27A31">
        <w:t>Mu</w:t>
      </w:r>
      <w:r>
        <w:t>č</w:t>
      </w:r>
      <w:r w:rsidRPr="00B27A31">
        <w:t>ići</w:t>
      </w:r>
      <w:proofErr w:type="spellEnd"/>
      <w:r w:rsidRPr="00B27A31">
        <w:t xml:space="preserve"> 50</w:t>
      </w:r>
      <w:r w:rsidRPr="00B27A31">
        <w:rPr>
          <w:noProof/>
        </w:rPr>
        <w:t xml:space="preserve"> </w:t>
      </w:r>
      <w:r w:rsidRPr="00453EF9">
        <w:rPr>
          <w:noProof/>
        </w:rPr>
        <w:t>(</w:t>
      </w:r>
      <w:r w:rsidRPr="00453EF9">
        <w:t>OIB:</w:t>
      </w:r>
      <w:r w:rsidRPr="00453EF9">
        <w:rPr>
          <w:noProof/>
        </w:rPr>
        <w:t xml:space="preserve"> </w:t>
      </w:r>
      <w:r w:rsidRPr="00B27A31">
        <w:t>90524712974</w:t>
      </w:r>
      <w:r w:rsidRPr="00B27A31">
        <w:rPr>
          <w:noProof/>
        </w:rPr>
        <w:t xml:space="preserve">) </w:t>
      </w:r>
      <w:r w:rsidRPr="00750039">
        <w:rPr>
          <w:color w:val="000000"/>
        </w:rPr>
        <w:t>utvrđen</w:t>
      </w:r>
      <w:r>
        <w:rPr>
          <w:color w:val="000000"/>
        </w:rPr>
        <w:t xml:space="preserve">a je u ukupnom </w:t>
      </w:r>
      <w:r w:rsidRPr="00750039">
        <w:rPr>
          <w:color w:val="000000"/>
        </w:rPr>
        <w:t>iznos</w:t>
      </w:r>
      <w:r>
        <w:rPr>
          <w:color w:val="000000"/>
        </w:rPr>
        <w:t>u od</w:t>
      </w:r>
      <w:r w:rsidRPr="00750039">
        <w:rPr>
          <w:color w:val="000000"/>
        </w:rPr>
        <w:t xml:space="preserve"> </w:t>
      </w:r>
      <w:r>
        <w:rPr>
          <w:noProof/>
          <w:color w:val="000000"/>
        </w:rPr>
        <w:t xml:space="preserve">1.637,38 </w:t>
      </w:r>
      <w:r>
        <w:rPr>
          <w:color w:val="000000"/>
        </w:rPr>
        <w:t xml:space="preserve">kn. Dužnik se obvezuje namiriti tražbinu jednokratno po pravomoćnosti Rješenja o odobrenju sklapanja </w:t>
      </w:r>
      <w:proofErr w:type="spellStart"/>
      <w:r>
        <w:rPr>
          <w:color w:val="000000"/>
        </w:rPr>
        <w:t>predstečajne</w:t>
      </w:r>
      <w:proofErr w:type="spellEnd"/>
      <w:r>
        <w:rPr>
          <w:color w:val="000000"/>
        </w:rPr>
        <w:t xml:space="preserve"> nagodbe pred Trgovačkim sudom;</w:t>
      </w:r>
    </w:p>
    <w:p w:rsidRDefault="009C26FD" w:rsidP="009C26FD" w:rsidR="009C26FD">
      <w:pPr>
        <w:jc w:val="both"/>
        <w:rPr>
          <w:bCs/>
        </w:rPr>
      </w:pPr>
    </w:p>
    <w:p w:rsidRDefault="009C26FD" w:rsidP="009C26FD" w:rsidR="009C26FD">
      <w:pPr>
        <w:jc w:val="both"/>
        <w:rPr>
          <w:color w:val="000000"/>
        </w:rPr>
      </w:pPr>
      <w:r>
        <w:rPr>
          <w:noProof/>
          <w:color w:val="000000"/>
        </w:rPr>
        <w:t>47</w:t>
      </w:r>
      <w:r w:rsidRPr="007B5E57">
        <w:rPr>
          <w:noProof/>
          <w:color w:val="000000"/>
        </w:rPr>
        <w:t xml:space="preserve">. </w:t>
      </w:r>
      <w:r>
        <w:rPr>
          <w:noProof/>
          <w:color w:val="000000"/>
        </w:rPr>
        <w:t xml:space="preserve">tražbina vjerovnika </w:t>
      </w:r>
      <w:r w:rsidRPr="00B27A31">
        <w:t>ŠEPIĆ COMMERCE, d.o.o.</w:t>
      </w:r>
      <w:r w:rsidRPr="00B27A31">
        <w:rPr>
          <w:rFonts w:cs="Arial"/>
          <w:sz w:val="18"/>
          <w:szCs w:val="18"/>
        </w:rPr>
        <w:t xml:space="preserve"> </w:t>
      </w:r>
      <w:r>
        <w:t>Zagreb</w:t>
      </w:r>
      <w:r w:rsidRPr="009A248D">
        <w:rPr>
          <w:noProof/>
        </w:rPr>
        <w:t xml:space="preserve">, </w:t>
      </w:r>
      <w:proofErr w:type="spellStart"/>
      <w:r>
        <w:t>Rastočka</w:t>
      </w:r>
      <w:proofErr w:type="spellEnd"/>
      <w:r>
        <w:t xml:space="preserve"> 14</w:t>
      </w:r>
      <w:r w:rsidRPr="009A248D">
        <w:rPr>
          <w:noProof/>
        </w:rPr>
        <w:t xml:space="preserve"> </w:t>
      </w:r>
      <w:r w:rsidRPr="00152B7B">
        <w:rPr>
          <w:noProof/>
        </w:rPr>
        <w:t>(</w:t>
      </w:r>
      <w:r w:rsidRPr="00152B7B">
        <w:t>OIB:</w:t>
      </w:r>
      <w:r w:rsidRPr="00152B7B">
        <w:rPr>
          <w:noProof/>
        </w:rPr>
        <w:t xml:space="preserve"> </w:t>
      </w:r>
      <w:r w:rsidRPr="00B27A31">
        <w:t>91110353058</w:t>
      </w:r>
      <w:r w:rsidRPr="00152B7B">
        <w:rPr>
          <w:noProof/>
        </w:rPr>
        <w:t xml:space="preserve">) </w:t>
      </w:r>
      <w:r w:rsidRPr="00750039">
        <w:rPr>
          <w:color w:val="000000"/>
        </w:rPr>
        <w:t>utvrđen</w:t>
      </w:r>
      <w:r>
        <w:rPr>
          <w:color w:val="000000"/>
        </w:rPr>
        <w:t xml:space="preserve">a je u ukupnom </w:t>
      </w:r>
      <w:r w:rsidRPr="00750039">
        <w:rPr>
          <w:color w:val="000000"/>
        </w:rPr>
        <w:t>iznos</w:t>
      </w:r>
      <w:r>
        <w:rPr>
          <w:color w:val="000000"/>
        </w:rPr>
        <w:t>u od</w:t>
      </w:r>
      <w:r w:rsidRPr="00750039">
        <w:rPr>
          <w:color w:val="000000"/>
        </w:rPr>
        <w:t xml:space="preserve"> </w:t>
      </w:r>
      <w:r>
        <w:rPr>
          <w:noProof/>
          <w:color w:val="000000"/>
        </w:rPr>
        <w:t xml:space="preserve">2.224,20 </w:t>
      </w:r>
      <w:r>
        <w:rPr>
          <w:color w:val="000000"/>
        </w:rPr>
        <w:t xml:space="preserve">kn. Dužnik se obvezuje namiriti tražbinu u 2 mjesečne rate, po pravomoćnosti Rješenja o odobrenju sklapanja </w:t>
      </w:r>
      <w:proofErr w:type="spellStart"/>
      <w:r>
        <w:rPr>
          <w:color w:val="000000"/>
        </w:rPr>
        <w:t>predstečajne</w:t>
      </w:r>
      <w:proofErr w:type="spellEnd"/>
      <w:r>
        <w:rPr>
          <w:color w:val="000000"/>
        </w:rPr>
        <w:t xml:space="preserve"> nagodbe pred Trgovačkim sudom, s time da prva mjesečna rata iznosi 1.200,00 kn, a druga 1.024,20 kn;</w:t>
      </w:r>
    </w:p>
    <w:p w:rsidRDefault="009C26FD" w:rsidP="009C26FD" w:rsidR="009C26FD">
      <w:pPr>
        <w:jc w:val="both"/>
        <w:rPr>
          <w:bCs/>
        </w:rPr>
      </w:pPr>
    </w:p>
    <w:p w:rsidRDefault="0064224F" w:rsidP="00AF02C3" w:rsidR="0064224F" w:rsidRPr="0065620B">
      <w:pPr>
        <w:jc w:val="both"/>
        <w:rPr>
          <w:bCs/>
        </w:rPr>
      </w:pPr>
      <w:r w:rsidRPr="0065620B">
        <w:t xml:space="preserve">II. </w:t>
      </w:r>
      <w:r w:rsidR="00AF02C3" w:rsidRPr="0065620B">
        <w:tab/>
      </w:r>
      <w:proofErr w:type="spellStart"/>
      <w:r w:rsidRPr="0065620B">
        <w:t>Predstečajna</w:t>
      </w:r>
      <w:proofErr w:type="spellEnd"/>
      <w:r w:rsidRPr="0065620B">
        <w:t xml:space="preserve"> nagodba je sklopljena kada </w:t>
      </w:r>
      <w:r w:rsidR="00CE23A2" w:rsidRPr="0065620B">
        <w:t xml:space="preserve">su je </w:t>
      </w:r>
      <w:r w:rsidRPr="0065620B">
        <w:t>potpi</w:t>
      </w:r>
      <w:r w:rsidR="00CE23A2" w:rsidRPr="0065620B">
        <w:t xml:space="preserve">sali </w:t>
      </w:r>
      <w:r w:rsidRPr="0065620B">
        <w:t>dužnik</w:t>
      </w:r>
      <w:r w:rsidR="00100462" w:rsidRPr="0065620B">
        <w:t xml:space="preserve"> </w:t>
      </w:r>
      <w:r w:rsidRPr="0065620B">
        <w:t>i vjerovni</w:t>
      </w:r>
      <w:r w:rsidR="00911EE1" w:rsidRPr="0065620B">
        <w:t>k</w:t>
      </w:r>
      <w:r w:rsidRPr="0065620B">
        <w:t xml:space="preserve"> čij</w:t>
      </w:r>
      <w:r w:rsidR="00911EE1" w:rsidRPr="0065620B">
        <w:t>a</w:t>
      </w:r>
      <w:r w:rsidRPr="0065620B">
        <w:t xml:space="preserve"> tražbin</w:t>
      </w:r>
      <w:r w:rsidR="00911EE1" w:rsidRPr="0065620B">
        <w:t>a</w:t>
      </w:r>
      <w:r w:rsidRPr="0065620B">
        <w:t xml:space="preserve"> čin</w:t>
      </w:r>
      <w:r w:rsidR="00911EE1" w:rsidRPr="0065620B">
        <w:t>i</w:t>
      </w:r>
      <w:r w:rsidRPr="0065620B">
        <w:t xml:space="preserve"> potrebnu većinu iz </w:t>
      </w:r>
      <w:r w:rsidR="00AF02C3" w:rsidRPr="0065620B">
        <w:t xml:space="preserve">članka </w:t>
      </w:r>
      <w:r w:rsidRPr="0065620B">
        <w:t>63. ZFPPN.</w:t>
      </w:r>
    </w:p>
    <w:p w:rsidRDefault="0064224F" w:rsidP="0064224F" w:rsidR="0064224F" w:rsidRPr="0065620B">
      <w:pPr>
        <w:ind w:firstLine="360"/>
        <w:jc w:val="both"/>
        <w:rPr>
          <w:bCs/>
        </w:rPr>
      </w:pPr>
    </w:p>
    <w:p w:rsidRDefault="0064224F" w:rsidP="00AF02C3" w:rsidR="0064224F" w:rsidRPr="0065620B">
      <w:pPr>
        <w:jc w:val="both"/>
      </w:pPr>
      <w:r w:rsidRPr="0065620B">
        <w:t>III.</w:t>
      </w:r>
      <w:r w:rsidR="00AF02C3" w:rsidRPr="0065620B">
        <w:tab/>
      </w:r>
      <w:proofErr w:type="spellStart"/>
      <w:r w:rsidRPr="0065620B">
        <w:t>Predstečajna</w:t>
      </w:r>
      <w:proofErr w:type="spellEnd"/>
      <w:r w:rsidRPr="0065620B">
        <w:t xml:space="preserve"> nagodba ima snagu ovršne isprave za sve vjerovnike čije su tražbine utvrđene.</w:t>
      </w:r>
    </w:p>
    <w:p w:rsidRDefault="0064224F" w:rsidP="0064224F" w:rsidR="0064224F" w:rsidRPr="0065620B">
      <w:pPr>
        <w:ind w:firstLine="360"/>
        <w:jc w:val="both"/>
        <w:rPr>
          <w:bCs/>
        </w:rPr>
      </w:pPr>
    </w:p>
    <w:p w:rsidRDefault="0064224F" w:rsidP="00AF02C3" w:rsidR="0064224F" w:rsidRPr="0065620B">
      <w:pPr>
        <w:jc w:val="both"/>
      </w:pPr>
      <w:r w:rsidRPr="0065620B">
        <w:t>IV.</w:t>
      </w:r>
      <w:r w:rsidR="00AF02C3" w:rsidRPr="0065620B">
        <w:tab/>
      </w:r>
      <w:r w:rsidRPr="0065620B">
        <w:t xml:space="preserve">Neispunjenjem obveza dužnika prema vjerovnicima ove </w:t>
      </w:r>
      <w:r w:rsidR="00AB047F" w:rsidRPr="0065620B">
        <w:t>n</w:t>
      </w:r>
      <w:r w:rsidRPr="0065620B">
        <w:t xml:space="preserve">agodbe, vjerovnik stječe pravo da na temelju ove </w:t>
      </w:r>
      <w:r w:rsidR="005F4446" w:rsidRPr="0065620B">
        <w:t>n</w:t>
      </w:r>
      <w:r w:rsidRPr="0065620B">
        <w:t>agodbe ispunjenje obveze traži izravno putem Financijske agencije.</w:t>
      </w:r>
    </w:p>
    <w:p w:rsidRDefault="0064224F" w:rsidP="0064224F" w:rsidR="0064224F" w:rsidRPr="0065620B">
      <w:pPr>
        <w:ind w:firstLine="360"/>
        <w:jc w:val="both"/>
      </w:pPr>
    </w:p>
    <w:p w:rsidRDefault="0064224F" w:rsidP="00AF02C3" w:rsidR="0064224F" w:rsidRPr="0065620B">
      <w:pPr>
        <w:jc w:val="both"/>
      </w:pPr>
      <w:r w:rsidRPr="0065620B">
        <w:t>V.</w:t>
      </w:r>
      <w:r w:rsidR="00AF02C3" w:rsidRPr="0065620B">
        <w:tab/>
      </w:r>
      <w:r w:rsidRPr="0065620B">
        <w:t>Ovo rješenje dostavlja se Financijskoj agenciji koja će isto po primitku bez odgode objaviti na svojim web-stranicama.</w:t>
      </w:r>
    </w:p>
    <w:p w:rsidRDefault="0064224F" w:rsidP="0064224F" w:rsidR="0064224F" w:rsidRPr="0065620B">
      <w:pPr>
        <w:ind w:firstLine="360"/>
        <w:jc w:val="both"/>
      </w:pPr>
    </w:p>
    <w:p w:rsidRDefault="0064224F" w:rsidP="00AF02C3" w:rsidR="0064224F" w:rsidRPr="0065620B">
      <w:pPr>
        <w:jc w:val="both"/>
      </w:pPr>
      <w:r w:rsidRPr="0065620B">
        <w:t>VI.</w:t>
      </w:r>
      <w:r w:rsidR="00AF02C3" w:rsidRPr="0065620B">
        <w:tab/>
      </w:r>
      <w:r w:rsidR="00166F24" w:rsidRPr="0065620B">
        <w:t>R</w:t>
      </w:r>
      <w:r w:rsidRPr="0065620B">
        <w:t xml:space="preserve">ješenje </w:t>
      </w:r>
      <w:r w:rsidR="00166F24" w:rsidRPr="0065620B">
        <w:t xml:space="preserve">će se po pravomoćnosti </w:t>
      </w:r>
      <w:r w:rsidRPr="0065620B">
        <w:t>dostav</w:t>
      </w:r>
      <w:r w:rsidR="00166F24" w:rsidRPr="0065620B">
        <w:t xml:space="preserve">iti </w:t>
      </w:r>
      <w:r w:rsidR="00CF4A0D">
        <w:t>sudskom</w:t>
      </w:r>
      <w:r w:rsidR="005F4446" w:rsidRPr="0065620B">
        <w:t xml:space="preserve"> </w:t>
      </w:r>
      <w:r w:rsidR="00100462" w:rsidRPr="0065620B">
        <w:t xml:space="preserve">nadležnom </w:t>
      </w:r>
      <w:r w:rsidR="005F4446" w:rsidRPr="0065620B">
        <w:t>registru,</w:t>
      </w:r>
      <w:r w:rsidRPr="0065620B">
        <w:t xml:space="preserve"> radi upisa činjenice sklapanja </w:t>
      </w:r>
      <w:proofErr w:type="spellStart"/>
      <w:r w:rsidRPr="0065620B">
        <w:t>predstečajne</w:t>
      </w:r>
      <w:proofErr w:type="spellEnd"/>
      <w:r w:rsidRPr="0065620B">
        <w:t xml:space="preserve"> nagodbe nad dužnikom</w:t>
      </w:r>
      <w:r w:rsidR="00397A71" w:rsidRPr="0065620B">
        <w:t>.</w:t>
      </w:r>
      <w:r w:rsidR="0094135F" w:rsidRPr="0065620B">
        <w:t xml:space="preserve"> </w:t>
      </w:r>
    </w:p>
    <w:p w:rsidRDefault="00F72526" w:rsidP="002B35A0" w:rsidR="00F72526" w:rsidRPr="0065620B">
      <w:pPr>
        <w:jc w:val="both"/>
      </w:pPr>
    </w:p>
    <w:p w:rsidRDefault="0064224F" w:rsidP="002B35A0" w:rsidR="0064224F" w:rsidRPr="0065620B">
      <w:pPr>
        <w:jc w:val="center"/>
      </w:pPr>
    </w:p>
    <w:p w:rsidRDefault="00F72526" w:rsidP="002B35A0" w:rsidR="002B35A0" w:rsidRPr="0065620B">
      <w:pPr>
        <w:jc w:val="center"/>
      </w:pPr>
      <w:r w:rsidRPr="0065620B">
        <w:t>Obrazloženje</w:t>
      </w:r>
    </w:p>
    <w:p w:rsidRDefault="00F72526" w:rsidP="00F72526" w:rsidR="00F72526" w:rsidRPr="0065620B">
      <w:pPr>
        <w:jc w:val="both"/>
      </w:pPr>
      <w:r w:rsidRPr="0065620B">
        <w:tab/>
      </w:r>
    </w:p>
    <w:p w:rsidRDefault="00AF02C3" w:rsidP="003957BD" w:rsidR="00AF02C3" w:rsidRPr="0065620B">
      <w:pPr>
        <w:jc w:val="both"/>
      </w:pPr>
    </w:p>
    <w:p w:rsidRDefault="00F72526" w:rsidP="009C26FD" w:rsidR="00F72526" w:rsidRPr="003957BD">
      <w:pPr>
        <w:jc w:val="both"/>
      </w:pPr>
      <w:r w:rsidRPr="0065620B">
        <w:tab/>
        <w:t xml:space="preserve">Dužnik </w:t>
      </w:r>
      <w:r w:rsidR="009C26FD" w:rsidRPr="000E385B">
        <w:t xml:space="preserve">DIA-MAR društvo s ograničenom odgovornošću za proizvodnju, trgovinu, </w:t>
      </w:r>
      <w:proofErr w:type="spellStart"/>
      <w:r w:rsidR="009C26FD" w:rsidRPr="000E385B">
        <w:t>export</w:t>
      </w:r>
      <w:proofErr w:type="spellEnd"/>
      <w:r w:rsidR="009C26FD" w:rsidRPr="000E385B">
        <w:t>, import</w:t>
      </w:r>
      <w:r w:rsidR="009C26FD">
        <w:t xml:space="preserve"> </w:t>
      </w:r>
      <w:r w:rsidR="009C26FD" w:rsidRPr="000E385B">
        <w:rPr>
          <w:bCs/>
        </w:rPr>
        <w:t xml:space="preserve">Kastav, Donji </w:t>
      </w:r>
      <w:proofErr w:type="spellStart"/>
      <w:r w:rsidR="009C26FD" w:rsidRPr="000E385B">
        <w:rPr>
          <w:bCs/>
        </w:rPr>
        <w:t>Ćikovići</w:t>
      </w:r>
      <w:proofErr w:type="spellEnd"/>
      <w:r w:rsidR="009C26FD" w:rsidRPr="000E385B">
        <w:rPr>
          <w:bCs/>
        </w:rPr>
        <w:t xml:space="preserve"> 108 (MBS </w:t>
      </w:r>
      <w:r w:rsidR="009C26FD" w:rsidRPr="000E385B">
        <w:t>040076734</w:t>
      </w:r>
      <w:r w:rsidR="009C26FD" w:rsidRPr="000E385B">
        <w:rPr>
          <w:bCs/>
        </w:rPr>
        <w:t xml:space="preserve"> – OIB </w:t>
      </w:r>
      <w:r w:rsidR="009C26FD" w:rsidRPr="000E385B">
        <w:t>73621385717</w:t>
      </w:r>
      <w:r w:rsidR="009C26FD" w:rsidRPr="000E385B">
        <w:rPr>
          <w:bCs/>
        </w:rPr>
        <w:t>)</w:t>
      </w:r>
      <w:r w:rsidR="0057311F">
        <w:t xml:space="preserve"> </w:t>
      </w:r>
      <w:r w:rsidRPr="0065620B">
        <w:t>temeljem</w:t>
      </w:r>
      <w:r w:rsidR="00AF02C3" w:rsidRPr="0065620B">
        <w:t xml:space="preserve"> odre</w:t>
      </w:r>
      <w:r w:rsidR="003F2BAF" w:rsidRPr="0065620B">
        <w:t>d</w:t>
      </w:r>
      <w:r w:rsidR="00AF02C3" w:rsidRPr="0065620B">
        <w:t xml:space="preserve">be </w:t>
      </w:r>
      <w:r w:rsidRPr="0065620B">
        <w:t>članka 66. st</w:t>
      </w:r>
      <w:r w:rsidR="00AF02C3" w:rsidRPr="0065620B">
        <w:t xml:space="preserve">avak </w:t>
      </w:r>
      <w:r w:rsidRPr="0065620B">
        <w:t xml:space="preserve">1. Zakona o financijskom poslovanju i </w:t>
      </w:r>
      <w:proofErr w:type="spellStart"/>
      <w:r w:rsidRPr="0065620B">
        <w:t>predstečajnoj</w:t>
      </w:r>
      <w:proofErr w:type="spellEnd"/>
      <w:r w:rsidRPr="0065620B">
        <w:t xml:space="preserve"> nagodbi </w:t>
      </w:r>
      <w:r w:rsidRPr="0065620B">
        <w:lastRenderedPageBreak/>
        <w:t>(</w:t>
      </w:r>
      <w:r w:rsidR="0094135F" w:rsidRPr="0065620B">
        <w:t>Narodne novine broj</w:t>
      </w:r>
      <w:r w:rsidRPr="0065620B">
        <w:t xml:space="preserve"> 108/12, 144/12, 81/13 i 112/13</w:t>
      </w:r>
      <w:r w:rsidR="006F4914" w:rsidRPr="0065620B">
        <w:t>,</w:t>
      </w:r>
      <w:r w:rsidR="00AF02C3" w:rsidRPr="0065620B">
        <w:t xml:space="preserve"> u daljnjem tekstu</w:t>
      </w:r>
      <w:r w:rsidRPr="0065620B">
        <w:t>: ZFPPN</w:t>
      </w:r>
      <w:r w:rsidR="00AF02C3" w:rsidRPr="0065620B">
        <w:t xml:space="preserve"> </w:t>
      </w:r>
      <w:r w:rsidRPr="0065620B">
        <w:t xml:space="preserve">) podnio </w:t>
      </w:r>
      <w:r w:rsidR="00887023" w:rsidRPr="0065620B">
        <w:t xml:space="preserve">je </w:t>
      </w:r>
      <w:r w:rsidRPr="0065620B">
        <w:t xml:space="preserve">sudu prijedlog za sklapanje </w:t>
      </w:r>
      <w:proofErr w:type="spellStart"/>
      <w:r w:rsidRPr="0065620B">
        <w:t>predstečajne</w:t>
      </w:r>
      <w:proofErr w:type="spellEnd"/>
      <w:r w:rsidRPr="0065620B">
        <w:t xml:space="preserve"> nagodbe. </w:t>
      </w:r>
    </w:p>
    <w:p w:rsidRDefault="003F2BAF" w:rsidP="003957BD" w:rsidR="003F2BAF" w:rsidRPr="0065620B">
      <w:pPr>
        <w:jc w:val="both"/>
      </w:pPr>
    </w:p>
    <w:p w:rsidRDefault="00F72526" w:rsidP="00F72526" w:rsidR="00D01801" w:rsidRPr="0065620B">
      <w:pPr>
        <w:jc w:val="both"/>
      </w:pPr>
      <w:r w:rsidRPr="0065620B">
        <w:tab/>
      </w:r>
      <w:r w:rsidR="00D01801" w:rsidRPr="0065620B">
        <w:t xml:space="preserve">Nakon što je </w:t>
      </w:r>
      <w:r w:rsidR="008D4E8A" w:rsidRPr="0065620B">
        <w:t xml:space="preserve">utvrđeno da su </w:t>
      </w:r>
      <w:r w:rsidR="00D01801" w:rsidRPr="0065620B">
        <w:t xml:space="preserve">ispunjene zakonske pretpostavke za sklapanje </w:t>
      </w:r>
      <w:proofErr w:type="spellStart"/>
      <w:r w:rsidR="00D01801" w:rsidRPr="0065620B">
        <w:t>pr</w:t>
      </w:r>
      <w:r w:rsidR="003F2BAF" w:rsidRPr="0065620B">
        <w:t>edstečajne</w:t>
      </w:r>
      <w:proofErr w:type="spellEnd"/>
      <w:r w:rsidR="003F2BAF" w:rsidRPr="0065620B">
        <w:t xml:space="preserve"> nagodbe propisane odredbom članka </w:t>
      </w:r>
      <w:r w:rsidR="00D01801" w:rsidRPr="0065620B">
        <w:t>66. st</w:t>
      </w:r>
      <w:r w:rsidR="003F2BAF" w:rsidRPr="0065620B">
        <w:t xml:space="preserve">avak </w:t>
      </w:r>
      <w:r w:rsidR="00D01801" w:rsidRPr="0065620B">
        <w:t>1.</w:t>
      </w:r>
      <w:r w:rsidR="00F41A01" w:rsidRPr="0065620B">
        <w:t xml:space="preserve"> do </w:t>
      </w:r>
      <w:r w:rsidR="00D01801" w:rsidRPr="0065620B">
        <w:t>4. ZFPPN</w:t>
      </w:r>
      <w:r w:rsidR="00F41A01" w:rsidRPr="0065620B">
        <w:t xml:space="preserve">, </w:t>
      </w:r>
      <w:r w:rsidR="008D4E8A" w:rsidRPr="0065620B">
        <w:t xml:space="preserve">sud je </w:t>
      </w:r>
      <w:r w:rsidR="00D01801" w:rsidRPr="0065620B">
        <w:t>odredio</w:t>
      </w:r>
      <w:r w:rsidR="00F41A01" w:rsidRPr="0065620B">
        <w:t xml:space="preserve"> </w:t>
      </w:r>
      <w:r w:rsidR="00D01801" w:rsidRPr="0065620B">
        <w:t xml:space="preserve">ročište radi sklapanja </w:t>
      </w:r>
      <w:proofErr w:type="spellStart"/>
      <w:r w:rsidR="00D01801" w:rsidRPr="0065620B">
        <w:t>predstečajne</w:t>
      </w:r>
      <w:proofErr w:type="spellEnd"/>
      <w:r w:rsidR="00D01801" w:rsidRPr="0065620B">
        <w:t xml:space="preserve"> nagodbe </w:t>
      </w:r>
      <w:r w:rsidR="0090503A" w:rsidRPr="0065620B">
        <w:t xml:space="preserve">na osnovu </w:t>
      </w:r>
      <w:r w:rsidR="003F2BAF" w:rsidRPr="0065620B">
        <w:t xml:space="preserve">odredbe </w:t>
      </w:r>
      <w:r w:rsidR="00D01801" w:rsidRPr="0065620B">
        <w:t>čl</w:t>
      </w:r>
      <w:r w:rsidR="003F2BAF" w:rsidRPr="0065620B">
        <w:t xml:space="preserve">anka </w:t>
      </w:r>
      <w:r w:rsidR="00D01801" w:rsidRPr="0065620B">
        <w:t xml:space="preserve"> 66. st</w:t>
      </w:r>
      <w:r w:rsidR="003F2BAF" w:rsidRPr="0065620B">
        <w:t>avak</w:t>
      </w:r>
      <w:r w:rsidR="00D01801" w:rsidRPr="0065620B">
        <w:t xml:space="preserve"> 5. ZFPPN.</w:t>
      </w:r>
    </w:p>
    <w:p w:rsidRDefault="003F2BAF" w:rsidP="00F72526" w:rsidR="003F2BAF" w:rsidRPr="0065620B">
      <w:pPr>
        <w:jc w:val="both"/>
      </w:pPr>
    </w:p>
    <w:p w:rsidRDefault="00D01801" w:rsidP="00F72526" w:rsidR="000E7D7B" w:rsidRPr="0065620B">
      <w:pPr>
        <w:jc w:val="both"/>
      </w:pPr>
      <w:r w:rsidRPr="0065620B">
        <w:tab/>
        <w:t xml:space="preserve">Oglas o ročištu radi sklapanja </w:t>
      </w:r>
      <w:proofErr w:type="spellStart"/>
      <w:r w:rsidRPr="0065620B">
        <w:t>predstečajne</w:t>
      </w:r>
      <w:proofErr w:type="spellEnd"/>
      <w:r w:rsidRPr="0065620B">
        <w:t xml:space="preserve"> nagodbe objavljen je isticanjem na </w:t>
      </w:r>
      <w:r w:rsidR="00887023" w:rsidRPr="0065620B">
        <w:t>mrežnoj stranici e</w:t>
      </w:r>
      <w:r w:rsidR="00834D71">
        <w:t>-</w:t>
      </w:r>
      <w:r w:rsidRPr="0065620B">
        <w:t>oglas</w:t>
      </w:r>
      <w:r w:rsidR="00834D71">
        <w:t>n</w:t>
      </w:r>
      <w:r w:rsidR="00887023" w:rsidRPr="0065620B">
        <w:t>e</w:t>
      </w:r>
      <w:r w:rsidR="000E7D7B" w:rsidRPr="0065620B">
        <w:t xml:space="preserve"> ploč</w:t>
      </w:r>
      <w:r w:rsidR="00887023" w:rsidRPr="0065620B">
        <w:t>e</w:t>
      </w:r>
      <w:r w:rsidR="000E7D7B" w:rsidRPr="0065620B">
        <w:t xml:space="preserve"> suda </w:t>
      </w:r>
      <w:r w:rsidR="000B1811" w:rsidRPr="0065620B">
        <w:t xml:space="preserve">dana </w:t>
      </w:r>
      <w:r w:rsidR="0057311F">
        <w:rPr>
          <w:bCs/>
        </w:rPr>
        <w:t>19.</w:t>
      </w:r>
      <w:r w:rsidR="00A756B4">
        <w:rPr>
          <w:bCs/>
        </w:rPr>
        <w:t xml:space="preserve"> siječnja </w:t>
      </w:r>
      <w:r w:rsidR="00A756B4" w:rsidRPr="00D82491">
        <w:rPr>
          <w:bCs/>
        </w:rPr>
        <w:t>201</w:t>
      </w:r>
      <w:r w:rsidR="00A756B4">
        <w:rPr>
          <w:bCs/>
        </w:rPr>
        <w:t>6</w:t>
      </w:r>
      <w:r w:rsidR="00A756B4" w:rsidRPr="00D82491">
        <w:rPr>
          <w:bCs/>
        </w:rPr>
        <w:t xml:space="preserve">. </w:t>
      </w:r>
      <w:r w:rsidR="00155F5B" w:rsidRPr="0065620B">
        <w:rPr>
          <w:bCs/>
        </w:rPr>
        <w:t xml:space="preserve">i na web-stranici Financijske agencije od </w:t>
      </w:r>
      <w:r w:rsidR="00A756B4">
        <w:rPr>
          <w:bCs/>
        </w:rPr>
        <w:t>2</w:t>
      </w:r>
      <w:r w:rsidR="0057311F">
        <w:rPr>
          <w:bCs/>
        </w:rPr>
        <w:t>0</w:t>
      </w:r>
      <w:r w:rsidR="00A756B4">
        <w:rPr>
          <w:bCs/>
        </w:rPr>
        <w:t>. siječnja</w:t>
      </w:r>
      <w:r w:rsidR="00A756B4" w:rsidRPr="00D82491">
        <w:rPr>
          <w:bCs/>
        </w:rPr>
        <w:t xml:space="preserve"> 201</w:t>
      </w:r>
      <w:r w:rsidR="00A756B4">
        <w:rPr>
          <w:bCs/>
        </w:rPr>
        <w:t>6</w:t>
      </w:r>
      <w:r w:rsidR="00A756B4" w:rsidRPr="00D82491">
        <w:rPr>
          <w:bCs/>
        </w:rPr>
        <w:t>.</w:t>
      </w:r>
      <w:r w:rsidR="00A756B4">
        <w:rPr>
          <w:bCs/>
        </w:rPr>
        <w:t xml:space="preserve">, </w:t>
      </w:r>
      <w:r w:rsidR="000E7D7B" w:rsidRPr="0065620B">
        <w:t xml:space="preserve">sukladno </w:t>
      </w:r>
      <w:r w:rsidR="003F2BAF" w:rsidRPr="0065620B">
        <w:t xml:space="preserve">odredbi članka </w:t>
      </w:r>
      <w:r w:rsidR="000E7D7B" w:rsidRPr="0065620B">
        <w:t>66. st</w:t>
      </w:r>
      <w:r w:rsidR="003F2BAF" w:rsidRPr="0065620B">
        <w:t>avak</w:t>
      </w:r>
      <w:r w:rsidR="000E7D7B" w:rsidRPr="0065620B">
        <w:t xml:space="preserve"> 6. ZFPPN, čime se smatra da su na ročište radi sklapanja </w:t>
      </w:r>
      <w:proofErr w:type="spellStart"/>
      <w:r w:rsidR="000E7D7B" w:rsidRPr="0065620B">
        <w:t>predstečajne</w:t>
      </w:r>
      <w:proofErr w:type="spellEnd"/>
      <w:r w:rsidR="000E7D7B" w:rsidRPr="0065620B">
        <w:t xml:space="preserve"> nagodbe uredno pozvani dužnik i vjerovni</w:t>
      </w:r>
      <w:r w:rsidR="00A756B4">
        <w:t>ci</w:t>
      </w:r>
      <w:r w:rsidR="000E7D7B" w:rsidRPr="0065620B">
        <w:t xml:space="preserve"> </w:t>
      </w:r>
      <w:proofErr w:type="spellStart"/>
      <w:r w:rsidR="000E7D7B" w:rsidRPr="0065620B">
        <w:t>predstečajne</w:t>
      </w:r>
      <w:proofErr w:type="spellEnd"/>
      <w:r w:rsidR="000E7D7B" w:rsidRPr="0065620B">
        <w:t xml:space="preserve"> nagodbe. </w:t>
      </w:r>
    </w:p>
    <w:p w:rsidRDefault="008D4E8A" w:rsidP="00F72526" w:rsidR="008D4E8A" w:rsidRPr="0065620B">
      <w:pPr>
        <w:jc w:val="both"/>
      </w:pPr>
    </w:p>
    <w:p w:rsidRDefault="000E7D7B" w:rsidP="00F72526" w:rsidR="00D01801" w:rsidRPr="009C26FD">
      <w:pPr>
        <w:jc w:val="both"/>
      </w:pPr>
      <w:r w:rsidRPr="0065620B">
        <w:tab/>
      </w:r>
      <w:r w:rsidRPr="009C26FD">
        <w:t>Na ročištu</w:t>
      </w:r>
      <w:r w:rsidR="003F2BAF" w:rsidRPr="009C26FD">
        <w:t xml:space="preserve"> za sklapanje </w:t>
      </w:r>
      <w:proofErr w:type="spellStart"/>
      <w:r w:rsidR="003F2BAF" w:rsidRPr="009C26FD">
        <w:t>predstečajne</w:t>
      </w:r>
      <w:proofErr w:type="spellEnd"/>
      <w:r w:rsidR="003F2BAF" w:rsidRPr="009C26FD">
        <w:t xml:space="preserve"> nagodb</w:t>
      </w:r>
      <w:r w:rsidR="00887098" w:rsidRPr="009C26FD">
        <w:t>e</w:t>
      </w:r>
      <w:r w:rsidR="003F2BAF" w:rsidRPr="009C26FD">
        <w:t xml:space="preserve"> održanom dana </w:t>
      </w:r>
      <w:r w:rsidR="0071469E" w:rsidRPr="009C26FD">
        <w:t>1</w:t>
      </w:r>
      <w:r w:rsidR="009C26FD" w:rsidRPr="009C26FD">
        <w:t>8</w:t>
      </w:r>
      <w:r w:rsidR="00155F5B" w:rsidRPr="009C26FD">
        <w:t xml:space="preserve">. </w:t>
      </w:r>
      <w:r w:rsidR="0071469E" w:rsidRPr="009C26FD">
        <w:t>veljače</w:t>
      </w:r>
      <w:r w:rsidR="00887023" w:rsidRPr="009C26FD">
        <w:t xml:space="preserve"> 201</w:t>
      </w:r>
      <w:r w:rsidR="0071469E" w:rsidRPr="009C26FD">
        <w:t>6</w:t>
      </w:r>
      <w:r w:rsidR="00887023" w:rsidRPr="009C26FD">
        <w:t>.</w:t>
      </w:r>
      <w:r w:rsidRPr="009C26FD">
        <w:t xml:space="preserve">  pristanak na </w:t>
      </w:r>
      <w:r w:rsidR="003F2BAF" w:rsidRPr="009C26FD">
        <w:t xml:space="preserve">sklapanje predložene </w:t>
      </w:r>
      <w:proofErr w:type="spellStart"/>
      <w:r w:rsidR="003F2BAF" w:rsidRPr="009C26FD">
        <w:t>predstečajne</w:t>
      </w:r>
      <w:proofErr w:type="spellEnd"/>
      <w:r w:rsidR="003F2BAF" w:rsidRPr="009C26FD">
        <w:t xml:space="preserve"> nagodbe na osnovu </w:t>
      </w:r>
      <w:r w:rsidRPr="009C26FD">
        <w:t>plan</w:t>
      </w:r>
      <w:r w:rsidR="003F2BAF" w:rsidRPr="009C26FD">
        <w:t>a</w:t>
      </w:r>
      <w:r w:rsidRPr="009C26FD">
        <w:t xml:space="preserve"> financijskog restrukturiranja dali su dužnik</w:t>
      </w:r>
      <w:r w:rsidR="001141D0" w:rsidRPr="009C26FD">
        <w:t xml:space="preserve"> i</w:t>
      </w:r>
      <w:r w:rsidRPr="009C26FD">
        <w:t xml:space="preserve"> vjerovni</w:t>
      </w:r>
      <w:r w:rsidR="00D6167B" w:rsidRPr="009C26FD">
        <w:t>ci</w:t>
      </w:r>
      <w:r w:rsidR="001141D0" w:rsidRPr="009C26FD">
        <w:t xml:space="preserve"> </w:t>
      </w:r>
      <w:r w:rsidRPr="009C26FD">
        <w:t xml:space="preserve">koji </w:t>
      </w:r>
      <w:r w:rsidR="00D6167B" w:rsidRPr="009C26FD">
        <w:t>su</w:t>
      </w:r>
      <w:r w:rsidR="00911EE1" w:rsidRPr="009C26FD">
        <w:t xml:space="preserve"> </w:t>
      </w:r>
      <w:r w:rsidR="00887098" w:rsidRPr="009C26FD">
        <w:t>sudjelova</w:t>
      </w:r>
      <w:r w:rsidR="00D6167B" w:rsidRPr="009C26FD">
        <w:t>li</w:t>
      </w:r>
      <w:r w:rsidR="00887098" w:rsidRPr="009C26FD">
        <w:t xml:space="preserve"> </w:t>
      </w:r>
      <w:r w:rsidRPr="009C26FD">
        <w:t>u glasovanju s utvrđen</w:t>
      </w:r>
      <w:r w:rsidR="00D6167B" w:rsidRPr="009C26FD">
        <w:t>im</w:t>
      </w:r>
      <w:r w:rsidRPr="009C26FD">
        <w:t xml:space="preserve"> tražbin</w:t>
      </w:r>
      <w:r w:rsidR="00D6167B" w:rsidRPr="009C26FD">
        <w:t>ama</w:t>
      </w:r>
      <w:r w:rsidRPr="009C26FD">
        <w:t xml:space="preserve"> u </w:t>
      </w:r>
      <w:r w:rsidR="0064224F" w:rsidRPr="009C26FD">
        <w:t xml:space="preserve">iznosu od </w:t>
      </w:r>
      <w:r w:rsidR="009C26FD" w:rsidRPr="009C26FD">
        <w:t xml:space="preserve"> </w:t>
      </w:r>
      <w:r w:rsidR="009C26FD" w:rsidRPr="009C26FD">
        <w:rPr>
          <w:color w:val="000000"/>
        </w:rPr>
        <w:t>893.592,14 kn</w:t>
      </w:r>
      <w:r w:rsidR="00517483" w:rsidRPr="009C26FD">
        <w:rPr>
          <w:bCs/>
        </w:rPr>
        <w:t>,</w:t>
      </w:r>
      <w:r w:rsidRPr="009C26FD">
        <w:t xml:space="preserve"> </w:t>
      </w:r>
      <w:r w:rsidR="0064224F" w:rsidRPr="009C26FD">
        <w:t>a</w:t>
      </w:r>
      <w:r w:rsidRPr="009C26FD">
        <w:t xml:space="preserve"> čij</w:t>
      </w:r>
      <w:r w:rsidR="00C526B6" w:rsidRPr="009C26FD">
        <w:t>e</w:t>
      </w:r>
      <w:r w:rsidRPr="009C26FD">
        <w:t xml:space="preserve"> tražbin</w:t>
      </w:r>
      <w:r w:rsidR="00C526B6" w:rsidRPr="009C26FD">
        <w:t>e</w:t>
      </w:r>
      <w:r w:rsidRPr="009C26FD">
        <w:t xml:space="preserve"> čin</w:t>
      </w:r>
      <w:r w:rsidR="00C526B6" w:rsidRPr="009C26FD">
        <w:t>e</w:t>
      </w:r>
      <w:r w:rsidRPr="009C26FD">
        <w:t xml:space="preserve"> potrebnu većinu iz </w:t>
      </w:r>
      <w:r w:rsidR="00887098" w:rsidRPr="009C26FD">
        <w:t xml:space="preserve">odredbe </w:t>
      </w:r>
      <w:r w:rsidRPr="009C26FD">
        <w:t>čl</w:t>
      </w:r>
      <w:r w:rsidR="006F4914" w:rsidRPr="009C26FD">
        <w:t>anka</w:t>
      </w:r>
      <w:r w:rsidRPr="009C26FD">
        <w:t xml:space="preserve"> 63. st</w:t>
      </w:r>
      <w:r w:rsidR="003F2BAF" w:rsidRPr="009C26FD">
        <w:t>avak</w:t>
      </w:r>
      <w:r w:rsidRPr="009C26FD">
        <w:t xml:space="preserve"> 2. ZFPPN.</w:t>
      </w:r>
    </w:p>
    <w:p w:rsidRDefault="003F2BAF" w:rsidP="00F72526" w:rsidR="003F2BAF" w:rsidRPr="009C26FD">
      <w:pPr>
        <w:jc w:val="both"/>
      </w:pPr>
    </w:p>
    <w:p w:rsidRDefault="000E7D7B" w:rsidP="00887098" w:rsidR="00887098" w:rsidRPr="0065620B">
      <w:pPr>
        <w:jc w:val="both"/>
      </w:pPr>
      <w:r w:rsidRPr="0065620B">
        <w:tab/>
      </w:r>
      <w:r w:rsidR="00887098" w:rsidRPr="0065620B">
        <w:t>Odre</w:t>
      </w:r>
      <w:r w:rsidR="003E3E4D" w:rsidRPr="0065620B">
        <w:t>dbom članka 66. stavak 9. ZFPPN</w:t>
      </w:r>
      <w:r w:rsidR="00887098" w:rsidRPr="0065620B">
        <w:t xml:space="preserve"> propisano je da će sud rješenjem odobriti sklapanje </w:t>
      </w:r>
      <w:proofErr w:type="spellStart"/>
      <w:r w:rsidR="00887098" w:rsidRPr="0065620B">
        <w:t>predstečajne</w:t>
      </w:r>
      <w:proofErr w:type="spellEnd"/>
      <w:r w:rsidR="00887098" w:rsidRPr="0065620B">
        <w:t xml:space="preserve"> nagodbe ako su na ročištu za sklapanje </w:t>
      </w:r>
      <w:proofErr w:type="spellStart"/>
      <w:r w:rsidR="00887098" w:rsidRPr="0065620B">
        <w:t>predstečajne</w:t>
      </w:r>
      <w:proofErr w:type="spellEnd"/>
      <w:r w:rsidR="00887098" w:rsidRPr="0065620B">
        <w:t xml:space="preserve"> nagodbe svoj pristanak dali dužnik i vjerovnici čije tražbine čine potrebnu većinu iz članka 63. tog Zakona, te ako utvrdi, da je sadržaj predložene nagodbe u skladu s općim pravilima o sudskoj nagodbi, te da je njezin sadržaj u bitnim sastojcima odgovarajući prihvaćenom planu financijskog i operativnog restrukturiranja dužnika.</w:t>
      </w:r>
    </w:p>
    <w:p w:rsidRDefault="00887098" w:rsidP="00887098" w:rsidR="00887098" w:rsidRPr="0065620B">
      <w:pPr>
        <w:jc w:val="both"/>
      </w:pPr>
    </w:p>
    <w:p w:rsidRDefault="00887098" w:rsidP="00887098" w:rsidR="000E7D7B" w:rsidRPr="0065620B">
      <w:pPr>
        <w:ind w:firstLine="708"/>
        <w:jc w:val="both"/>
      </w:pPr>
      <w:r w:rsidRPr="0065620B">
        <w:t xml:space="preserve">Kako su na ročištu za sklapanje </w:t>
      </w:r>
      <w:proofErr w:type="spellStart"/>
      <w:r w:rsidRPr="0065620B">
        <w:t>predstečajne</w:t>
      </w:r>
      <w:proofErr w:type="spellEnd"/>
      <w:r w:rsidRPr="0065620B">
        <w:t xml:space="preserve"> nagodbe svoj pristanak dali dužnik</w:t>
      </w:r>
      <w:r w:rsidR="00911EE1" w:rsidRPr="0065620B">
        <w:t xml:space="preserve"> i </w:t>
      </w:r>
      <w:r w:rsidR="001141D0" w:rsidRPr="0065620B">
        <w:t>v</w:t>
      </w:r>
      <w:r w:rsidRPr="0065620B">
        <w:t>jerovni</w:t>
      </w:r>
      <w:r w:rsidR="003E3E4D" w:rsidRPr="0065620B">
        <w:t>ci</w:t>
      </w:r>
      <w:r w:rsidR="001141D0" w:rsidRPr="0065620B">
        <w:t xml:space="preserve"> </w:t>
      </w:r>
      <w:r w:rsidRPr="0065620B">
        <w:t>čij</w:t>
      </w:r>
      <w:r w:rsidR="003E3E4D" w:rsidRPr="0065620B">
        <w:t>e</w:t>
      </w:r>
      <w:r w:rsidRPr="0065620B">
        <w:t xml:space="preserve"> tražbin</w:t>
      </w:r>
      <w:r w:rsidR="003E3E4D" w:rsidRPr="0065620B">
        <w:t>e</w:t>
      </w:r>
      <w:r w:rsidRPr="0065620B">
        <w:t xml:space="preserve"> čin</w:t>
      </w:r>
      <w:r w:rsidR="003E3E4D" w:rsidRPr="0065620B">
        <w:t>e</w:t>
      </w:r>
      <w:r w:rsidRPr="0065620B">
        <w:t xml:space="preserve"> potrebnu većinu propisanu odredbom članka 63. ZFPPN, kako je utvrđeno da je sadržaj predložene nagodbe u skladu s općim pravilima o sudskoj nagodbi, te da je njezin sadržaj u bitnim sastojcima odgovarajući prihvaćenom planu financijskog i operativnog restrukturiranja dužnika</w:t>
      </w:r>
      <w:r w:rsidR="000E7D7B" w:rsidRPr="0065620B">
        <w:t>,</w:t>
      </w:r>
      <w:r w:rsidR="00F41A01" w:rsidRPr="0065620B">
        <w:t xml:space="preserve"> temeljem </w:t>
      </w:r>
      <w:r w:rsidR="0094135F" w:rsidRPr="0065620B">
        <w:t xml:space="preserve">navedene odredbe </w:t>
      </w:r>
      <w:r w:rsidR="00F41A01" w:rsidRPr="0065620B">
        <w:t>čl</w:t>
      </w:r>
      <w:r w:rsidR="003F2BAF" w:rsidRPr="0065620B">
        <w:t xml:space="preserve">anka </w:t>
      </w:r>
      <w:r w:rsidR="00F41A01" w:rsidRPr="0065620B">
        <w:t>66. st</w:t>
      </w:r>
      <w:r w:rsidR="003F2BAF" w:rsidRPr="0065620B">
        <w:t>avak</w:t>
      </w:r>
      <w:r w:rsidR="00F41A01" w:rsidRPr="0065620B">
        <w:t xml:space="preserve"> 9. </w:t>
      </w:r>
      <w:r w:rsidR="00CF43AD" w:rsidRPr="0065620B">
        <w:t xml:space="preserve">ZFPPN </w:t>
      </w:r>
      <w:r w:rsidR="0094135F" w:rsidRPr="0065620B">
        <w:t xml:space="preserve">valjalo je </w:t>
      </w:r>
      <w:r w:rsidR="00F41A01" w:rsidRPr="0065620B">
        <w:t>odluč</w:t>
      </w:r>
      <w:r w:rsidR="0094135F" w:rsidRPr="0065620B">
        <w:t xml:space="preserve">iti kao </w:t>
      </w:r>
      <w:r w:rsidR="0090503A" w:rsidRPr="0065620B">
        <w:t>pod točkom I. izreke ovog rješenja</w:t>
      </w:r>
      <w:r w:rsidR="0094135F" w:rsidRPr="0065620B">
        <w:t>.</w:t>
      </w:r>
    </w:p>
    <w:p w:rsidRDefault="0094135F" w:rsidP="00887098" w:rsidR="0094135F" w:rsidRPr="0065620B">
      <w:pPr>
        <w:ind w:firstLine="708"/>
        <w:jc w:val="both"/>
      </w:pPr>
    </w:p>
    <w:p w:rsidRDefault="0090503A" w:rsidP="0090503A" w:rsidR="0090503A" w:rsidRPr="0065620B">
      <w:pPr>
        <w:ind w:firstLine="708"/>
        <w:jc w:val="both"/>
        <w:rPr>
          <w:bCs/>
        </w:rPr>
      </w:pPr>
      <w:r w:rsidRPr="0065620B">
        <w:t xml:space="preserve">Na osnovu odredbe članka 66. stavak 11. ZFPPN utvrđeno je kao pod </w:t>
      </w:r>
      <w:r w:rsidR="00E20C6C" w:rsidRPr="0065620B">
        <w:t xml:space="preserve">točkom </w:t>
      </w:r>
      <w:r w:rsidRPr="0065620B">
        <w:t>II</w:t>
      </w:r>
      <w:r w:rsidR="00E20C6C" w:rsidRPr="0065620B">
        <w:t>.</w:t>
      </w:r>
      <w:r w:rsidRPr="0065620B">
        <w:t xml:space="preserve"> izreke ovog rješenja da je </w:t>
      </w:r>
      <w:proofErr w:type="spellStart"/>
      <w:r w:rsidRPr="0065620B">
        <w:t>predstečajna</w:t>
      </w:r>
      <w:proofErr w:type="spellEnd"/>
      <w:r w:rsidRPr="0065620B">
        <w:t xml:space="preserve"> nagodba sklopljena kada je potpišu dužnik i vjerovnici čije tražbine čine potrebnu većinu iz članka 63. ZFPPN.</w:t>
      </w:r>
    </w:p>
    <w:p w:rsidRDefault="0090503A" w:rsidP="0090503A" w:rsidR="0090503A" w:rsidRPr="0065620B">
      <w:pPr>
        <w:ind w:firstLine="360"/>
        <w:jc w:val="both"/>
        <w:rPr>
          <w:bCs/>
        </w:rPr>
      </w:pPr>
    </w:p>
    <w:p w:rsidRDefault="0090503A" w:rsidP="0090503A" w:rsidR="0090503A" w:rsidRPr="0065620B">
      <w:pPr>
        <w:ind w:firstLine="708"/>
        <w:jc w:val="both"/>
      </w:pPr>
      <w:r w:rsidRPr="0065620B">
        <w:t xml:space="preserve">Budući je odredbom članka 66. stavak 13. ZFPPN propisano da </w:t>
      </w:r>
      <w:proofErr w:type="spellStart"/>
      <w:r w:rsidRPr="0065620B">
        <w:t>predstečajna</w:t>
      </w:r>
      <w:proofErr w:type="spellEnd"/>
      <w:r w:rsidRPr="0065620B">
        <w:t xml:space="preserve"> nagodba ima snagu ovršne isprave za sve vjerovnike čije su tražbine utvrđene, valjalo je utvrditi kao pod točkom III</w:t>
      </w:r>
      <w:r w:rsidR="00E20C6C" w:rsidRPr="0065620B">
        <w:t>.</w:t>
      </w:r>
      <w:r w:rsidRPr="0065620B">
        <w:t xml:space="preserve"> i IV</w:t>
      </w:r>
      <w:r w:rsidR="00E20C6C" w:rsidRPr="0065620B">
        <w:t>.</w:t>
      </w:r>
      <w:r w:rsidRPr="0065620B">
        <w:t xml:space="preserve"> izreke ovog rješenja.</w:t>
      </w:r>
    </w:p>
    <w:p w:rsidRDefault="0090503A" w:rsidP="0090503A" w:rsidR="0090503A" w:rsidRPr="0065620B">
      <w:pPr>
        <w:ind w:firstLine="360"/>
        <w:jc w:val="both"/>
        <w:rPr>
          <w:bCs/>
        </w:rPr>
      </w:pPr>
    </w:p>
    <w:p w:rsidRDefault="0090503A" w:rsidP="00F4773D" w:rsidR="0090503A" w:rsidRPr="0065620B">
      <w:pPr>
        <w:jc w:val="both"/>
      </w:pPr>
      <w:r w:rsidRPr="0065620B">
        <w:tab/>
      </w:r>
      <w:r w:rsidR="00F4773D" w:rsidRPr="0065620B">
        <w:t xml:space="preserve">Temeljem </w:t>
      </w:r>
      <w:r w:rsidRPr="0065620B">
        <w:t>odredbe članka 66. stavak 12. ZFPPN odlučeno je kao pod točkom V. izreke ovog rješenja</w:t>
      </w:r>
      <w:r w:rsidR="00004C91" w:rsidRPr="0065620B">
        <w:t>,</w:t>
      </w:r>
      <w:r w:rsidR="00F4773D" w:rsidRPr="0065620B">
        <w:t xml:space="preserve"> dok je na osnovu odredbe članka 84. stavak 2. ZFPPN odlučeno kao pod točkom VI</w:t>
      </w:r>
      <w:r w:rsidR="00E20C6C" w:rsidRPr="0065620B">
        <w:t>.</w:t>
      </w:r>
      <w:r w:rsidR="00F4773D" w:rsidRPr="0065620B">
        <w:t xml:space="preserve"> izreke ovog rješenja.</w:t>
      </w:r>
    </w:p>
    <w:p w:rsidRDefault="0090503A" w:rsidP="00F72526" w:rsidR="0064224F" w:rsidRPr="0065620B">
      <w:pPr>
        <w:jc w:val="both"/>
      </w:pPr>
      <w:r w:rsidRPr="0065620B">
        <w:tab/>
      </w:r>
    </w:p>
    <w:p w:rsidRDefault="00F4773D" w:rsidP="00F72526" w:rsidR="00F4773D" w:rsidRPr="0065620B">
      <w:pPr>
        <w:jc w:val="both"/>
      </w:pPr>
    </w:p>
    <w:p w:rsidRDefault="008D0135" w:rsidP="008D0135" w:rsidR="008D0135" w:rsidRPr="0065620B">
      <w:pPr>
        <w:jc w:val="center"/>
      </w:pPr>
      <w:r w:rsidRPr="0065620B">
        <w:t>U Rijeci,</w:t>
      </w:r>
      <w:r w:rsidR="003254CE" w:rsidRPr="0065620B">
        <w:t xml:space="preserve"> </w:t>
      </w:r>
      <w:r w:rsidR="00722C1C">
        <w:t>1</w:t>
      </w:r>
      <w:r w:rsidR="009C26FD">
        <w:t>8</w:t>
      </w:r>
      <w:r w:rsidR="00155F5B" w:rsidRPr="0065620B">
        <w:t xml:space="preserve">. </w:t>
      </w:r>
      <w:r w:rsidR="00722C1C">
        <w:t>veljače</w:t>
      </w:r>
      <w:r w:rsidR="00155F5B" w:rsidRPr="0065620B">
        <w:t xml:space="preserve"> 2016</w:t>
      </w:r>
      <w:r w:rsidRPr="0065620B">
        <w:t xml:space="preserve">. </w:t>
      </w:r>
      <w:r w:rsidR="003F2BAF" w:rsidRPr="0065620B">
        <w:t xml:space="preserve"> </w:t>
      </w:r>
    </w:p>
    <w:p w:rsidRDefault="00BD007D" w:rsidP="008D0135" w:rsidR="00BD007D" w:rsidRPr="0065620B">
      <w:pPr>
        <w:jc w:val="center"/>
      </w:pPr>
    </w:p>
    <w:p w:rsidRDefault="008D0135" w:rsidP="003F2BAF" w:rsidR="008D0135" w:rsidRPr="0065620B">
      <w:pPr>
        <w:ind w:left="7080"/>
      </w:pPr>
      <w:r w:rsidRPr="0065620B">
        <w:t>Sudac</w:t>
      </w:r>
    </w:p>
    <w:p w:rsidRDefault="003F2BAF" w:rsidP="00CC1487" w:rsidR="00E53F3F" w:rsidRPr="0065620B">
      <w:pPr>
        <w:ind w:left="7080"/>
      </w:pPr>
      <w:r w:rsidRPr="0065620B">
        <w:t>Liljana Ugrin</w:t>
      </w:r>
    </w:p>
    <w:p w:rsidRDefault="00CC1487" w:rsidP="00CC1487" w:rsidR="00CC1487" w:rsidRPr="0065620B">
      <w:pPr>
        <w:ind w:left="7080"/>
      </w:pPr>
    </w:p>
    <w:p w:rsidRDefault="00155F5B" w:rsidP="008D0135" w:rsidR="00155F5B" w:rsidRPr="0065620B">
      <w:pPr>
        <w:rPr>
          <w:rFonts w:cs="Arial"/>
        </w:rPr>
      </w:pPr>
    </w:p>
    <w:p w:rsidRDefault="008D0135" w:rsidP="008D0135" w:rsidR="008D0135" w:rsidRPr="0065620B">
      <w:pPr>
        <w:rPr>
          <w:rFonts w:cs="Arial"/>
        </w:rPr>
      </w:pPr>
      <w:r w:rsidRPr="0065620B">
        <w:rPr>
          <w:rFonts w:cs="Arial"/>
        </w:rPr>
        <w:t>UPUTA O PRAVNOM LIJEKU:</w:t>
      </w:r>
    </w:p>
    <w:p w:rsidRDefault="008D0135" w:rsidP="008D0135" w:rsidR="008D0135" w:rsidRPr="0065620B">
      <w:pPr>
        <w:jc w:val="both"/>
        <w:rPr>
          <w:rFonts w:cs="Arial"/>
        </w:rPr>
      </w:pPr>
      <w:r w:rsidRPr="0065620B">
        <w:rPr>
          <w:rFonts w:cs="Arial"/>
        </w:rPr>
        <w:t>Protiv rješenja dopuštena je žalba Visokom trgovačkom sudu Republike Hrvatske.</w:t>
      </w:r>
      <w:r w:rsidR="008D4E8A" w:rsidRPr="0065620B">
        <w:rPr>
          <w:rFonts w:cs="Arial"/>
        </w:rPr>
        <w:t xml:space="preserve"> </w:t>
      </w:r>
      <w:r w:rsidRPr="0065620B">
        <w:rPr>
          <w:rFonts w:cs="Arial"/>
        </w:rPr>
        <w:t xml:space="preserve">Žalba se podnosi putem ovog suda, u tri primjerka, u roku od 8 dana od dana dostave prijepisa ovog rješenja. </w:t>
      </w:r>
    </w:p>
    <w:p w:rsidRDefault="0015393C" w:rsidP="002B35A0" w:rsidR="0015393C">
      <w:pPr>
        <w:jc w:val="center"/>
      </w:pPr>
    </w:p>
    <w:p w:rsidRDefault="00C7241D" w:rsidP="002B35A0" w:rsidR="00C7241D" w:rsidRPr="0065620B">
      <w:pPr>
        <w:jc w:val="center"/>
      </w:pPr>
    </w:p>
    <w:p w:rsidRDefault="008D0135" w:rsidP="002B35A0" w:rsidR="008D0135" w:rsidRPr="0065620B">
      <w:pPr>
        <w:jc w:val="center"/>
      </w:pPr>
    </w:p>
    <w:p w:rsidRDefault="0015393C" w:rsidP="008D0135" w:rsidR="0015393C">
      <w:pPr>
        <w:jc w:val="both"/>
      </w:pPr>
      <w:proofErr w:type="spellStart"/>
      <w:r>
        <w:t>rj</w:t>
      </w:r>
      <w:proofErr w:type="spellEnd"/>
      <w:r>
        <w:t>.</w:t>
      </w:r>
    </w:p>
    <w:p w:rsidRDefault="0015393C" w:rsidP="008D0135" w:rsidR="008D0135" w:rsidRPr="0065620B">
      <w:pPr>
        <w:jc w:val="both"/>
      </w:pPr>
      <w:r>
        <w:t>I.</w:t>
      </w:r>
      <w:r>
        <w:tab/>
      </w:r>
      <w:r w:rsidR="008D0135" w:rsidRPr="0065620B">
        <w:t>DNA</w:t>
      </w:r>
    </w:p>
    <w:p w:rsidRDefault="0015393C" w:rsidP="0015393C" w:rsidR="008D4E8A" w:rsidRPr="0065620B">
      <w:pPr>
        <w:jc w:val="both"/>
      </w:pPr>
      <w:r>
        <w:t>1.</w:t>
      </w:r>
      <w:r>
        <w:tab/>
      </w:r>
      <w:r w:rsidR="007F78D9" w:rsidRPr="0065620B">
        <w:t>R</w:t>
      </w:r>
      <w:r w:rsidR="008D4E8A" w:rsidRPr="0065620B">
        <w:t xml:space="preserve">ješenje dostaviti </w:t>
      </w:r>
    </w:p>
    <w:p w:rsidRDefault="008D0135" w:rsidP="00332EC7" w:rsidR="0067589A" w:rsidRPr="0065620B">
      <w:pPr>
        <w:numPr>
          <w:ilvl w:val="0"/>
          <w:numId w:val="1"/>
        </w:numPr>
        <w:jc w:val="both"/>
      </w:pPr>
      <w:r w:rsidRPr="0065620B">
        <w:t>dužnik</w:t>
      </w:r>
      <w:r w:rsidR="0064224F" w:rsidRPr="0065620B">
        <w:t>u</w:t>
      </w:r>
    </w:p>
    <w:p w:rsidRDefault="008D0135" w:rsidP="00332EC7" w:rsidR="008D4E8A" w:rsidRPr="0065620B">
      <w:pPr>
        <w:numPr>
          <w:ilvl w:val="0"/>
          <w:numId w:val="1"/>
        </w:numPr>
        <w:jc w:val="both"/>
      </w:pPr>
      <w:r w:rsidRPr="0065620B">
        <w:t>FINA</w:t>
      </w:r>
      <w:r w:rsidR="008D4E8A" w:rsidRPr="0065620B">
        <w:t xml:space="preserve"> </w:t>
      </w:r>
      <w:r w:rsidR="00155F5B" w:rsidRPr="0065620B">
        <w:t xml:space="preserve">Rijeka </w:t>
      </w:r>
      <w:r w:rsidR="008D4E8A" w:rsidRPr="0065620B">
        <w:t xml:space="preserve">radi objave na web stranicama </w:t>
      </w:r>
    </w:p>
    <w:p w:rsidRDefault="00984FC6" w:rsidP="00332EC7" w:rsidR="008D0135" w:rsidRPr="0065620B">
      <w:pPr>
        <w:numPr>
          <w:ilvl w:val="0"/>
          <w:numId w:val="1"/>
        </w:numPr>
        <w:jc w:val="both"/>
      </w:pPr>
      <w:r>
        <w:t>sudskom</w:t>
      </w:r>
      <w:r w:rsidR="008D4E8A" w:rsidRPr="0065620B">
        <w:t xml:space="preserve"> registru po </w:t>
      </w:r>
      <w:r w:rsidR="008D0135" w:rsidRPr="0065620B">
        <w:t xml:space="preserve"> pravomoćnosti</w:t>
      </w:r>
    </w:p>
    <w:p w:rsidRDefault="0015393C" w:rsidP="0015393C" w:rsidR="008D0135" w:rsidRPr="0065620B">
      <w:pPr>
        <w:jc w:val="both"/>
      </w:pPr>
      <w:r>
        <w:t xml:space="preserve">2.        </w:t>
      </w:r>
      <w:r w:rsidR="00812CC8" w:rsidRPr="0065620B">
        <w:t>R</w:t>
      </w:r>
      <w:r w:rsidR="007F78D9" w:rsidRPr="0065620B">
        <w:t xml:space="preserve">ješenje objaviti </w:t>
      </w:r>
      <w:r w:rsidR="008D4E8A" w:rsidRPr="0065620B">
        <w:t xml:space="preserve">na </w:t>
      </w:r>
      <w:r w:rsidR="007F78D9" w:rsidRPr="0065620B">
        <w:t xml:space="preserve">mrežnoj stranici e-oglasne ploče suda </w:t>
      </w:r>
      <w:r w:rsidR="008D4E8A" w:rsidRPr="0065620B">
        <w:t xml:space="preserve"> </w:t>
      </w:r>
    </w:p>
    <w:p w:rsidRDefault="0015393C" w:rsidP="008D0135" w:rsidR="008D0135" w:rsidRPr="0065620B">
      <w:pPr>
        <w:jc w:val="both"/>
      </w:pPr>
      <w:r>
        <w:t>II.</w:t>
      </w:r>
      <w:r>
        <w:tab/>
      </w:r>
      <w:r w:rsidR="00357DC1">
        <w:t xml:space="preserve">spis u kal. 15. 03. 2016. </w:t>
      </w:r>
    </w:p>
    <w:p w:rsidRDefault="008D0135" w:rsidP="002B35A0" w:rsidR="008E419B" w:rsidRPr="0065620B">
      <w:pPr>
        <w:jc w:val="both"/>
      </w:pPr>
      <w:r w:rsidRPr="0065620B">
        <w:t>U Rijeci,</w:t>
      </w:r>
      <w:r w:rsidR="0064224F" w:rsidRPr="0065620B">
        <w:t xml:space="preserve"> </w:t>
      </w:r>
      <w:r w:rsidR="00722C1C">
        <w:t>1</w:t>
      </w:r>
      <w:r w:rsidR="009C26FD">
        <w:t>8</w:t>
      </w:r>
      <w:r w:rsidR="00155F5B" w:rsidRPr="0065620B">
        <w:t xml:space="preserve">. </w:t>
      </w:r>
      <w:r w:rsidR="00722C1C">
        <w:t>veljače</w:t>
      </w:r>
      <w:r w:rsidR="00155F5B" w:rsidRPr="0065620B">
        <w:t xml:space="preserve"> 2016</w:t>
      </w:r>
      <w:r w:rsidRPr="0065620B">
        <w:t>.</w:t>
      </w:r>
      <w:r w:rsidR="008D4E8A" w:rsidRPr="0065620B">
        <w:t xml:space="preserve">                                              </w:t>
      </w:r>
      <w:r w:rsidR="00812CC8" w:rsidRPr="0065620B">
        <w:t>S</w:t>
      </w:r>
      <w:r w:rsidR="008D4E8A" w:rsidRPr="0065620B">
        <w:t xml:space="preserve">udac </w:t>
      </w:r>
    </w:p>
    <w:sectPr w:rsidR="008E419B" w:rsidRPr="0065620B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2365" w:rsidR="00542365">
      <w:r>
        <w:separator/>
      </w:r>
    </w:p>
  </w:endnote>
  <w:endnote w:id="0" w:type="continuationSeparator">
    <w:p w:rsidRDefault="00542365" w:rsidR="005423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7B14" w:rsidP="006C3A89" w:rsidR="00C07B1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07B14" w:rsidR="00C07B1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7B14" w:rsidP="006C3A89" w:rsidR="00C07B1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5298">
      <w:rPr>
        <w:rStyle w:val="Brojstranice"/>
        <w:noProof/>
      </w:rPr>
      <w:t>11</w:t>
    </w:r>
    <w:r>
      <w:rPr>
        <w:rStyle w:val="Brojstranice"/>
      </w:rPr>
      <w:fldChar w:fldCharType="end"/>
    </w:r>
  </w:p>
  <w:p w:rsidRDefault="00C07B14" w:rsidR="00C07B1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2365" w:rsidR="00542365">
      <w:r>
        <w:separator/>
      </w:r>
    </w:p>
  </w:footnote>
  <w:footnote w:id="0" w:type="continuationSeparator">
    <w:p w:rsidRDefault="00542365" w:rsidR="005423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7B14" w:rsidP="00082694" w:rsidR="00C07B14">
    <w:pPr>
      <w:pStyle w:val="Zaglavlje"/>
      <w:jc w:val="right"/>
    </w:pPr>
    <w:r>
      <w:tab/>
      <w:t xml:space="preserve">                                                                                           </w:t>
    </w:r>
    <w:proofErr w:type="spellStart"/>
    <w:r>
      <w:t>Posl</w:t>
    </w:r>
    <w:proofErr w:type="spellEnd"/>
    <w:r>
      <w:t xml:space="preserve">. br. 7 </w:t>
    </w:r>
    <w:proofErr w:type="spellStart"/>
    <w:r>
      <w:t>Stpn</w:t>
    </w:r>
    <w:proofErr w:type="spellEnd"/>
    <w:r>
      <w:t>-</w:t>
    </w:r>
    <w:r w:rsidR="009C26FD">
      <w:t>2</w:t>
    </w:r>
    <w:r w:rsidR="009F023E">
      <w:t>/1</w:t>
    </w:r>
    <w:r w:rsidR="009C26FD">
      <w:t>6</w:t>
    </w:r>
    <w:r w:rsidR="009F023E">
      <w:t>-</w:t>
    </w:r>
    <w:r w:rsidR="00C7241D">
      <w:t>9</w:t>
    </w:r>
    <w:r w:rsidR="009C26FD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A570DA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0FD2544"/>
    <w:multiLevelType w:val="hybridMultilevel"/>
    <w:tmpl w:val="F9C8F5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27A339B"/>
    <w:multiLevelType w:val="hybridMultilevel"/>
    <w:tmpl w:val="328EEFC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2D5651A"/>
    <w:multiLevelType w:val="hybridMultilevel"/>
    <w:tmpl w:val="11C27F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6DD0B51"/>
    <w:multiLevelType w:val="hybridMultilevel"/>
    <w:tmpl w:val="89CCD60E"/>
    <w:lvl w:tplc="6DD4ED92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8BA66FD"/>
    <w:multiLevelType w:val="multilevel"/>
    <w:tmpl w:val="27D81656"/>
    <w:lvl w:ilvl="0">
      <w:start w:val="1"/>
      <w:numFmt w:val="decimal"/>
      <w:lvlText w:val="%1."/>
      <w:lvlJc w:val="left"/>
      <w:pPr>
        <w:ind w:hanging="360" w:left="1260"/>
      </w:pPr>
      <w:rPr>
        <w:rFonts w:cs="Times New Roman" w:hint="default"/>
        <w:b w:val="false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hanging="1440" w:left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hanging="2160" w:left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hanging="2160" w:left="2520"/>
      </w:pPr>
      <w:rPr>
        <w:rFonts w:cs="Times New Roman" w:hint="default"/>
      </w:rPr>
    </w:lvl>
  </w:abstractNum>
  <w:abstractNum w:abstractNumId="6">
    <w:nsid w:val="0BCD66C2"/>
    <w:multiLevelType w:val="hybridMultilevel"/>
    <w:tmpl w:val="62340360"/>
    <w:lvl w:tplc="B94E7AD2" w:ilvl="0">
      <w:start w:val="2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D1637B1"/>
    <w:multiLevelType w:val="hybridMultilevel"/>
    <w:tmpl w:val="7B9E005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0FCB1B42"/>
    <w:multiLevelType w:val="hybridMultilevel"/>
    <w:tmpl w:val="DAA47890"/>
    <w:lvl w:tplc="3F2A8864" w:ilvl="0">
      <w:start w:val="1"/>
      <w:numFmt w:val="decimal"/>
      <w:lvlText w:val="%1."/>
      <w:lvlJc w:val="left"/>
      <w:pPr>
        <w:tabs>
          <w:tab w:pos="1278" w:val="num"/>
        </w:tabs>
        <w:ind w:hanging="570" w:left="12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10BE6C8E"/>
    <w:multiLevelType w:val="hybridMultilevel"/>
    <w:tmpl w:val="BA802F3E"/>
    <w:lvl w:tplc="8AECE402" w:ilvl="0">
      <w:numFmt w:val="bullet"/>
      <w:lvlText w:val=""/>
      <w:lvlJc w:val="left"/>
      <w:pPr>
        <w:ind w:hanging="705" w:left="1065"/>
      </w:pPr>
      <w:rPr>
        <w:rFonts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0FF4774"/>
    <w:multiLevelType w:val="hybridMultilevel"/>
    <w:tmpl w:val="E6EA64C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/>
      </w:rPr>
    </w:lvl>
    <w:lvl w:tplc="D33A1506" w:ilvl="1">
      <w:start w:val="23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11D71CB0"/>
    <w:multiLevelType w:val="hybridMultilevel"/>
    <w:tmpl w:val="585E61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B90151E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1CF06C24"/>
    <w:multiLevelType w:val="multilevel"/>
    <w:tmpl w:val="E98662D8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4">
    <w:nsid w:val="22A54F1E"/>
    <w:multiLevelType w:val="hybridMultilevel"/>
    <w:tmpl w:val="AAE0E78E"/>
    <w:lvl w:tplc="90045D96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6706125"/>
    <w:multiLevelType w:val="hybridMultilevel"/>
    <w:tmpl w:val="571E7C54"/>
    <w:lvl w:tplc="29DEA4F2" w:ilvl="0">
      <w:start w:val="10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29BB17E9"/>
    <w:multiLevelType w:val="hybridMultilevel"/>
    <w:tmpl w:val="E4401ED2"/>
    <w:lvl w:tplc="2D6AA7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2D1542C9"/>
    <w:multiLevelType w:val="hybridMultilevel"/>
    <w:tmpl w:val="F9BC6B34"/>
    <w:lvl w:tplc="2CAE736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2DB77232"/>
    <w:multiLevelType w:val="hybridMultilevel"/>
    <w:tmpl w:val="62086474"/>
    <w:lvl w:tplc="EFDED0DE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9">
    <w:nsid w:val="2F8B306E"/>
    <w:multiLevelType w:val="hybridMultilevel"/>
    <w:tmpl w:val="24EE3B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0">
    <w:nsid w:val="3098753A"/>
    <w:multiLevelType w:val="hybridMultilevel"/>
    <w:tmpl w:val="E9B2E9EA"/>
    <w:lvl w:tplc="A19438BC" w:ilvl="0">
      <w:start w:val="19"/>
      <w:numFmt w:val="decimal"/>
      <w:lvlText w:val="%1."/>
      <w:lvlJc w:val="left"/>
      <w:pPr>
        <w:tabs>
          <w:tab w:pos="1050" w:val="num"/>
        </w:tabs>
        <w:ind w:hanging="690" w:left="10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2355126"/>
    <w:multiLevelType w:val="hybridMultilevel"/>
    <w:tmpl w:val="4F82C408"/>
    <w:lvl w:tplc="440617B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DEA62190" w:ilvl="1">
      <w:start w:val="1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2">
    <w:nsid w:val="370E46EF"/>
    <w:multiLevelType w:val="hybridMultilevel"/>
    <w:tmpl w:val="8B4A0D74"/>
    <w:lvl w:tplc="6E2AA08C" w:ilvl="0">
      <w:start w:val="10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3B3055D4"/>
    <w:multiLevelType w:val="hybridMultilevel"/>
    <w:tmpl w:val="2EAA9C46"/>
    <w:lvl w:tplc="2D3CC3C0" w:ilvl="0">
      <w:start w:val="10"/>
      <w:numFmt w:val="decimal"/>
      <w:lvlText w:val="%1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3BC77C4B"/>
    <w:multiLevelType w:val="multilevel"/>
    <w:tmpl w:val="463858E4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25">
    <w:nsid w:val="3DE53D9A"/>
    <w:multiLevelType w:val="hybridMultilevel"/>
    <w:tmpl w:val="9E3E598C"/>
    <w:lvl w:tplc="041A000F" w:ilvl="0">
      <w:start w:val="19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F986A9F"/>
    <w:multiLevelType w:val="hybridMultilevel"/>
    <w:tmpl w:val="3136492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40E561E2"/>
    <w:multiLevelType w:val="hybridMultilevel"/>
    <w:tmpl w:val="8A7EAD18"/>
    <w:lvl w:tplc="9482A8A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421317A6"/>
    <w:multiLevelType w:val="hybridMultilevel"/>
    <w:tmpl w:val="268A0714"/>
    <w:lvl w:tplc="857A0CE6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3043000"/>
    <w:multiLevelType w:val="hybridMultilevel"/>
    <w:tmpl w:val="44E2F732"/>
    <w:lvl w:tplc="041A0001" w:ilvl="0">
      <w:start w:val="1"/>
      <w:numFmt w:val="bullet"/>
      <w:lvlText w:val=""/>
      <w:lvlJc w:val="left"/>
      <w:pPr>
        <w:ind w:hanging="360" w:left="1776"/>
      </w:pPr>
      <w:rPr>
        <w:rFonts w:hAnsi="Symbol" w:ascii="Symbol" w:hint="default"/>
      </w:rPr>
    </w:lvl>
    <w:lvl w:tplc="C56A24CC" w:ilvl="1">
      <w:numFmt w:val="bullet"/>
      <w:lvlText w:val="-"/>
      <w:lvlJc w:val="left"/>
      <w:pPr>
        <w:ind w:hanging="360" w:left="2496"/>
      </w:pPr>
      <w:rPr>
        <w:rFonts w:eastAsia="Times New Roman" w:hAnsi="Calibri" w:ascii="Calibri" w:hint="default"/>
      </w:rPr>
    </w:lvl>
    <w:lvl w:tplc="0436001B" w:ilvl="2">
      <w:start w:val="1"/>
      <w:numFmt w:val="decimal"/>
      <w:lvlText w:val="%3."/>
      <w:lvlJc w:val="left"/>
      <w:pPr>
        <w:tabs>
          <w:tab w:pos="3576" w:val="num"/>
        </w:tabs>
        <w:ind w:hanging="360" w:left="3576"/>
      </w:pPr>
      <w:rPr>
        <w:rFonts w:cs="Times New Roman"/>
      </w:rPr>
    </w:lvl>
    <w:lvl w:tplc="0436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  <w:rPr>
        <w:rFonts w:cs="Times New Roman"/>
      </w:rPr>
    </w:lvl>
    <w:lvl w:tplc="04360019" w:ilvl="4">
      <w:start w:val="1"/>
      <w:numFmt w:val="decimal"/>
      <w:lvlText w:val="%5."/>
      <w:lvlJc w:val="left"/>
      <w:pPr>
        <w:tabs>
          <w:tab w:pos="5016" w:val="num"/>
        </w:tabs>
        <w:ind w:hanging="360" w:left="5016"/>
      </w:pPr>
      <w:rPr>
        <w:rFonts w:cs="Times New Roman"/>
      </w:rPr>
    </w:lvl>
    <w:lvl w:tplc="0436001B" w:ilvl="5">
      <w:start w:val="1"/>
      <w:numFmt w:val="decimal"/>
      <w:lvlText w:val="%6."/>
      <w:lvlJc w:val="left"/>
      <w:pPr>
        <w:tabs>
          <w:tab w:pos="5736" w:val="num"/>
        </w:tabs>
        <w:ind w:hanging="360" w:left="5736"/>
      </w:pPr>
      <w:rPr>
        <w:rFonts w:cs="Times New Roman"/>
      </w:rPr>
    </w:lvl>
    <w:lvl w:tplc="0436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  <w:rPr>
        <w:rFonts w:cs="Times New Roman"/>
      </w:rPr>
    </w:lvl>
    <w:lvl w:tplc="04360019" w:ilvl="7">
      <w:start w:val="1"/>
      <w:numFmt w:val="decimal"/>
      <w:lvlText w:val="%8."/>
      <w:lvlJc w:val="left"/>
      <w:pPr>
        <w:tabs>
          <w:tab w:pos="7176" w:val="num"/>
        </w:tabs>
        <w:ind w:hanging="360" w:left="7176"/>
      </w:pPr>
      <w:rPr>
        <w:rFonts w:cs="Times New Roman"/>
      </w:rPr>
    </w:lvl>
    <w:lvl w:tplc="0436001B" w:ilvl="8">
      <w:start w:val="1"/>
      <w:numFmt w:val="decimal"/>
      <w:lvlText w:val="%9."/>
      <w:lvlJc w:val="left"/>
      <w:pPr>
        <w:tabs>
          <w:tab w:pos="7896" w:val="num"/>
        </w:tabs>
        <w:ind w:hanging="360" w:left="7896"/>
      </w:pPr>
      <w:rPr>
        <w:rFonts w:cs="Times New Roman"/>
      </w:rPr>
    </w:lvl>
  </w:abstractNum>
  <w:abstractNum w:abstractNumId="30">
    <w:nsid w:val="50004A75"/>
    <w:multiLevelType w:val="hybridMultilevel"/>
    <w:tmpl w:val="441EB21C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1">
    <w:nsid w:val="5057578A"/>
    <w:multiLevelType w:val="hybridMultilevel"/>
    <w:tmpl w:val="A5542A2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2">
    <w:nsid w:val="514746D4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2F70F4E"/>
    <w:multiLevelType w:val="hybridMultilevel"/>
    <w:tmpl w:val="44527CFE"/>
    <w:lvl w:tplc="587035F4" w:ilvl="0">
      <w:start w:val="1"/>
      <w:numFmt w:val="lowerLetter"/>
      <w:lvlText w:val="%1)"/>
      <w:lvlJc w:val="left"/>
      <w:pPr>
        <w:ind w:hanging="710" w:left="107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4">
    <w:nsid w:val="543A0C8C"/>
    <w:multiLevelType w:val="hybridMultilevel"/>
    <w:tmpl w:val="EAB4B85E"/>
    <w:lvl w:tplc="8DE62BE0" w:ilvl="0">
      <w:start w:val="1"/>
      <w:numFmt w:val="lowerLetter"/>
      <w:lvlText w:val="%1)"/>
      <w:lvlJc w:val="left"/>
      <w:pPr>
        <w:ind w:hanging="710" w:left="1070"/>
      </w:pPr>
      <w:rPr>
        <w:rFonts w:cs="Times New Roman" w:hint="default"/>
      </w:rPr>
    </w:lvl>
    <w:lvl w:tplc="9EE8C1DE" w:ilvl="1">
      <w:start w:val="18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5">
    <w:nsid w:val="57981855"/>
    <w:multiLevelType w:val="hybridMultilevel"/>
    <w:tmpl w:val="6DFA9D70"/>
    <w:lvl w:tplc="9FFAB8D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9096540"/>
    <w:multiLevelType w:val="hybridMultilevel"/>
    <w:tmpl w:val="4014CB06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AB6471A"/>
    <w:multiLevelType w:val="hybridMultilevel"/>
    <w:tmpl w:val="A50AEA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5C6263BD"/>
    <w:multiLevelType w:val="hybridMultilevel"/>
    <w:tmpl w:val="B8AE7568"/>
    <w:lvl w:tplc="27100FD4" w:ilvl="0">
      <w:numFmt w:val="bullet"/>
      <w:lvlText w:val="-"/>
      <w:lvlJc w:val="left"/>
      <w:pPr>
        <w:ind w:hanging="360" w:left="142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39">
    <w:nsid w:val="5D666A44"/>
    <w:multiLevelType w:val="multilevel"/>
    <w:tmpl w:val="D42E649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40">
    <w:nsid w:val="61EC5D41"/>
    <w:multiLevelType w:val="hybridMultilevel"/>
    <w:tmpl w:val="060E9856"/>
    <w:lvl w:tplc="4F46C4F2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1">
    <w:nsid w:val="679517CF"/>
    <w:multiLevelType w:val="hybridMultilevel"/>
    <w:tmpl w:val="70CCA760"/>
    <w:lvl w:tplc="1B644586" w:ilvl="0">
      <w:start w:val="6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2">
    <w:nsid w:val="68135ED7"/>
    <w:multiLevelType w:val="hybridMultilevel"/>
    <w:tmpl w:val="1F267162"/>
    <w:lvl w:tplc="89286BE2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43">
    <w:nsid w:val="69BE6BC6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6F7774DE"/>
    <w:multiLevelType w:val="hybridMultilevel"/>
    <w:tmpl w:val="ACB4F64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plc="9176FC0C" w:ilvl="1">
      <w:start w:val="20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5">
    <w:nsid w:val="77C16C2B"/>
    <w:multiLevelType w:val="hybridMultilevel"/>
    <w:tmpl w:val="BC9A158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6">
    <w:nsid w:val="79760843"/>
    <w:multiLevelType w:val="hybridMultilevel"/>
    <w:tmpl w:val="06180670"/>
    <w:lvl w:tplc="251878A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7">
    <w:nsid w:val="7A1E1E99"/>
    <w:multiLevelType w:val="hybridMultilevel"/>
    <w:tmpl w:val="5ECAF816"/>
    <w:lvl w:tplc="3014D8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698791A" w:ilvl="1">
      <w:start w:val="1"/>
      <w:numFmt w:val="decimal"/>
      <w:lvlText w:val="%2."/>
      <w:lvlJc w:val="left"/>
      <w:pPr>
        <w:tabs>
          <w:tab w:pos="1500" w:val="num"/>
        </w:tabs>
        <w:ind w:hanging="420" w:left="1500"/>
      </w:pPr>
      <w:rPr>
        <w:rFonts w:hint="default"/>
        <w:b w:val="false"/>
      </w:rPr>
    </w:lvl>
    <w:lvl w:tplc="3FECCEA2" w:ilvl="2">
      <w:start w:val="2"/>
      <w:numFmt w:val="decimal"/>
      <w:lvlText w:val="%3-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7"/>
  </w:num>
  <w:num w:numId="2">
    <w:abstractNumId w:val="46"/>
  </w:num>
  <w:num w:numId="3">
    <w:abstractNumId w:val="1"/>
  </w:num>
  <w:num w:numId="4">
    <w:abstractNumId w:val="37"/>
  </w:num>
  <w:num w:numId="5">
    <w:abstractNumId w:val="13"/>
  </w:num>
  <w:num w:numId="6">
    <w:abstractNumId w:val="24"/>
  </w:num>
  <w:num w:numId="7">
    <w:abstractNumId w:val="39"/>
  </w:num>
  <w:num w:numId="8">
    <w:abstractNumId w:val="12"/>
  </w:num>
  <w:num w:numId="9">
    <w:abstractNumId w:val="32"/>
  </w:num>
  <w:num w:numId="10">
    <w:abstractNumId w:val="43"/>
  </w:num>
  <w:num w:numId="11">
    <w:abstractNumId w:val="0"/>
  </w:num>
  <w:num w:numId="12">
    <w:abstractNumId w:val="6"/>
  </w:num>
  <w:num w:numId="13">
    <w:abstractNumId w:val="47"/>
  </w:num>
  <w:num w:numId="14">
    <w:abstractNumId w:val="18"/>
  </w:num>
  <w:num w:numId="15">
    <w:abstractNumId w:val="17"/>
  </w:num>
  <w:num w:numId="16">
    <w:abstractNumId w:val="21"/>
  </w:num>
  <w:num w:numId="17">
    <w:abstractNumId w:val="20"/>
  </w:num>
  <w:num w:numId="18">
    <w:abstractNumId w:val="25"/>
  </w:num>
  <w:num w:numId="19">
    <w:abstractNumId w:val="8"/>
  </w:num>
  <w:num w:numId="20">
    <w:abstractNumId w:val="22"/>
  </w:num>
  <w:num w:numId="21">
    <w:abstractNumId w:val="23"/>
  </w:num>
  <w:num w:numId="22">
    <w:abstractNumId w:val="28"/>
  </w:num>
  <w:num w:numId="23">
    <w:abstractNumId w:val="15"/>
  </w:num>
  <w:num w:numId="24">
    <w:abstractNumId w:val="41"/>
  </w:num>
  <w:num w:numId="25">
    <w:abstractNumId w:val="38"/>
  </w:num>
  <w:num w:numId="26">
    <w:abstractNumId w:val="16"/>
  </w:num>
  <w:num w:numId="27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0"/>
  </w:num>
  <w:num w:numId="29">
    <w:abstractNumId w:val="36"/>
  </w:num>
  <w:num w:numId="30">
    <w:abstractNumId w:val="3"/>
  </w:num>
  <w:num w:numId="31">
    <w:abstractNumId w:val="5"/>
  </w:num>
  <w:num w:numId="32">
    <w:abstractNumId w:val="26"/>
  </w:num>
  <w:num w:numId="33">
    <w:abstractNumId w:val="44"/>
  </w:num>
  <w:num w:numId="34">
    <w:abstractNumId w:val="34"/>
  </w:num>
  <w:num w:numId="35">
    <w:abstractNumId w:val="7"/>
  </w:num>
  <w:num w:numId="36">
    <w:abstractNumId w:val="30"/>
  </w:num>
  <w:num w:numId="37">
    <w:abstractNumId w:val="2"/>
  </w:num>
  <w:num w:numId="38">
    <w:abstractNumId w:val="31"/>
  </w:num>
  <w:num w:numId="39">
    <w:abstractNumId w:val="45"/>
  </w:num>
  <w:num w:numId="40">
    <w:abstractNumId w:val="10"/>
  </w:num>
  <w:num w:numId="41">
    <w:abstractNumId w:val="19"/>
  </w:num>
  <w:num w:numId="42">
    <w:abstractNumId w:val="33"/>
  </w:num>
  <w:num w:numId="43">
    <w:abstractNumId w:val="9"/>
  </w:num>
  <w:num w:numId="44">
    <w:abstractNumId w:val="42"/>
  </w:num>
  <w:num w:numId="45">
    <w:abstractNumId w:val="11"/>
  </w:num>
  <w:num w:numId="46">
    <w:abstractNumId w:val="14"/>
  </w:num>
  <w:num w:numId="47">
    <w:abstractNumId w:val="4"/>
  </w:num>
  <w:num w:numId="48">
    <w:abstractNumId w:val="35"/>
  </w:num>
  <w:numIdMacAtCleanup w:val="1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B57"/>
    <w:rsid w:val="00004C91"/>
    <w:rsid w:val="000179CA"/>
    <w:rsid w:val="00040B4F"/>
    <w:rsid w:val="00065B6B"/>
    <w:rsid w:val="0007079A"/>
    <w:rsid w:val="00070F6B"/>
    <w:rsid w:val="00071636"/>
    <w:rsid w:val="000717E4"/>
    <w:rsid w:val="00082694"/>
    <w:rsid w:val="00087F31"/>
    <w:rsid w:val="0009033A"/>
    <w:rsid w:val="000A1C7A"/>
    <w:rsid w:val="000B1811"/>
    <w:rsid w:val="000B1ECE"/>
    <w:rsid w:val="000C3301"/>
    <w:rsid w:val="000C528D"/>
    <w:rsid w:val="000C702D"/>
    <w:rsid w:val="000D73AF"/>
    <w:rsid w:val="000E5F5E"/>
    <w:rsid w:val="000E7D7B"/>
    <w:rsid w:val="00100462"/>
    <w:rsid w:val="0010747B"/>
    <w:rsid w:val="001141D0"/>
    <w:rsid w:val="00123388"/>
    <w:rsid w:val="00133292"/>
    <w:rsid w:val="001473A0"/>
    <w:rsid w:val="0015393C"/>
    <w:rsid w:val="00155F5B"/>
    <w:rsid w:val="00166F24"/>
    <w:rsid w:val="00180605"/>
    <w:rsid w:val="00187463"/>
    <w:rsid w:val="001A174B"/>
    <w:rsid w:val="001D6EF2"/>
    <w:rsid w:val="001E11DD"/>
    <w:rsid w:val="001F789B"/>
    <w:rsid w:val="0021372B"/>
    <w:rsid w:val="00224FCD"/>
    <w:rsid w:val="0023128F"/>
    <w:rsid w:val="00266702"/>
    <w:rsid w:val="0027015E"/>
    <w:rsid w:val="002A608B"/>
    <w:rsid w:val="002B35A0"/>
    <w:rsid w:val="002D2C34"/>
    <w:rsid w:val="002D7C4F"/>
    <w:rsid w:val="002E3B7A"/>
    <w:rsid w:val="003025A3"/>
    <w:rsid w:val="00310CA9"/>
    <w:rsid w:val="003133B7"/>
    <w:rsid w:val="00317354"/>
    <w:rsid w:val="003254CE"/>
    <w:rsid w:val="00332EC7"/>
    <w:rsid w:val="00357DC1"/>
    <w:rsid w:val="00383A87"/>
    <w:rsid w:val="00392D76"/>
    <w:rsid w:val="003957BD"/>
    <w:rsid w:val="00397A71"/>
    <w:rsid w:val="003A1CD0"/>
    <w:rsid w:val="003C0B1C"/>
    <w:rsid w:val="003C156A"/>
    <w:rsid w:val="003C3320"/>
    <w:rsid w:val="003C7696"/>
    <w:rsid w:val="003D3163"/>
    <w:rsid w:val="003E3E4D"/>
    <w:rsid w:val="003F2AAB"/>
    <w:rsid w:val="003F2BAF"/>
    <w:rsid w:val="003F3056"/>
    <w:rsid w:val="00485403"/>
    <w:rsid w:val="00497068"/>
    <w:rsid w:val="004B2C7F"/>
    <w:rsid w:val="004C2C48"/>
    <w:rsid w:val="004D3D3E"/>
    <w:rsid w:val="004E2088"/>
    <w:rsid w:val="004F094F"/>
    <w:rsid w:val="00507333"/>
    <w:rsid w:val="00517483"/>
    <w:rsid w:val="00531FFE"/>
    <w:rsid w:val="00537E4B"/>
    <w:rsid w:val="005402F4"/>
    <w:rsid w:val="00542365"/>
    <w:rsid w:val="0055304C"/>
    <w:rsid w:val="005600B6"/>
    <w:rsid w:val="00561F50"/>
    <w:rsid w:val="00570263"/>
    <w:rsid w:val="0057311F"/>
    <w:rsid w:val="00575CB4"/>
    <w:rsid w:val="00580777"/>
    <w:rsid w:val="00584926"/>
    <w:rsid w:val="00592FDE"/>
    <w:rsid w:val="005A2D21"/>
    <w:rsid w:val="005B72D2"/>
    <w:rsid w:val="005F4446"/>
    <w:rsid w:val="006309CC"/>
    <w:rsid w:val="0064224F"/>
    <w:rsid w:val="0065620B"/>
    <w:rsid w:val="00662210"/>
    <w:rsid w:val="00666E8E"/>
    <w:rsid w:val="0067324F"/>
    <w:rsid w:val="0067589A"/>
    <w:rsid w:val="006833FA"/>
    <w:rsid w:val="006C3A89"/>
    <w:rsid w:val="006C5FC3"/>
    <w:rsid w:val="006F4914"/>
    <w:rsid w:val="00704E89"/>
    <w:rsid w:val="00710896"/>
    <w:rsid w:val="0071469E"/>
    <w:rsid w:val="00722C1C"/>
    <w:rsid w:val="00725298"/>
    <w:rsid w:val="00725F5F"/>
    <w:rsid w:val="00732856"/>
    <w:rsid w:val="00751A52"/>
    <w:rsid w:val="00753578"/>
    <w:rsid w:val="007761ED"/>
    <w:rsid w:val="007920BC"/>
    <w:rsid w:val="0079444E"/>
    <w:rsid w:val="007966DB"/>
    <w:rsid w:val="007A093D"/>
    <w:rsid w:val="007E42D9"/>
    <w:rsid w:val="007F78D9"/>
    <w:rsid w:val="0081054E"/>
    <w:rsid w:val="00812CC8"/>
    <w:rsid w:val="00812DCC"/>
    <w:rsid w:val="008138C3"/>
    <w:rsid w:val="00834D71"/>
    <w:rsid w:val="008472CA"/>
    <w:rsid w:val="00857FAA"/>
    <w:rsid w:val="00866467"/>
    <w:rsid w:val="00871D89"/>
    <w:rsid w:val="00885503"/>
    <w:rsid w:val="00886C86"/>
    <w:rsid w:val="00887023"/>
    <w:rsid w:val="00887098"/>
    <w:rsid w:val="008945EB"/>
    <w:rsid w:val="008B6B9F"/>
    <w:rsid w:val="008C5CE7"/>
    <w:rsid w:val="008D0135"/>
    <w:rsid w:val="008D4E8A"/>
    <w:rsid w:val="008E0F8F"/>
    <w:rsid w:val="008E16D7"/>
    <w:rsid w:val="008E3EF7"/>
    <w:rsid w:val="008E419B"/>
    <w:rsid w:val="008F48EF"/>
    <w:rsid w:val="008F4B78"/>
    <w:rsid w:val="00900655"/>
    <w:rsid w:val="00903B57"/>
    <w:rsid w:val="0090503A"/>
    <w:rsid w:val="00911996"/>
    <w:rsid w:val="00911EE1"/>
    <w:rsid w:val="00917035"/>
    <w:rsid w:val="00930CF0"/>
    <w:rsid w:val="00931987"/>
    <w:rsid w:val="00933883"/>
    <w:rsid w:val="00935F9B"/>
    <w:rsid w:val="0094135F"/>
    <w:rsid w:val="00941A26"/>
    <w:rsid w:val="00953642"/>
    <w:rsid w:val="00960EF9"/>
    <w:rsid w:val="009845E2"/>
    <w:rsid w:val="00984FC6"/>
    <w:rsid w:val="00993357"/>
    <w:rsid w:val="009C0B34"/>
    <w:rsid w:val="009C180D"/>
    <w:rsid w:val="009C26FD"/>
    <w:rsid w:val="009D5ADB"/>
    <w:rsid w:val="009F023E"/>
    <w:rsid w:val="009F256A"/>
    <w:rsid w:val="009F3484"/>
    <w:rsid w:val="00A31319"/>
    <w:rsid w:val="00A42ED0"/>
    <w:rsid w:val="00A5585A"/>
    <w:rsid w:val="00A7567D"/>
    <w:rsid w:val="00A756B4"/>
    <w:rsid w:val="00A876C9"/>
    <w:rsid w:val="00A934A3"/>
    <w:rsid w:val="00A955DF"/>
    <w:rsid w:val="00AB047F"/>
    <w:rsid w:val="00AF02C3"/>
    <w:rsid w:val="00AF0498"/>
    <w:rsid w:val="00AF0EA6"/>
    <w:rsid w:val="00B0672A"/>
    <w:rsid w:val="00B238B0"/>
    <w:rsid w:val="00B2760F"/>
    <w:rsid w:val="00B32ADD"/>
    <w:rsid w:val="00B32D26"/>
    <w:rsid w:val="00B40DB6"/>
    <w:rsid w:val="00B41623"/>
    <w:rsid w:val="00B43F04"/>
    <w:rsid w:val="00B605A4"/>
    <w:rsid w:val="00B74045"/>
    <w:rsid w:val="00B96B24"/>
    <w:rsid w:val="00BC23A8"/>
    <w:rsid w:val="00BC2635"/>
    <w:rsid w:val="00BC4294"/>
    <w:rsid w:val="00BC5394"/>
    <w:rsid w:val="00BD007D"/>
    <w:rsid w:val="00BD33B7"/>
    <w:rsid w:val="00BE7B04"/>
    <w:rsid w:val="00C07B14"/>
    <w:rsid w:val="00C14B86"/>
    <w:rsid w:val="00C15442"/>
    <w:rsid w:val="00C179A2"/>
    <w:rsid w:val="00C3622B"/>
    <w:rsid w:val="00C445DA"/>
    <w:rsid w:val="00C526B6"/>
    <w:rsid w:val="00C5437E"/>
    <w:rsid w:val="00C7241D"/>
    <w:rsid w:val="00C74329"/>
    <w:rsid w:val="00C812EA"/>
    <w:rsid w:val="00C819F6"/>
    <w:rsid w:val="00C822C6"/>
    <w:rsid w:val="00C9133F"/>
    <w:rsid w:val="00CB50BA"/>
    <w:rsid w:val="00CC0A02"/>
    <w:rsid w:val="00CC1487"/>
    <w:rsid w:val="00CC22EB"/>
    <w:rsid w:val="00CE23A2"/>
    <w:rsid w:val="00CE6064"/>
    <w:rsid w:val="00CE709D"/>
    <w:rsid w:val="00CF43AD"/>
    <w:rsid w:val="00CF4A0D"/>
    <w:rsid w:val="00D01801"/>
    <w:rsid w:val="00D22FA8"/>
    <w:rsid w:val="00D2655A"/>
    <w:rsid w:val="00D37E18"/>
    <w:rsid w:val="00D50A9C"/>
    <w:rsid w:val="00D5279D"/>
    <w:rsid w:val="00D52DD7"/>
    <w:rsid w:val="00D5432B"/>
    <w:rsid w:val="00D553AE"/>
    <w:rsid w:val="00D6167B"/>
    <w:rsid w:val="00D73D5D"/>
    <w:rsid w:val="00D833AD"/>
    <w:rsid w:val="00DA6FFB"/>
    <w:rsid w:val="00DB2CB8"/>
    <w:rsid w:val="00DB3DB3"/>
    <w:rsid w:val="00DC1677"/>
    <w:rsid w:val="00DC5531"/>
    <w:rsid w:val="00DD3265"/>
    <w:rsid w:val="00DF08A3"/>
    <w:rsid w:val="00DF7A80"/>
    <w:rsid w:val="00E00FFF"/>
    <w:rsid w:val="00E04F50"/>
    <w:rsid w:val="00E15C9F"/>
    <w:rsid w:val="00E20C6C"/>
    <w:rsid w:val="00E35E9E"/>
    <w:rsid w:val="00E53F3F"/>
    <w:rsid w:val="00E72B6F"/>
    <w:rsid w:val="00E922A7"/>
    <w:rsid w:val="00EB26C1"/>
    <w:rsid w:val="00EC44F1"/>
    <w:rsid w:val="00ED15C4"/>
    <w:rsid w:val="00EF1396"/>
    <w:rsid w:val="00F015A9"/>
    <w:rsid w:val="00F02146"/>
    <w:rsid w:val="00F2723D"/>
    <w:rsid w:val="00F41A01"/>
    <w:rsid w:val="00F4773D"/>
    <w:rsid w:val="00F55CF3"/>
    <w:rsid w:val="00F5676C"/>
    <w:rsid w:val="00F72526"/>
    <w:rsid w:val="00F72F5D"/>
    <w:rsid w:val="00F76567"/>
    <w:rsid w:val="00F77203"/>
    <w:rsid w:val="00F83123"/>
    <w:rsid w:val="00F97E09"/>
    <w:rsid w:val="00FA5509"/>
    <w:rsid w:val="00FA7078"/>
    <w:rsid w:val="00FC19B7"/>
    <w:rsid w:val="00FE0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B35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0C528D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B35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78D9"/>
    <w:rPr>
      <w:sz w:val="24"/>
      <w:szCs w:val="24"/>
    </w:rPr>
  </w:style>
  <w:style w:customStyle="true" w:styleId="western" w:type="paragraph">
    <w:name w:val="western"/>
    <w:basedOn w:val="Normal"/>
    <w:rsid w:val="002B35A0"/>
    <w:pPr>
      <w:spacing w:beforeAutospacing="true" w:before="100"/>
      <w:jc w:val="both"/>
    </w:pPr>
    <w:rPr>
      <w:rFonts w:cs="Arial" w:hAnsi="Arial" w:asci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179A2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link w:val="ListParagraphChar"/>
    <w:rsid w:val="000C528D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ListParagraphChar" w:type="character">
    <w:name w:val="List Paragraph Char"/>
    <w:link w:val="Odlomakpopisa1"/>
    <w:locked/>
    <w:rsid w:val="000C528D"/>
    <w:rPr>
      <w:rFonts w:hAnsi="Calibri" w:ascii="Calibri"/>
      <w:sz w:val="22"/>
      <w:szCs w:val="22"/>
      <w:lang w:eastAsia="en-US"/>
    </w:rPr>
  </w:style>
  <w:style w:styleId="HTMLunaprijedoblikovano" w:type="paragraph">
    <w:name w:val="HTML Preformatted"/>
    <w:basedOn w:val="Normal"/>
    <w:link w:val="HTMLunaprijedoblikovanoChar"/>
    <w:rsid w:val="000C528D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cs="Courier New" w:hAnsi="Courier New" w:ascii="Courier New"/>
      <w:color w:val="000000"/>
      <w:sz w:val="20"/>
      <w:szCs w:val="20"/>
    </w:rPr>
  </w:style>
  <w:style w:customStyle="true" w:styleId="HTMLunaprijedoblikovanoChar" w:type="character">
    <w:name w:val="HTML unaprijed oblikovano Char"/>
    <w:link w:val="HTMLunaprijedoblikovano"/>
    <w:rsid w:val="000C528D"/>
    <w:rPr>
      <w:rFonts w:cs="Courier New" w:hAnsi="Courier New" w:ascii="Courier New"/>
      <w:color w:val="000000"/>
    </w:rPr>
  </w:style>
  <w:style w:customStyle="true" w:styleId="Bezproreda1" w:type="paragraph">
    <w:name w:val="Bez proreda1"/>
    <w:rsid w:val="000C528D"/>
    <w:rPr>
      <w:rFonts w:eastAsia="Calibri" w:hAnsi="Calibri" w:ascii="Calibri"/>
      <w:sz w:val="22"/>
      <w:szCs w:val="22"/>
    </w:rPr>
  </w:style>
  <w:style w:styleId="Obinitekst" w:type="paragraph">
    <w:name w:val="Plain Text"/>
    <w:basedOn w:val="Normal"/>
    <w:link w:val="ObinitekstChar"/>
    <w:rsid w:val="000C528D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0C528D"/>
    <w:rPr>
      <w:rFonts w:cs="Courier New" w:hAnsi="Courier New" w:ascii="Courier New"/>
    </w:rPr>
  </w:style>
  <w:style w:customStyle="true" w:styleId="Standard" w:type="paragraph">
    <w:name w:val="Standard"/>
    <w:rsid w:val="006C5FC3"/>
    <w:pPr>
      <w:widowControl w:val="false"/>
      <w:suppressAutoHyphens/>
      <w:autoSpaceDN w:val="false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styleId="Odlomakpopisa" w:type="paragraph">
    <w:name w:val="List Paragraph"/>
    <w:basedOn w:val="Normal"/>
    <w:uiPriority w:val="34"/>
    <w:qFormat/>
    <w:rsid w:val="007F78D9"/>
    <w:pPr>
      <w:tabs>
        <w:tab w:pos="720" w:val="left"/>
      </w:tabs>
      <w:suppressAutoHyphens/>
      <w:spacing w:lineRule="auto" w:line="276" w:after="200"/>
      <w:ind w:left="720"/>
    </w:pPr>
    <w:rPr>
      <w:rFonts w:cs="Arial" w:eastAsia="MS ??" w:hAnsi="Arial" w:ascii="Arial"/>
      <w:color w:val="00000A"/>
      <w:lang w:eastAsia="en-US" w:val="en-US"/>
    </w:rPr>
  </w:style>
  <w:style w:styleId="Bezproreda" w:type="paragraph">
    <w:name w:val="No Spacing"/>
    <w:uiPriority w:val="1"/>
    <w:qFormat/>
    <w:rsid w:val="001539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241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7241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241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241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241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B35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0C528D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B35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78D9"/>
    <w:rPr>
      <w:sz w:val="24"/>
      <w:szCs w:val="24"/>
    </w:rPr>
  </w:style>
  <w:style w:customStyle="1" w:styleId="western" w:type="paragraph">
    <w:name w:val="western"/>
    <w:basedOn w:val="Normal"/>
    <w:rsid w:val="002B35A0"/>
    <w:pPr>
      <w:spacing w:before="100" w:beforeAutospacing="1"/>
      <w:jc w:val="both"/>
    </w:pPr>
    <w:rPr>
      <w:rFonts w:ascii="Arial" w:cs="Arial" w:hAns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179A2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link w:val="ListParagraphChar"/>
    <w:rsid w:val="000C528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customStyle="1" w:styleId="ListParagraphChar" w:type="character">
    <w:name w:val="List Paragraph Char"/>
    <w:link w:val="Odlomakpopisa1"/>
    <w:locked/>
    <w:rsid w:val="000C528D"/>
    <w:rPr>
      <w:rFonts w:ascii="Calibri" w:hAnsi="Calibri"/>
      <w:sz w:val="22"/>
      <w:szCs w:val="22"/>
      <w:lang w:eastAsia="en-US"/>
    </w:rPr>
  </w:style>
  <w:style w:styleId="HTMLunaprijedoblikovano" w:type="paragraph">
    <w:name w:val="HTML Preformatted"/>
    <w:basedOn w:val="Normal"/>
    <w:link w:val="HTMLunaprijedoblikovanoChar"/>
    <w:rsid w:val="000C528D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ascii="Courier New" w:cs="Courier New" w:hAnsi="Courier New"/>
      <w:color w:val="000000"/>
      <w:sz w:val="20"/>
      <w:szCs w:val="20"/>
    </w:rPr>
  </w:style>
  <w:style w:customStyle="1" w:styleId="HTMLunaprijedoblikovanoChar" w:type="character">
    <w:name w:val="HTML unaprijed oblikovano Char"/>
    <w:link w:val="HTMLunaprijedoblikovano"/>
    <w:rsid w:val="000C528D"/>
    <w:rPr>
      <w:rFonts w:ascii="Courier New" w:cs="Courier New" w:hAnsi="Courier New"/>
      <w:color w:val="000000"/>
    </w:rPr>
  </w:style>
  <w:style w:customStyle="1" w:styleId="Bezproreda1" w:type="paragraph">
    <w:name w:val="Bez proreda1"/>
    <w:rsid w:val="000C528D"/>
    <w:rPr>
      <w:rFonts w:ascii="Calibri" w:eastAsia="Calibri" w:hAnsi="Calibri"/>
      <w:sz w:val="22"/>
      <w:szCs w:val="22"/>
    </w:rPr>
  </w:style>
  <w:style w:styleId="Obinitekst" w:type="paragraph">
    <w:name w:val="Plain Text"/>
    <w:basedOn w:val="Normal"/>
    <w:link w:val="ObinitekstChar"/>
    <w:rsid w:val="000C528D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0C528D"/>
    <w:rPr>
      <w:rFonts w:ascii="Courier New" w:cs="Courier New" w:hAnsi="Courier New"/>
    </w:rPr>
  </w:style>
  <w:style w:customStyle="1" w:styleId="Standard" w:type="paragraph">
    <w:name w:val="Standard"/>
    <w:rsid w:val="006C5FC3"/>
    <w:pPr>
      <w:widowControl w:val="0"/>
      <w:suppressAutoHyphens/>
      <w:autoSpaceDN w:val="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styleId="Odlomakpopisa" w:type="paragraph">
    <w:name w:val="List Paragraph"/>
    <w:basedOn w:val="Normal"/>
    <w:uiPriority w:val="34"/>
    <w:qFormat/>
    <w:rsid w:val="007F78D9"/>
    <w:pPr>
      <w:tabs>
        <w:tab w:pos="720" w:val="left"/>
      </w:tabs>
      <w:suppressAutoHyphens/>
      <w:spacing w:after="200" w:line="276" w:lineRule="auto"/>
      <w:ind w:left="720"/>
    </w:pPr>
    <w:rPr>
      <w:rFonts w:ascii="Arial" w:cs="Arial" w:eastAsia="MS ??" w:hAnsi="Arial"/>
      <w:color w:val="00000A"/>
      <w:lang w:eastAsia="en-US" w:val="en-US"/>
    </w:rPr>
  </w:style>
  <w:style w:styleId="Bezproreda" w:type="paragraph">
    <w:name w:val="No Spacing"/>
    <w:uiPriority w:val="1"/>
    <w:qFormat/>
    <w:rsid w:val="001539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241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7241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241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241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241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125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869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003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061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Stpn-2/2016-9</izvorni_sadrzaj>
    <derivirana_varijabla naziv="DomainObject.Oznaka_1">Stpn-2/2016-9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11</izvorni_sadrzaj>
    <derivirana_varijabla naziv="DomainObject.BrojStranica_1">11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Stpn-2/2016</izvorni_sadrzaj>
    <derivirana_varijabla naziv="DomainObject.Predmet.OznakaBroj_1">Stpn-2/2016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DIA - MAR d.o.o.</izvorni_sadrzaj>
    <derivirana_varijabla naziv="DomainObject.Predmet.StrankaFormated_1">  DIA - MAR d.o.o.</derivirana_varijabla>
  </DomainObject.Predmet.StrankaFormated>
  <DomainObject.Predmet.StrankaFormatedOIB>
    <izvorni_sadrzaj>  DIA - MAR d.o.o., OIB 73621385717</izvorni_sadrzaj>
    <derivirana_varijabla naziv="DomainObject.Predmet.StrankaFormatedOIB_1">  DIA - MAR d.o.o., OIB 73621385717</derivirana_varijabla>
  </DomainObject.Predmet.StrankaFormatedOIB>
  <DomainObject.Predmet.StrankaFormatedWithAdress>
    <izvorni_sadrzaj> DIA - MAR d.o.o., Ćikovići 108, 51215 Kastav</izvorni_sadrzaj>
    <derivirana_varijabla naziv="DomainObject.Predmet.StrankaFormatedWithAdress_1"> DIA - MAR d.o.o., Ćikovići 108, 51215 Kastav</derivirana_varijabla>
  </DomainObject.Predmet.StrankaFormatedWithAdress>
  <DomainObject.Predmet.StrankaFormatedWithAdressOIB>
    <izvorni_sadrzaj> DIA - MAR d.o.o., OIB 73621385717, Ćikovići 108, 51215 Kastav</izvorni_sadrzaj>
    <derivirana_varijabla naziv="DomainObject.Predmet.StrankaFormatedWithAdressOIB_1"> DIA - MAR d.o.o., OIB 73621385717, Ćikovići 108, 51215 Kastav</derivirana_varijabla>
  </DomainObject.Predmet.StrankaFormatedWithAdressOIB>
  <DomainObject.Predmet.StrankaWithAdress>
    <izvorni_sadrzaj>DIA - MAR d.o.o. Ćikovići 108,51215 Kastav</izvorni_sadrzaj>
    <derivirana_varijabla naziv="DomainObject.Predmet.StrankaWithAdress_1">DIA - MAR d.o.o. Ćikovići 108,51215 Kastav</derivirana_varijabla>
  </DomainObject.Predmet.StrankaWithAdress>
  <DomainObject.Predmet.StrankaWithAdressOIB>
    <izvorni_sadrzaj>DIA - MAR d.o.o., OIB 73621385717, Ćikovići 108,51215 Kastav</izvorni_sadrzaj>
    <derivirana_varijabla naziv="DomainObject.Predmet.StrankaWithAdressOIB_1">DIA - MAR d.o.o., OIB 73621385717, Ćikovići 108,51215 Kastav</derivirana_varijabla>
  </DomainObject.Predmet.StrankaWithAdressOIB>
  <DomainObject.Predmet.StrankaNazivFormated>
    <izvorni_sadrzaj>DIA - MAR d.o.o.</izvorni_sadrzaj>
    <derivirana_varijabla naziv="DomainObject.Predmet.StrankaNazivFormated_1">DIA - MAR d.o.o.</derivirana_varijabla>
  </DomainObject.Predmet.StrankaNazivFormated>
  <DomainObject.Predmet.StrankaNazivFormatedOIB>
    <izvorni_sadrzaj>DIA - MAR d.o.o., OIB 73621385717</izvorni_sadrzaj>
    <derivirana_varijabla naziv="DomainObject.Predmet.StrankaNazivFormatedOIB_1">DIA - MAR d.o.o., OIB 73621385717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DIA - MAR d.o.o.</item>
    </izvorni_sadrzaj>
    <derivirana_varijabla naziv="DomainObject.Predmet.StrankaListFormated_1">
      <item>DIA - MAR d.o.o.</item>
    </derivirana_varijabla>
  </DomainObject.Predmet.StrankaListFormated>
  <DomainObject.Predmet.StrankaListFormatedOIB>
    <izvorni_sadrzaj>
      <item>DIA - MAR d.o.o., OIB 73621385717</item>
    </izvorni_sadrzaj>
    <derivirana_varijabla naziv="DomainObject.Predmet.StrankaListFormatedOIB_1">
      <item>DIA - MAR d.o.o., OIB 73621385717</item>
    </derivirana_varijabla>
  </DomainObject.Predmet.StrankaListFormatedOIB>
  <DomainObject.Predmet.StrankaListFormatedWithAdress>
    <izvorni_sadrzaj>
      <item>DIA - MAR d.o.o., Ćikovići 108, 51215 Kastav</item>
    </izvorni_sadrzaj>
    <derivirana_varijabla naziv="DomainObject.Predmet.StrankaListFormatedWithAdress_1">
      <item>DIA - MAR d.o.o., Ćikovići 108, 51215 Kastav</item>
    </derivirana_varijabla>
  </DomainObject.Predmet.StrankaListFormatedWithAdress>
  <DomainObject.Predmet.StrankaListFormatedWithAdressOIB>
    <izvorni_sadrzaj>
      <item>DIA - MAR d.o.o., OIB 73621385717, Ćikovići 108, 51215 Kastav</item>
    </izvorni_sadrzaj>
    <derivirana_varijabla naziv="DomainObject.Predmet.StrankaListFormatedWithAdressOIB_1">
      <item>DIA - MAR d.o.o., OIB 73621385717, Ćikovići 108, 51215 Kastav</item>
    </derivirana_varijabla>
  </DomainObject.Predmet.StrankaListFormatedWithAdressOIB>
  <DomainObject.Predmet.StrankaListNazivFormated>
    <izvorni_sadrzaj>
      <item>DIA - MAR d.o.o.</item>
    </izvorni_sadrzaj>
    <derivirana_varijabla naziv="DomainObject.Predmet.StrankaListNazivFormated_1">
      <item>DIA - MAR d.o.o.</item>
    </derivirana_varijabla>
  </DomainObject.Predmet.StrankaListNazivFormated>
  <DomainObject.Predmet.StrankaListNazivFormatedOIB>
    <izvorni_sadrzaj>
      <item>DIA - MAR d.o.o., OIB 73621385717</item>
    </izvorni_sadrzaj>
    <derivirana_varijabla naziv="DomainObject.Predmet.StrankaListNazivFormatedOIB_1">
      <item>DIA - MAR d.o.o., OIB 73621385717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>Stpn-2/2016-9</izvorni_sadrzaj>
    <derivirana_varijabla naziv="DomainObject.PoslovniBrojDokumenta_1">Stpn-2/2016-9</derivirana_varijabla>
  </DomainObject.PoslovniBrojDokumenta>
  <DomainObject.Predmet.StrankaIDrugi>
    <izvorni_sadrzaj>DIA - MAR d.o.o.</izvorni_sadrzaj>
    <derivirana_varijabla naziv="DomainObject.Predmet.StrankaIDrugi_1">DIA - MAR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DIA - MAR d.o.o., OIB 73621385717, Ćikovići 108, 51215 Kastav</izvorni_sadrzaj>
    <derivirana_varijabla naziv="DomainObject.Predmet.StrankaIDrugiAdressOIB_1">DIA - MAR d.o.o., OIB 73621385717, Ćikovići 108, 51215 Kastav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DIA - MAR d.o.o.</item>
    </izvorni_sadrzaj>
    <derivirana_varijabla naziv="DomainObject.Predmet.SudioniciListNaziv_1">
      <item>DIA - MAR d.o.o.</item>
    </derivirana_varijabla>
  </DomainObject.Predmet.SudioniciListNaziv>
  <DomainObject.Predmet.SudioniciListAdressOIB>
    <izvorni_sadrzaj>
      <item>DIA - MAR d.o.o., OIB 73621385717, Ćikovići 108,51215 Kastav</item>
    </izvorni_sadrzaj>
    <derivirana_varijabla naziv="DomainObject.Predmet.SudioniciListAdressOIB_1">
      <item>DIA - MAR d.o.o., OIB 73621385717, Ćikovići 108,51215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73621385717</item>
    </izvorni_sadrzaj>
    <derivirana_varijabla naziv="DomainObject.Predmet.SudioniciListNazivOIB_1">
      <item>, OIB 73621385717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BA3DFF-493C-4569-9E1A-FD55C3A496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11</properties:Pages>
  <properties:Words>3719</properties:Words>
  <properties:Characters>22094</properties:Characters>
  <properties:Lines>656</properties:Lines>
  <properties:Paragraphs>306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   I M E    R E P U B L I K E    H R V A T S K E</vt:lpstr>
    </vt:vector>
  </properties:TitlesOfParts>
  <properties:LinksUpToDate>false</properties:LinksUpToDate>
  <properties:CharactersWithSpaces>25611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2016-02-18T09:19:00Z</dcterms:created>
  <dc:creator>ksarlija</dc:creator>
  <cp:lastModifiedBy>Tanja Fidel</cp:lastModifiedBy>
  <cp:lastPrinted>2016-01-29T12:32:00Z</cp:lastPrinted>
  <dcterms:modified xmlns:xsi="http://www.w3.org/2001/XMLSchema-instance" xsi:type="dcterms:W3CDTF">2016-02-18T09:36:00Z</dcterms:modified>
  <cp:revision>5</cp:revision>
  <dc:title>U    I M E    R E P U B L I K E    H R V A T S K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Stpn-2/2016-9 / Odluka - Rješenje o odobravanju sklapanja predstečajne nagodbe</vt:lpwstr>
  </prop:property>
  <prop:property name="CC_coloring" pid="4" fmtid="{D5CDD505-2E9C-101B-9397-08002B2CF9AE}">
    <vt:bool>true</vt:bool>
  </prop:property>
  <prop:property name="BrojStranica" pid="5" fmtid="{D5CDD505-2E9C-101B-9397-08002B2CF9AE}">
    <vt:i4>11</vt:i4>
  </prop:property>
</prop:Properties>
</file>