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e4df4" w14:paraId="ade4df4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7B5E6E">
        <w:t>345</w:t>
      </w:r>
      <w:r w:rsidR="001A2481" w:rsidRPr="000351DA">
        <w:t>/1</w:t>
      </w:r>
      <w:r w:rsidR="0068218C">
        <w:t>6</w:t>
      </w:r>
      <w:r w:rsidR="0024291D">
        <w:t>-</w:t>
      </w:r>
      <w:r w:rsidR="009838F8">
        <w:t>19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16298F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9838F8" w:rsidR="009838F8">
      <w:r w:rsidRPr="00AC26FF">
        <w:t xml:space="preserve">Predmet: </w:t>
      </w:r>
      <w:r w:rsidR="007B5E6E">
        <w:t>IVAN j.d.o.o., Zemunik Donji, Zemunik Donji 32</w:t>
      </w:r>
      <w:r w:rsidR="009838F8">
        <w:t xml:space="preserve">, OIB: </w:t>
      </w:r>
      <w:r w:rsidR="007B5E6E">
        <w:t>13631763896</w:t>
      </w:r>
    </w:p>
    <w:p w:rsidRDefault="00DA1786" w:rsidP="00AC26FF" w:rsidR="00DA1786" w:rsidRPr="00AC26FF"/>
    <w:p w:rsidRDefault="00F75AF5" w:rsidP="007B5E6E" w:rsidR="009838F8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7B5E6E">
        <w:t>IVAN j.d.o.o., Zemunik Donji, Zemunik Donji 32, OIB: 13631763896</w:t>
      </w:r>
      <w:r w:rsidR="009838F8">
        <w:t>.</w:t>
      </w:r>
    </w:p>
    <w:p w:rsidRDefault="00F75AF5" w:rsidP="000E5C3E" w:rsidR="00F75AF5" w:rsidRPr="00F75AF5">
      <w:pPr>
        <w:jc w:val="both"/>
      </w:pPr>
    </w:p>
    <w:p w:rsidRDefault="00F75AF5" w:rsidP="000E5C3E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7B5E6E">
        <w:t>7.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56F28" w:rsidP="00856F28" w:rsidR="00856F28" w:rsidRPr="00856F28">
      <w:r w:rsidRPr="00856F28">
        <w:t xml:space="preserve">Željena Dražić                                                                                              Ardena </w:t>
      </w:r>
      <w:proofErr w:type="spellStart"/>
      <w:r w:rsidRPr="00856F28">
        <w:t>Bajlo</w:t>
      </w:r>
      <w:proofErr w:type="spellEnd"/>
      <w:r w:rsidRPr="00856F28">
        <w:t>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6298F">
        <w:t xml:space="preserve">Zadar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E5C3E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3DA0"/>
    <w:rsid w:val="001E696E"/>
    <w:rsid w:val="002043A2"/>
    <w:rsid w:val="002204ED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63157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66691"/>
    <w:rsid w:val="00476CB1"/>
    <w:rsid w:val="004776D3"/>
    <w:rsid w:val="0049309B"/>
    <w:rsid w:val="004B2F71"/>
    <w:rsid w:val="004C5586"/>
    <w:rsid w:val="004D40A3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B5E6E"/>
    <w:rsid w:val="007C25B7"/>
    <w:rsid w:val="007D2E41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6063F"/>
    <w:rsid w:val="00972609"/>
    <w:rsid w:val="00972DB2"/>
    <w:rsid w:val="00974B89"/>
    <w:rsid w:val="009838F8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55C4"/>
    <w:rsid w:val="00A74F16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474A2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204C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20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04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04C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04C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04C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20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04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04C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04C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04C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2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964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St-345/2016</izvorni_sadrzaj>
    <derivirana_varijabla naziv="DomainObject.Predmet.OznakaBroj_1">St-345/2016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  j.d.o.o. za trgovinu i usluge</izvorni_sadrzaj>
    <derivirana_varijabla naziv="DomainObject.Predmet.ProtustrankaFormated_1">  IVAN  j.d.o.o. za trgovinu i usluge</derivirana_varijabla>
  </DomainObject.Predmet.ProtustrankaFormated>
  <DomainObject.Predmet.ProtustrankaFormatedOIB>
    <izvorni_sadrzaj>  IVAN  j.d.o.o. za trgovinu i usluge, OIB 13631763896</izvorni_sadrzaj>
    <derivirana_varijabla naziv="DomainObject.Predmet.ProtustrankaFormatedOIB_1">  IVAN  j.d.o.o. za trgovinu i usluge, OIB 13631763896</derivirana_varijabla>
  </DomainObject.Predmet.ProtustrankaFormatedOIB>
  <DomainObject.Predmet.ProtustrankaFormatedWithAdress>
    <izvorni_sadrzaj> IVAN  j.d.o.o. za trgovinu i usluge, Zemunik Donji 32, 23222 Zemunik Donji</izvorni_sadrzaj>
    <derivirana_varijabla naziv="DomainObject.Predmet.ProtustrankaFormatedWithAdress_1"> IVAN  j.d.o.o. za trgovinu i usluge, Zemunik Donji 32, 23222 Zemunik Donji</derivirana_varijabla>
  </DomainObject.Predmet.ProtustrankaFormatedWithAdress>
  <DomainObject.Predmet.ProtustrankaFormatedWithAdressOIB>
    <izvorni_sadrzaj> IVAN  j.d.o.o. za trgovinu i usluge, OIB 13631763896, Zemunik Donji 32, 23222 Zemunik Donji</izvorni_sadrzaj>
    <derivirana_varijabla naziv="DomainObject.Predmet.ProtustrankaFormatedWithAdressOIB_1"> IVAN  j.d.o.o. za trgovinu i usluge, OIB 13631763896, Zemunik Donji 32, 23222 Zemunik Donji</derivirana_varijabla>
  </DomainObject.Predmet.ProtustrankaFormatedWithAdressOIB>
  <DomainObject.Predmet.ProtustrankaWithAdress>
    <izvorni_sadrzaj>IVAN  j.d.o.o. za trgovinu i usluge Zemunik Donji 32, 23222 Zemunik Donji</izvorni_sadrzaj>
    <derivirana_varijabla naziv="DomainObject.Predmet.ProtustrankaWithAdress_1">IVAN  j.d.o.o. za trgovinu i usluge Zemunik Donji 32, 23222 Zemunik Donji</derivirana_varijabla>
  </DomainObject.Predmet.ProtustrankaWithAdress>
  <DomainObject.Predmet.ProtustrankaWithAdressOIB>
    <izvorni_sadrzaj>IVAN  j.d.o.o. za trgovinu i usluge, OIB 13631763896, Zemunik Donji 32, 23222 Zemunik Donji</izvorni_sadrzaj>
    <derivirana_varijabla naziv="DomainObject.Predmet.ProtustrankaWithAdressOIB_1">IVAN  j.d.o.o. za trgovinu i usluge, OIB 13631763896, Zemunik Donji 32, 23222 Zemunik Donji</derivirana_varijabla>
  </DomainObject.Predmet.ProtustrankaWithAdressOIB>
  <DomainObject.Predmet.ProtustrankaNazivFormated>
    <izvorni_sadrzaj>IVAN  j.d.o.o. za trgovinu i usluge</izvorni_sadrzaj>
    <derivirana_varijabla naziv="DomainObject.Predmet.ProtustrankaNazivFormated_1">IVAN  j.d.o.o. za trgovinu i usluge</derivirana_varijabla>
  </DomainObject.Predmet.ProtustrankaNazivFormated>
  <DomainObject.Predmet.ProtustrankaNazivFormatedOIB>
    <izvorni_sadrzaj>IVAN  j.d.o.o. za trgovinu i usluge, OIB 13631763896</izvorni_sadrzaj>
    <derivirana_varijabla naziv="DomainObject.Predmet.ProtustrankaNazivFormatedOIB_1">IVAN  j.d.o.o. za trgovinu i usluge, OIB 13631763896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99490.00</izvorni_sadrzaj>
    <derivirana_varijabla naziv="DomainObject.Predmet.TrenutnaVrijednost_1">99490.00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IVAN  j.d.o.o. za trgovinu i usluge</item>
    </izvorni_sadrzaj>
    <derivirana_varijabla naziv="DomainObject.Predmet.ProtuStrankaListFormated_1">
      <item>IVAN  j.d.o.o. za trgovinu i usluge</item>
    </derivirana_varijabla>
  </DomainObject.Predmet.ProtuStrankaListFormated>
  <DomainObject.Predmet.ProtuStrankaListFormatedOIB>
    <izvorni_sadrzaj>
      <item>IVAN  j.d.o.o. za trgovinu i usluge, OIB 13631763896</item>
    </izvorni_sadrzaj>
    <derivirana_varijabla naziv="DomainObject.Predmet.ProtuStrankaListFormatedOIB_1">
      <item>IVAN  j.d.o.o. za trgovinu i usluge, OIB 13631763896</item>
    </derivirana_varijabla>
  </DomainObject.Predmet.ProtuStrankaListFormatedOIB>
  <DomainObject.Predmet.ProtuStrankaListFormatedWithAdress>
    <izvorni_sadrzaj>
      <item>IVAN  j.d.o.o. za trgovinu i usluge, Zemunik Donji 32, 23222 Zemunik Donji</item>
    </izvorni_sadrzaj>
    <derivirana_varijabla naziv="DomainObject.Predmet.ProtuStrankaListFormatedWithAdress_1">
      <item>IVAN  j.d.o.o. za trgovinu i usluge, Zemunik Donji 32, 23222 Zemunik Donji</item>
    </derivirana_varijabla>
  </DomainObject.Predmet.ProtuStrankaListFormatedWithAdress>
  <DomainObject.Predmet.ProtuStrankaListFormatedWithAdressOIB>
    <izvorni_sadrzaj>
      <item>IVAN  j.d.o.o. za trgovinu i usluge, OIB 13631763896, Zemunik Donji 32, 23222 Zemunik Donji</item>
    </izvorni_sadrzaj>
    <derivirana_varijabla naziv="DomainObject.Predmet.ProtuStrankaListFormatedWithAdressOIB_1">
      <item>IVAN  j.d.o.o. za trgovinu i usluge, OIB 13631763896, Zemunik Donji 32, 23222 Zemunik Donji</item>
    </derivirana_varijabla>
  </DomainObject.Predmet.ProtuStrankaListFormatedWithAdressOIB>
  <DomainObject.Predmet.ProtuStrankaListNazivFormated>
    <izvorni_sadrzaj>
      <item>IVAN  j.d.o.o. za trgovinu i usluge</item>
    </izvorni_sadrzaj>
    <derivirana_varijabla naziv="DomainObject.Predmet.ProtuStrankaListNazivFormated_1">
      <item>IVAN  j.d.o.o. za trgovinu i usluge</item>
    </derivirana_varijabla>
  </DomainObject.Predmet.ProtuStrankaListNazivFormated>
  <DomainObject.Predmet.ProtuStrankaListNazivFormatedOIB>
    <izvorni_sadrzaj>
      <item>IVAN  j.d.o.o. za trgovinu i usluge, OIB 13631763896</item>
    </izvorni_sadrzaj>
    <derivirana_varijabla naziv="DomainObject.Predmet.ProtuStrankaListNazivFormatedOIB_1">
      <item>IVAN  j.d.o.o. za trgovinu i usluge, OIB 13631763896</item>
    </derivirana_varijabla>
  </DomainObject.Predmet.ProtuStrankaListNazivFormatedOIB>
  <DomainObject.Predmet.OstaliListFormated>
    <izvorni_sadrzaj>
      <item>Ivan Dundović</item>
    </izvorni_sadrzaj>
    <derivirana_varijabla naziv="DomainObject.Predmet.OstaliListFormated_1">
      <item>Ivan Dundović</item>
    </derivirana_varijabla>
  </DomainObject.Predmet.OstaliListFormated>
  <DomainObject.Predmet.OstaliListFormatedOIB>
    <izvorni_sadrzaj>
      <item>Ivan Dundović, OIB 36785992040</item>
    </izvorni_sadrzaj>
    <derivirana_varijabla naziv="DomainObject.Predmet.OstaliListFormatedOIB_1">
      <item>Ivan Dundović, OIB 36785992040</item>
    </derivirana_varijabla>
  </DomainObject.Predmet.OstaliListFormatedOIB>
  <DomainObject.Predmet.OstaliListFormatedWithAdress>
    <izvorni_sadrzaj>
      <item>Ivan Dundović, Zemunik Donji 32, 23222 Zemunik Donji</item>
    </izvorni_sadrzaj>
    <derivirana_varijabla naziv="DomainObject.Predmet.OstaliListFormatedWithAdress_1">
      <item>Ivan Dundović, Zemunik Donji 32, 23222 Zemunik Donji</item>
    </derivirana_varijabla>
  </DomainObject.Predmet.OstaliListFormatedWithAdress>
  <DomainObject.Predmet.OstaliListFormatedWithAdressOIB>
    <izvorni_sadrzaj>
      <item>Ivan Dundović, OIB 36785992040, Zemunik Donji 32, 23222 Zemunik Donji</item>
    </izvorni_sadrzaj>
    <derivirana_varijabla naziv="DomainObject.Predmet.OstaliListFormatedWithAdressOIB_1">
      <item>Ivan Dundović, OIB 36785992040, Zemunik Donji 32, 23222 Zemunik Donji</item>
    </derivirana_varijabla>
  </DomainObject.Predmet.OstaliListFormatedWithAdressOIB>
  <DomainObject.Predmet.OstaliListNazivFormated>
    <izvorni_sadrzaj>
      <item>Ivan Dundović</item>
    </izvorni_sadrzaj>
    <derivirana_varijabla naziv="DomainObject.Predmet.OstaliListNazivFormated_1">
      <item>Ivan Dundović</item>
    </derivirana_varijabla>
  </DomainObject.Predmet.OstaliListNazivFormated>
  <DomainObject.Predmet.OstaliListNazivFormatedOIB>
    <izvorni_sadrzaj>
      <item>Ivan Dundović, OIB 36785992040</item>
    </izvorni_sadrzaj>
    <derivirana_varijabla naziv="DomainObject.Predmet.OstaliListNazivFormatedOIB_1">
      <item>Ivan Dundović, OIB 36785992040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IVAN  j.d.o.o. za trgovinu i usluge</izvorni_sadrzaj>
    <derivirana_varijabla naziv="DomainObject.Predmet.ProtustrankaIDrugi_1">IVAN 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IVAN  j.d.o.o. za trgovinu i usluge, OIB 13631763896, Zemunik Donji 32, 23222 Zemunik Donji</izvorni_sadrzaj>
    <derivirana_varijabla naziv="DomainObject.Predmet.ProtustrankaIDrugiAdressOIB_1">IVAN  j.d.o.o. za trgovinu i usluge, OIB 13631763896, Zemunik Donji 32, 23222 Zemunik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IVAN  j.d.o.o. za trgovinu i usluge</item>
      <item>Ivan Dundović</item>
    </izvorni_sadrzaj>
    <derivirana_varijabla naziv="DomainObject.Predmet.SudioniciListNaziv_1">
      <item>FINA</item>
      <item>IVAN  j.d.o.o. za trgovinu i usluge</item>
      <item>Ivan Dundović</item>
    </derivirana_varijabla>
  </DomainObject.Predmet.SudioniciListNaziv>
  <DomainObject.Predmet.SudioniciListAdressOIB>
    <izvorni_sadrzaj>
      <item>FINA, OIB 85821130368</item>
      <item>IVAN  j.d.o.o. za trgovinu i usluge, OIB 13631763896, Zemunik Donji 32,23222 Zemunik Donji</item>
      <item>Ivan Dundović, OIB 36785992040, Zemunik Donji 32,23222 Zemunik Donji</item>
    </izvorni_sadrzaj>
    <derivirana_varijabla naziv="DomainObject.Predmet.SudioniciListAdressOIB_1">
      <item>FINA, OIB 85821130368</item>
      <item>IVAN  j.d.o.o. za trgovinu i usluge, OIB 13631763896, Zemunik Donji 32,23222 Zemunik Donji</item>
      <item>Ivan Dundović, OIB 36785992040, Zemunik Donji 32,23222 Zemunik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13631763896</item>
      <item>, OIB 36785992040</item>
    </izvorni_sadrzaj>
    <derivirana_varijabla naziv="DomainObject.Predmet.SudioniciListNazivOIB_1">
      <item>, OIB 85821130368</item>
      <item>, OIB 13631763896</item>
      <item>, OIB 36785992040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90</properties:Words>
  <properties:Characters>513</properties:Characters>
  <properties:Lines>37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2017-06-07T08:31:00Z</dcterms:created>
  <dc:creator>Administrator</dc:creator>
  <cp:lastModifiedBy>Nena Mužanović</cp:lastModifiedBy>
  <cp:lastPrinted>2017-04-06T11:48:00Z</cp:lastPrinted>
  <dcterms:modified xmlns:xsi="http://www.w3.org/2001/XMLSchema-instance" xsi:type="dcterms:W3CDTF">2017-06-07T08:37:00Z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