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f721" w14:paraId="2d1f72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-463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D4378C">
        <w:t>S</w:t>
      </w:r>
      <w:r w:rsidR="00A10BA0">
        <w:t>ILVESTRIA</w:t>
      </w:r>
      <w:r w:rsidR="00FB5E25">
        <w:t xml:space="preserve"> </w:t>
      </w:r>
      <w:r w:rsidR="00683153">
        <w:t>d.o.o.</w:t>
      </w:r>
      <w:r w:rsidR="00F06DE1">
        <w:t>,</w:t>
      </w:r>
      <w:r w:rsidR="00A52CBC">
        <w:t xml:space="preserve"> </w:t>
      </w:r>
      <w:r w:rsidR="00A10BA0">
        <w:t>Zagvozd, Dr. Franje Tuđmana 63</w:t>
      </w:r>
      <w:r w:rsidR="00AA3C60">
        <w:t>,</w:t>
      </w:r>
      <w:r w:rsidR="00F06DE1">
        <w:t xml:space="preserve"> OIB</w:t>
      </w:r>
      <w:r w:rsidR="00A10BA0">
        <w:t>: 17669814142</w:t>
      </w:r>
      <w:r w:rsidR="00AA3C60">
        <w:t xml:space="preserve">, </w:t>
      </w:r>
      <w:r w:rsidR="00A10BA0">
        <w:t>MBS: 060195112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A10BA0" w:rsidRPr="00A10BA0">
        <w:t xml:space="preserve">SILVESTRIA d.o.o., Zagvozd, Dr. Franje Tuđmana 63, OIB: 17669814142, MBS: 060195112,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A10BA0">
        <w:t>2268</w:t>
      </w:r>
      <w:r>
        <w:t xml:space="preserve"> dana, u </w:t>
      </w:r>
      <w:r w:rsidR="00E076CF">
        <w:t>u</w:t>
      </w:r>
      <w:r w:rsidR="001E6581">
        <w:t>kupnom iznosu o</w:t>
      </w:r>
      <w:r w:rsidR="00A10BA0">
        <w:t>d 4.135.092,85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10BA0">
        <w:t>3. ST-463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82B70"/>
    <w:rsid w:val="00CB223B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016D"/>
    <w:rsid w:val="00F139C9"/>
    <w:rsid w:val="00F21228"/>
    <w:rsid w:val="00F555EE"/>
    <w:rsid w:val="00F576EC"/>
    <w:rsid w:val="00F61726"/>
    <w:rsid w:val="00F945BC"/>
    <w:rsid w:val="00FA60C8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0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1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1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1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1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0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1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1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1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1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St-463/2015</izvorni_sadrzaj>
    <derivirana_varijabla naziv="DomainObject.Predmet.OznakaBroj_1">St-463/2015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SILVESTRIA d.o.o. za gradnju i trgovinu</izvorni_sadrzaj>
    <derivirana_varijabla naziv="DomainObject.Predmet.ProtustrankaFormated_1">  SILVESTRIA d.o.o. za gradnju i trgovinu</derivirana_varijabla>
  </DomainObject.Predmet.ProtustrankaFormated>
  <DomainObject.Predmet.ProtustrankaFormatedOIB>
    <izvorni_sadrzaj>  SILVESTRIA d.o.o. za gradnju i trgovinu, OIB 17669814142</izvorni_sadrzaj>
    <derivirana_varijabla naziv="DomainObject.Predmet.ProtustrankaFormatedOIB_1">  SILVESTRIA d.o.o. za gradnju i trgovinu, OIB 17669814142</derivirana_varijabla>
  </DomainObject.Predmet.ProtustrankaFormatedOIB>
  <DomainObject.Predmet.ProtustrankaFormatedWithAdress>
    <izvorni_sadrzaj> SILVESTRIA d.o.o. za gradnju i trgovinu, Dr. Franje Tuđmana 63, 21270 Zagvozd</izvorni_sadrzaj>
    <derivirana_varijabla naziv="DomainObject.Predmet.ProtustrankaFormatedWithAdress_1"> SILVESTRIA d.o.o. za gradnju i trgovinu, Dr. Franje Tuđmana 63, 21270 Zagvozd</derivirana_varijabla>
  </DomainObject.Predmet.ProtustrankaFormatedWithAdress>
  <DomainObject.Predmet.ProtustrankaFormatedWithAdressOIB>
    <izvorni_sadrzaj> SILVESTRIA d.o.o. za gradnju i trgovinu, OIB 17669814142, Dr. Franje Tuđmana 63, 21270 Zagvozd</izvorni_sadrzaj>
    <derivirana_varijabla naziv="DomainObject.Predmet.ProtustrankaFormatedWithAdressOIB_1"> SILVESTRIA d.o.o. za gradnju i trgovinu, OIB 17669814142, Dr. Franje Tuđmana 63, 21270 Zagvozd</derivirana_varijabla>
  </DomainObject.Predmet.ProtustrankaFormatedWithAdressOIB>
  <DomainObject.Predmet.ProtustrankaWithAdress>
    <izvorni_sadrzaj>SILVESTRIA d.o.o. za gradnju i trgovinu Dr. Franje Tuđmana 63, 21270 Zagvozd</izvorni_sadrzaj>
    <derivirana_varijabla naziv="DomainObject.Predmet.ProtustrankaWithAdress_1">SILVESTRIA d.o.o. za gradnju i trgovinu Dr. Franje Tuđmana 63, 21270 Zagvozd</derivirana_varijabla>
  </DomainObject.Predmet.ProtustrankaWithAdress>
  <DomainObject.Predmet.ProtustrankaWithAdressOIB>
    <izvorni_sadrzaj>SILVESTRIA d.o.o. za gradnju i trgovinu, OIB 17669814142, Dr. Franje Tuđmana 63, 21270 Zagvozd</izvorni_sadrzaj>
    <derivirana_varijabla naziv="DomainObject.Predmet.ProtustrankaWithAdressOIB_1">SILVESTRIA d.o.o. za gradnju i trgovinu, OIB 17669814142, Dr. Franje Tuđmana 63, 21270 Zagvozd</derivirana_varijabla>
  </DomainObject.Predmet.ProtustrankaWithAdressOIB>
  <DomainObject.Predmet.ProtustrankaNazivFormated>
    <izvorni_sadrzaj>SILVESTRIA d.o.o. za gradnju i trgovinu</izvorni_sadrzaj>
    <derivirana_varijabla naziv="DomainObject.Predmet.ProtustrankaNazivFormated_1">SILVESTRIA d.o.o. za gradnju i trgovinu</derivirana_varijabla>
  </DomainObject.Predmet.ProtustrankaNazivFormated>
  <DomainObject.Predmet.ProtustrankaNazivFormatedOIB>
    <izvorni_sadrzaj>SILVESTRIA d.o.o. za gradnju i trgovinu, OIB 17669814142</izvorni_sadrzaj>
    <derivirana_varijabla naziv="DomainObject.Predmet.ProtustrankaNazivFormatedOIB_1">SILVESTRIA d.o.o. za gradnju i trgovinu, OIB 17669814142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4145138.49</izvorni_sadrzaj>
    <derivirana_varijabla naziv="DomainObject.Predmet.TrenutnaVrijednost_1">4145138.49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SILVESTRIA d.o.o. za gradnju i trgovinu</item>
    </izvorni_sadrzaj>
    <derivirana_varijabla naziv="DomainObject.Predmet.ProtuStrankaListFormated_1">
      <item>SILVESTRIA d.o.o. za gradnju i trgovinu</item>
    </derivirana_varijabla>
  </DomainObject.Predmet.ProtuStrankaListFormated>
  <DomainObject.Predmet.ProtuStrankaListFormatedOIB>
    <izvorni_sadrzaj>
      <item>SILVESTRIA d.o.o. za gradnju i trgovinu, OIB 17669814142</item>
    </izvorni_sadrzaj>
    <derivirana_varijabla naziv="DomainObject.Predmet.ProtuStrankaListFormatedOIB_1">
      <item>SILVESTRIA d.o.o. za gradnju i trgovinu, OIB 17669814142</item>
    </derivirana_varijabla>
  </DomainObject.Predmet.ProtuStrankaListFormatedOIB>
  <DomainObject.Predmet.ProtuStrankaListFormatedWithAdress>
    <izvorni_sadrzaj>
      <item>SILVESTRIA d.o.o. za gradnju i trgovinu, Dr. Franje Tuđmana 63, 21270 Zagvozd</item>
    </izvorni_sadrzaj>
    <derivirana_varijabla naziv="DomainObject.Predmet.ProtuStrankaListFormatedWithAdress_1">
      <item>SILVESTRIA d.o.o. za gradnju i trgovinu, Dr. Franje Tuđmana 63, 21270 Zagvozd</item>
    </derivirana_varijabla>
  </DomainObject.Predmet.ProtuStrankaListFormatedWithAdress>
  <DomainObject.Predmet.ProtuStrankaListFormatedWithAdressOIB>
    <izvorni_sadrzaj>
      <item>SILVESTRIA d.o.o. za gradnju i trgovinu, OIB 17669814142, Dr. Franje Tuđmana 63, 21270 Zagvozd</item>
    </izvorni_sadrzaj>
    <derivirana_varijabla naziv="DomainObject.Predmet.ProtuStrankaListFormatedWithAdressOIB_1">
      <item>SILVESTRIA d.o.o. za gradnju i trgovinu, OIB 17669814142, Dr. Franje Tuđmana 63, 21270 Zagvozd</item>
    </derivirana_varijabla>
  </DomainObject.Predmet.ProtuStrankaListFormatedWithAdressOIB>
  <DomainObject.Predmet.ProtuStrankaListNazivFormated>
    <izvorni_sadrzaj>
      <item>SILVESTRIA d.o.o. za gradnju i trgovinu</item>
    </izvorni_sadrzaj>
    <derivirana_varijabla naziv="DomainObject.Predmet.ProtuStrankaListNazivFormated_1">
      <item>SILVESTRIA d.o.o. za gradnju i trgovinu</item>
    </derivirana_varijabla>
  </DomainObject.Predmet.ProtuStrankaListNazivFormated>
  <DomainObject.Predmet.ProtuStrankaListNazivFormatedOIB>
    <izvorni_sadrzaj>
      <item>SILVESTRIA d.o.o. za gradnju i trgovinu, OIB 17669814142</item>
    </izvorni_sadrzaj>
    <derivirana_varijabla naziv="DomainObject.Predmet.ProtuStrankaListNazivFormatedOIB_1">
      <item>SILVESTRIA d.o.o. za gradnju i trgovinu, OIB 17669814142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SILVESTRIA d.o.o. za gradnju i trgovinu</izvorni_sadrzaj>
    <derivirana_varijabla naziv="DomainObject.Predmet.ProtustrankaIDrugi_1">SILVESTRIA d.o.o. za 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SILVESTRIA d.o.o. za gradnju i trgovinu, OIB 17669814142, Dr. Franje Tuđmana 63, 21270 Zagvozd</izvorni_sadrzaj>
    <derivirana_varijabla naziv="DomainObject.Predmet.ProtustrankaIDrugiAdressOIB_1">SILVESTRIA d.o.o. za gradnju i trgovinu, OIB 17669814142, Dr. Franje Tuđmana 63,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SILVESTRIA d.o.o. za gradnju i trgovinu</item>
    </izvorni_sadrzaj>
    <derivirana_varijabla naziv="DomainObject.Predmet.SudioniciListNaziv_1">
      <item>FINANCIJSKA AGENCIJA, RC SPLIT</item>
      <item>SILVESTRIA d.o.o. za gradnju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SILVESTRIA d.o.o. za gradnju i trgovinu, OIB 17669814142, Dr. Franje Tuđmana 63,21270 Zagvozd</item>
    </izvorni_sadrzaj>
    <derivirana_varijabla naziv="DomainObject.Predmet.SudioniciListAdressOIB_1">
      <item>FINANCIJSKA AGENCIJA, RC SPLIT, OIB 85821130368, Mažuranićevo šetalište 24 b,21000 Split</item>
      <item>SILVESTRIA d.o.o. za gradnju i trgovinu, OIB 17669814142, Dr. Franje Tuđmana 63,21270 Zagvozd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17669814142</item>
    </izvorni_sadrzaj>
    <derivirana_varijabla naziv="DomainObject.Predmet.SudioniciListNazivOIB_1">
      <item>, OIB 85821130368</item>
      <item>, OIB 17669814142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1781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2015-11-20T08:32:00Z</dcterms:created>
  <dc:creator>Lari Glavaš</dc:creator>
  <cp:lastModifiedBy>Lari Glavaš</cp:lastModifiedBy>
  <cp:lastPrinted>2015-11-20T08:31:00Z</cp:lastPrinted>
  <dcterms:modified xmlns:xsi="http://www.w3.org/2001/XMLSchema-instance" xsi:type="dcterms:W3CDTF">2015-11-20T08:32:00Z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