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230b9" w14:paraId="28230b9" w:rsidRDefault="00FC4E7A" w:rsidP="00FC4E7A" w:rsidR="00FC4E7A" w:rsidRPr="00382CB4">
      <w:pPr>
        <w:jc w:val="both"/>
        <w15:collapsed w:val="false"/>
      </w:pPr>
      <w:bookmarkStart w:name="_GoBack" w:id="0"/>
      <w:bookmarkEnd w:id="0"/>
      <w:r w:rsidRPr="00382CB4">
        <w:t xml:space="preserve">             </w:t>
      </w:r>
      <w:r w:rsidR="009F0A1B">
        <w:t xml:space="preserve">  </w:t>
      </w:r>
      <w:r w:rsidRPr="00382CB4">
        <w:t xml:space="preserve">  </w:t>
      </w:r>
      <w:r w:rsidR="00A70288">
        <w:rPr>
          <w:noProof/>
        </w:rPr>
        <w:drawing>
          <wp:inline distR="0" distL="0" distB="0" distT="0">
            <wp:extent cy="664845" cx="599440"/>
            <wp:effectExtent b="190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4845" cx="599440"/>
                    </a:xfrm>
                    <a:prstGeom prst="rect">
                      <a:avLst/>
                    </a:prstGeom>
                    <a:noFill/>
                    <a:ln>
                      <a:noFill/>
                    </a:ln>
                  </pic:spPr>
                </pic:pic>
              </a:graphicData>
            </a:graphic>
          </wp:inline>
        </w:drawing>
      </w:r>
    </w:p>
    <w:p w:rsidRDefault="009F0A1B" w:rsidP="00FC4E7A" w:rsidR="00FC4E7A" w:rsidRPr="00382CB4">
      <w:pPr>
        <w:jc w:val="both"/>
      </w:pPr>
      <w:r>
        <w:t xml:space="preserve">   </w:t>
      </w:r>
      <w:r w:rsidR="00FC4E7A" w:rsidRPr="00382CB4">
        <w:t>REPUBLIKA HRVATSKA</w:t>
      </w:r>
    </w:p>
    <w:p w:rsidRDefault="00FC4E7A" w:rsidP="00FC4E7A" w:rsidR="009817C4">
      <w:pPr>
        <w:jc w:val="both"/>
      </w:pPr>
      <w:r w:rsidRPr="00382CB4">
        <w:t>TRGOVAČKI SUD U PAZINU</w:t>
      </w:r>
    </w:p>
    <w:p w:rsidRDefault="009817C4" w:rsidP="009F0A1B" w:rsidR="00FC4E7A" w:rsidRPr="00382CB4">
      <w:pPr>
        <w:ind w:firstLine="708"/>
        <w:jc w:val="both"/>
      </w:pPr>
      <w:r>
        <w:t>Pazin, Dršćevka 1</w:t>
      </w:r>
      <w:r w:rsidR="00FC4E7A" w:rsidRPr="00382CB4">
        <w:tab/>
      </w:r>
      <w:r w:rsidR="00FC4E7A" w:rsidRPr="00382CB4">
        <w:tab/>
      </w:r>
      <w:r w:rsidR="00FC4E7A" w:rsidRPr="00382CB4">
        <w:tab/>
      </w:r>
      <w:r w:rsidR="00FC4E7A" w:rsidRPr="00382CB4">
        <w:tab/>
        <w:t xml:space="preserve">          </w:t>
      </w:r>
    </w:p>
    <w:p w:rsidRDefault="009F0A1B" w:rsidP="009F0A1B" w:rsidR="009F0A1B">
      <w:pPr>
        <w:jc w:val="both"/>
      </w:pPr>
    </w:p>
    <w:p w:rsidRDefault="009F0A1B" w:rsidP="009F0A1B" w:rsidR="009F0A1B" w:rsidRPr="00382CB4">
      <w:pPr>
        <w:jc w:val="center"/>
      </w:pPr>
      <w:r w:rsidRPr="00382CB4">
        <w:t>R</w:t>
      </w:r>
      <w:r>
        <w:t xml:space="preserve"> </w:t>
      </w:r>
      <w:r w:rsidRPr="00382CB4">
        <w:t>E</w:t>
      </w:r>
      <w:r>
        <w:t xml:space="preserve"> </w:t>
      </w:r>
      <w:r w:rsidRPr="00382CB4">
        <w:t>P</w:t>
      </w:r>
      <w:r>
        <w:t xml:space="preserve"> </w:t>
      </w:r>
      <w:r w:rsidRPr="00382CB4">
        <w:t>U</w:t>
      </w:r>
      <w:r>
        <w:t xml:space="preserve"> </w:t>
      </w:r>
      <w:r w:rsidRPr="00382CB4">
        <w:t>B</w:t>
      </w:r>
      <w:r>
        <w:t xml:space="preserve"> </w:t>
      </w:r>
      <w:r w:rsidRPr="00382CB4">
        <w:t>L</w:t>
      </w:r>
      <w:r>
        <w:t xml:space="preserve"> </w:t>
      </w:r>
      <w:r w:rsidRPr="00382CB4">
        <w:t>I</w:t>
      </w:r>
      <w:r>
        <w:t xml:space="preserve"> </w:t>
      </w:r>
      <w:r w:rsidRPr="00382CB4">
        <w:t>K</w:t>
      </w:r>
      <w:r>
        <w:t xml:space="preserve"> </w:t>
      </w:r>
      <w:r w:rsidRPr="00382CB4">
        <w:t>A</w:t>
      </w:r>
      <w:r>
        <w:t xml:space="preserve"> </w:t>
      </w:r>
      <w:r w:rsidRPr="00382CB4">
        <w:t xml:space="preserve"> H</w:t>
      </w:r>
      <w:r>
        <w:t xml:space="preserve"> </w:t>
      </w:r>
      <w:r w:rsidRPr="00382CB4">
        <w:t>R</w:t>
      </w:r>
      <w:r>
        <w:t xml:space="preserve"> </w:t>
      </w:r>
      <w:r w:rsidRPr="00382CB4">
        <w:t>V</w:t>
      </w:r>
      <w:r>
        <w:t xml:space="preserve"> </w:t>
      </w:r>
      <w:r w:rsidRPr="00382CB4">
        <w:t>A</w:t>
      </w:r>
      <w:r>
        <w:t xml:space="preserve"> </w:t>
      </w:r>
      <w:r w:rsidRPr="00382CB4">
        <w:t>T</w:t>
      </w:r>
      <w:r>
        <w:t xml:space="preserve"> </w:t>
      </w:r>
      <w:r w:rsidRPr="00382CB4">
        <w:t>S</w:t>
      </w:r>
      <w:r>
        <w:t xml:space="preserve"> </w:t>
      </w:r>
      <w:r w:rsidRPr="00382CB4">
        <w:t>K</w:t>
      </w:r>
      <w:r>
        <w:t xml:space="preserve"> </w:t>
      </w:r>
      <w:r w:rsidRPr="00382CB4">
        <w:t>A</w:t>
      </w:r>
    </w:p>
    <w:p w:rsidRDefault="00FC4E7A" w:rsidP="00FC4E7A" w:rsidR="00FC4E7A" w:rsidRPr="00382CB4">
      <w:pPr>
        <w:jc w:val="center"/>
      </w:pPr>
      <w:r w:rsidRPr="00382CB4">
        <w:t>R J E Š E N J E</w:t>
      </w:r>
    </w:p>
    <w:p w:rsidRDefault="00FC4E7A" w:rsidP="00FC4E7A" w:rsidR="00FC4E7A" w:rsidRPr="00382CB4">
      <w:pPr>
        <w:jc w:val="center"/>
      </w:pPr>
    </w:p>
    <w:p w:rsidRDefault="00FC4E7A" w:rsidP="00C45679" w:rsidR="00FC4E7A" w:rsidRPr="00382CB4">
      <w:pPr>
        <w:jc w:val="both"/>
      </w:pPr>
      <w:r w:rsidRPr="00382CB4">
        <w:tab/>
      </w:r>
      <w:r w:rsidR="00575C2D" w:rsidRPr="00575C2D">
        <w:t>Trgovački sud u Pazinu, po sucu tog suda Ivanu Dujiću, kao sucu pojedincu, u stečajnom postupku nad Stečajnom masom ELPROM s.p.o. u stečaju Umag</w:t>
      </w:r>
      <w:r w:rsidR="00C45679" w:rsidRPr="00C45679">
        <w:t>,</w:t>
      </w:r>
      <w:r w:rsidR="000C3EE3">
        <w:t xml:space="preserve"> 18</w:t>
      </w:r>
      <w:r w:rsidRPr="00382CB4">
        <w:t xml:space="preserve">. </w:t>
      </w:r>
      <w:r w:rsidR="001A1342">
        <w:t>s</w:t>
      </w:r>
      <w:r w:rsidR="000C3EE3">
        <w:t>tudenog</w:t>
      </w:r>
      <w:r w:rsidRPr="00382CB4">
        <w:t xml:space="preserve"> 201</w:t>
      </w:r>
      <w:r w:rsidR="00E83CE7">
        <w:t>6</w:t>
      </w:r>
      <w:r w:rsidRPr="00382CB4">
        <w:t>.</w:t>
      </w:r>
    </w:p>
    <w:p w:rsidRDefault="00E921FD" w:rsidP="00D57C1C" w:rsidR="00E921FD">
      <w:pPr>
        <w:jc w:val="center"/>
      </w:pPr>
    </w:p>
    <w:p w:rsidRDefault="00D57C1C" w:rsidP="00D57C1C" w:rsidR="00D57C1C" w:rsidRPr="007D0CE7">
      <w:pPr>
        <w:jc w:val="center"/>
      </w:pPr>
      <w:r w:rsidRPr="007D0CE7">
        <w:t xml:space="preserve">r i j e š i o  j e </w:t>
      </w:r>
    </w:p>
    <w:p w:rsidRDefault="00FC6ED4" w:rsidP="001B6558" w:rsidR="00FC6ED4" w:rsidRPr="007D0CE7"/>
    <w:p w:rsidRDefault="00D57C1C" w:rsidP="000C1310" w:rsidR="000C1310">
      <w:pPr>
        <w:jc w:val="both"/>
      </w:pPr>
      <w:r w:rsidRPr="007D0CE7">
        <w:tab/>
      </w:r>
      <w:r w:rsidR="00C45679">
        <w:t>S</w:t>
      </w:r>
      <w:r w:rsidR="00D94838">
        <w:t xml:space="preserve">tečajnom upravitelju </w:t>
      </w:r>
      <w:r w:rsidR="00575C2D" w:rsidRPr="00575C2D">
        <w:t>Ljubicu Juranović-Skočić iz Kastva, Ćikovići 26/11, OIB: 88499470397</w:t>
      </w:r>
      <w:r w:rsidR="00D94838">
        <w:t>, o</w:t>
      </w:r>
      <w:r w:rsidR="0013600B" w:rsidRPr="0013600B">
        <w:t>dređuj</w:t>
      </w:r>
      <w:r w:rsidR="00D94838">
        <w:t>e se</w:t>
      </w:r>
      <w:r w:rsidR="00C45679">
        <w:t xml:space="preserve"> </w:t>
      </w:r>
      <w:r w:rsidR="00575C2D">
        <w:t xml:space="preserve">dodatna </w:t>
      </w:r>
      <w:r w:rsidR="0013600B" w:rsidRPr="0013600B">
        <w:t xml:space="preserve">nagrada </w:t>
      </w:r>
      <w:r w:rsidR="000C1310">
        <w:t xml:space="preserve">u </w:t>
      </w:r>
      <w:r w:rsidR="001975B7">
        <w:t xml:space="preserve">bruto </w:t>
      </w:r>
      <w:r w:rsidR="000C1310">
        <w:t>iznosu od</w:t>
      </w:r>
      <w:r w:rsidR="00892961">
        <w:t xml:space="preserve"> </w:t>
      </w:r>
      <w:r w:rsidR="00C45679">
        <w:t>1</w:t>
      </w:r>
      <w:r w:rsidR="00575C2D">
        <w:t>0</w:t>
      </w:r>
      <w:r w:rsidR="00EB3C6C">
        <w:t>.</w:t>
      </w:r>
      <w:r w:rsidR="00575C2D">
        <w:t>000</w:t>
      </w:r>
      <w:r w:rsidR="001975B7">
        <w:t>,</w:t>
      </w:r>
      <w:r w:rsidR="00575C2D">
        <w:t>00</w:t>
      </w:r>
      <w:r w:rsidR="000C1310">
        <w:t xml:space="preserve"> kun</w:t>
      </w:r>
      <w:r w:rsidR="00517B29">
        <w:t>a</w:t>
      </w:r>
      <w:r w:rsidR="00D94838">
        <w:t>, te</w:t>
      </w:r>
      <w:r w:rsidR="00C45679">
        <w:t xml:space="preserve"> se odobrava </w:t>
      </w:r>
      <w:r w:rsidR="00D94838">
        <w:t xml:space="preserve"> trošak u </w:t>
      </w:r>
      <w:r w:rsidR="00FC4E7A">
        <w:t xml:space="preserve">neto </w:t>
      </w:r>
      <w:r w:rsidR="00D94838">
        <w:t xml:space="preserve">iznosu od </w:t>
      </w:r>
      <w:r w:rsidR="00575C2D">
        <w:t>346</w:t>
      </w:r>
      <w:r w:rsidR="00FC4E7A">
        <w:t>,</w:t>
      </w:r>
      <w:r w:rsidR="00EB3C6C">
        <w:t>0</w:t>
      </w:r>
      <w:r w:rsidR="00517B29">
        <w:t xml:space="preserve">0 </w:t>
      </w:r>
      <w:r w:rsidR="00FC4E7A">
        <w:t>kuna</w:t>
      </w:r>
      <w:r w:rsidR="000C1310">
        <w:t>.</w:t>
      </w:r>
    </w:p>
    <w:p w:rsidRDefault="000C3EE3" w:rsidP="000C1310" w:rsidR="000C3EE3">
      <w:pPr>
        <w:jc w:val="both"/>
      </w:pPr>
    </w:p>
    <w:p w:rsidRDefault="00D57C1C" w:rsidP="00517B29" w:rsidR="00D57C1C">
      <w:pPr>
        <w:jc w:val="center"/>
      </w:pPr>
      <w:r w:rsidRPr="007D0CE7">
        <w:t>Obrazloženje</w:t>
      </w:r>
    </w:p>
    <w:p w:rsidRDefault="001603A8" w:rsidP="001975B7" w:rsidR="001603A8">
      <w:pPr>
        <w:jc w:val="both"/>
      </w:pPr>
    </w:p>
    <w:p w:rsidRDefault="00ED0B65" w:rsidP="00ED0B65" w:rsidR="00ED0B65">
      <w:pPr>
        <w:jc w:val="both"/>
      </w:pPr>
      <w:r>
        <w:tab/>
      </w:r>
      <w:r w:rsidRPr="00190813">
        <w:t>Trgovački sud u Rijeci, Stalna služba u Pazinu</w:t>
      </w:r>
      <w:r>
        <w:t xml:space="preserve"> je rješenjem p</w:t>
      </w:r>
      <w:r w:rsidRPr="00190813">
        <w:t>osl</w:t>
      </w:r>
      <w:r>
        <w:t>.</w:t>
      </w:r>
      <w:r w:rsidRPr="00190813">
        <w:t>br</w:t>
      </w:r>
      <w:r>
        <w:t>.</w:t>
      </w:r>
      <w:r w:rsidRPr="00190813">
        <w:rPr>
          <w:spacing w:val="8"/>
        </w:rPr>
        <w:t xml:space="preserve"> </w:t>
      </w:r>
      <w:r w:rsidRPr="00274BDB">
        <w:rPr>
          <w:spacing w:val="8"/>
        </w:rPr>
        <w:t>Poslovni broj: 20 St-49/11-48</w:t>
      </w:r>
      <w:r>
        <w:rPr>
          <w:spacing w:val="8"/>
        </w:rPr>
        <w:t xml:space="preserve"> od </w:t>
      </w:r>
      <w:r>
        <w:t>17</w:t>
      </w:r>
      <w:r w:rsidRPr="00190813">
        <w:t>. siječnja  201</w:t>
      </w:r>
      <w:r>
        <w:t xml:space="preserve">3. </w:t>
      </w:r>
      <w:r w:rsidRPr="00190813">
        <w:t>zaključ</w:t>
      </w:r>
      <w:r>
        <w:t>io</w:t>
      </w:r>
      <w:r w:rsidRPr="00190813">
        <w:t xml:space="preserve"> stečajni postupak nad dužnikom </w:t>
      </w:r>
      <w:r w:rsidRPr="00274BDB">
        <w:t>ELPROM s.p.o. u stečaju Umag, Ernesta Miloša 8</w:t>
      </w:r>
      <w:r>
        <w:t>.</w:t>
      </w:r>
    </w:p>
    <w:p w:rsidRDefault="00ED0B65" w:rsidP="00ED0B65" w:rsidR="00ED0B65">
      <w:pPr>
        <w:jc w:val="both"/>
      </w:pPr>
      <w:r>
        <w:t xml:space="preserve"> </w:t>
      </w:r>
      <w:r>
        <w:tab/>
      </w:r>
    </w:p>
    <w:p w:rsidRDefault="00ED0B65" w:rsidP="00ED0B65" w:rsidR="00ED0B65">
      <w:pPr>
        <w:jc w:val="both"/>
      </w:pPr>
      <w:r>
        <w:tab/>
        <w:t xml:space="preserve">U podnesku od 02. lipnja 2016. </w:t>
      </w:r>
      <w:r w:rsidRPr="001E35EA">
        <w:t>stečajn</w:t>
      </w:r>
      <w:r>
        <w:t>a</w:t>
      </w:r>
      <w:r w:rsidRPr="001E35EA">
        <w:t xml:space="preserve"> upravitelj</w:t>
      </w:r>
      <w:r>
        <w:t>ica</w:t>
      </w:r>
      <w:r w:rsidRPr="001E35EA">
        <w:t xml:space="preserve"> </w:t>
      </w:r>
      <w:r w:rsidRPr="00274BDB">
        <w:t>Ljubic</w:t>
      </w:r>
      <w:r>
        <w:t>a</w:t>
      </w:r>
      <w:r w:rsidRPr="00274BDB">
        <w:t xml:space="preserve"> Juranović-Skočić</w:t>
      </w:r>
      <w:r>
        <w:t xml:space="preserve"> je navela da su po zaključenju stečajnog postupka nastavljeni sudski sporovi radi utvrđenja osporenih potraživanja za koje su bila rezervirana sredstva. Stečajna masa iznosi 542.542,48 kuna te su ostvarene pretpostavke da se po namirenju troškova stečajnog postupka i obveza stečajne mase namire vjerovnici nižeg isplatnog reda. Predložila je i da </w:t>
      </w:r>
      <w:r w:rsidRPr="001E35EA">
        <w:t xml:space="preserve">se </w:t>
      </w:r>
      <w:r>
        <w:t xml:space="preserve">u </w:t>
      </w:r>
      <w:r w:rsidRPr="001E35EA">
        <w:t>sudskom registru upiše stečajn</w:t>
      </w:r>
      <w:r>
        <w:t>a</w:t>
      </w:r>
      <w:r w:rsidRPr="001E35EA">
        <w:t xml:space="preserve"> mas</w:t>
      </w:r>
      <w:r>
        <w:t>a</w:t>
      </w:r>
      <w:r w:rsidRPr="001E35EA">
        <w:t xml:space="preserve"> iza dužnika </w:t>
      </w:r>
      <w:r w:rsidRPr="00274BDB">
        <w:t>ELPROM s.p.o. u stečaju Umag</w:t>
      </w:r>
      <w:r>
        <w:t xml:space="preserve">. </w:t>
      </w:r>
    </w:p>
    <w:p w:rsidRDefault="00ED0B65" w:rsidP="00ED0B65" w:rsidR="00ED0B65">
      <w:pPr>
        <w:jc w:val="both"/>
      </w:pPr>
    </w:p>
    <w:p w:rsidRDefault="00ED0B65" w:rsidP="00ED0B65" w:rsidR="00ED0B65">
      <w:pPr>
        <w:jc w:val="both"/>
      </w:pPr>
      <w:r>
        <w:tab/>
      </w:r>
      <w:r w:rsidR="00575C2D" w:rsidRPr="00575C2D">
        <w:t>Rješenjem ovog suda posl.br.</w:t>
      </w:r>
      <w:r w:rsidR="00575C2D" w:rsidRPr="00654087">
        <w:t xml:space="preserve"> St-</w:t>
      </w:r>
      <w:r w:rsidR="00575C2D">
        <w:t>863</w:t>
      </w:r>
      <w:r w:rsidR="00575C2D" w:rsidRPr="00654087">
        <w:t>/16-</w:t>
      </w:r>
      <w:r w:rsidR="00575C2D">
        <w:t>72</w:t>
      </w:r>
      <w:r>
        <w:t xml:space="preserve"> od </w:t>
      </w:r>
      <w:r>
        <w:rPr>
          <w:rStyle w:val="Brojstranice"/>
        </w:rPr>
        <w:t>15</w:t>
      </w:r>
      <w:r w:rsidRPr="00190813">
        <w:rPr>
          <w:rStyle w:val="Brojstranice"/>
        </w:rPr>
        <w:t xml:space="preserve">. </w:t>
      </w:r>
      <w:r>
        <w:rPr>
          <w:rStyle w:val="Brojstranice"/>
        </w:rPr>
        <w:t xml:space="preserve">lipnja </w:t>
      </w:r>
      <w:r w:rsidRPr="00190813">
        <w:rPr>
          <w:rStyle w:val="Brojstranice"/>
        </w:rPr>
        <w:t>201</w:t>
      </w:r>
      <w:r>
        <w:rPr>
          <w:rStyle w:val="Brojstranice"/>
        </w:rPr>
        <w:t>6</w:t>
      </w:r>
      <w:r w:rsidRPr="00190813">
        <w:rPr>
          <w:rStyle w:val="Brojstranice"/>
        </w:rPr>
        <w:t>.</w:t>
      </w:r>
      <w:r>
        <w:rPr>
          <w:rStyle w:val="Brojstranice"/>
        </w:rPr>
        <w:t xml:space="preserve"> o</w:t>
      </w:r>
      <w:r w:rsidRPr="00190813">
        <w:t>dređe</w:t>
      </w:r>
      <w:r>
        <w:t>n j</w:t>
      </w:r>
      <w:r w:rsidRPr="00190813">
        <w:t xml:space="preserve">e nastavak postupka nad stečajnom masom stečajnog dužnika </w:t>
      </w:r>
      <w:r w:rsidRPr="00274BDB">
        <w:rPr>
          <w:rStyle w:val="Brojstranice"/>
        </w:rPr>
        <w:t>ELPROM s.p.o. u stečaju Umag, Ernesta Miloša 8,</w:t>
      </w:r>
      <w:r>
        <w:t xml:space="preserve"> radi naknadne diobe, te je n</w:t>
      </w:r>
      <w:r w:rsidRPr="001E35EA">
        <w:t>al</w:t>
      </w:r>
      <w:r>
        <w:t>o</w:t>
      </w:r>
      <w:r w:rsidRPr="001E35EA">
        <w:t>že</w:t>
      </w:r>
      <w:r>
        <w:t>no</w:t>
      </w:r>
      <w:r w:rsidRPr="001E35EA">
        <w:t xml:space="preserve"> sudskom registru Trgovačkog suda u Pazinu da upiše stečajnu masu iza dužnika </w:t>
      </w:r>
      <w:r w:rsidRPr="00274BDB">
        <w:t xml:space="preserve">ELPROM s.p.o. u stečaju Umag, </w:t>
      </w:r>
      <w:r w:rsidRPr="001E35EA">
        <w:t xml:space="preserve">kao i dužnikovog stečajnog upravitelja </w:t>
      </w:r>
      <w:r w:rsidRPr="00274BDB">
        <w:t>Ljubic</w:t>
      </w:r>
      <w:r>
        <w:t>u</w:t>
      </w:r>
      <w:r w:rsidRPr="00274BDB">
        <w:t xml:space="preserve"> Juranović-Skočić iz Kastva, Ćikovići 26/11, OIB: 88499470397.</w:t>
      </w:r>
    </w:p>
    <w:p w:rsidRDefault="00575C2D" w:rsidP="001975B7" w:rsidR="00575C2D">
      <w:pPr>
        <w:jc w:val="both"/>
      </w:pPr>
    </w:p>
    <w:p w:rsidRDefault="00575C2D" w:rsidP="00575C2D" w:rsidR="00575C2D">
      <w:pPr>
        <w:jc w:val="both"/>
      </w:pPr>
      <w:r w:rsidRPr="0044508C">
        <w:tab/>
      </w:r>
      <w:r>
        <w:t>Rješenjem ovog suda posl.br. St-863/16-74 od 01. srpnja 2016. odlučeno je:</w:t>
      </w:r>
    </w:p>
    <w:p w:rsidRDefault="00575C2D" w:rsidP="00575C2D" w:rsidR="00575C2D">
      <w:pPr>
        <w:jc w:val="both"/>
      </w:pPr>
      <w:r>
        <w:t>I.</w:t>
      </w:r>
      <w:r>
        <w:tab/>
        <w:t xml:space="preserve">Pozivaju se vjerovnici nižih isplatnih redova stečajnog dužnika ELPROM s.p.o. u stečaju Umag, Ernesta Miloša 8, da u roku od 30 dana od isteka osmog dana od objave ovog poziva na e-oglasnoj ploči suda, prijave svoje tražbine na adresu stečajnog upravitelja Ljubice Juranović-Skočić iz Kastva, Ćikovići 26/11, podneskom u dva primjerka s dokazom sukladno članku 173. Stečajnog zakona (Narodne novine br. 44/1996, 161/1998, 29/1999, 129/2000, 123/2003, 197/2003, 187/2004, 82/2006, 116/2010, 25/2012, 133/2012, 45/2013, dalje: SZ, koji se primjenjuje temeljem čl. 441. Stečajnog zakona, Narodne novine br. 71/2015). Tražbine se prijavljuju u kunama, te je potrebno navesti i broj žiro računa, ako se radi o pravnoj osobi. </w:t>
      </w:r>
    </w:p>
    <w:p w:rsidRDefault="00575C2D" w:rsidP="00575C2D" w:rsidR="00575C2D">
      <w:pPr>
        <w:jc w:val="both"/>
      </w:pPr>
      <w:r>
        <w:t>U prijavi takvih tražbina treba naznačiti da se radi o tražbini nižega isplatnoga reda te označiti redno mjesto na koje vjerovnik ima pravo.</w:t>
      </w:r>
    </w:p>
    <w:p w:rsidRDefault="00575C2D" w:rsidP="00575C2D" w:rsidR="00575C2D">
      <w:pPr>
        <w:jc w:val="both"/>
      </w:pPr>
      <w:r>
        <w:lastRenderedPageBreak/>
        <w:t xml:space="preserve">Prijavi treba priložiti dokaz o plaćanju pristojbe u visini od 2% prijavljene tražbine, ali ne više od 500,00 kn i to u korist Državnog proračuna HR12 1001005 1863000160 poziv na broj 64 5045-48752-8632016. Zaposlenici koji prijavljuju svoja potraživanja po osnovu rada ne moraju platiti pristojbu. </w:t>
      </w:r>
    </w:p>
    <w:p w:rsidRDefault="00575C2D" w:rsidP="00575C2D" w:rsidR="00575C2D">
      <w:pPr>
        <w:jc w:val="both"/>
      </w:pPr>
      <w:r>
        <w:t xml:space="preserve">Samo prijave dostavljene na adresu koja je navedena u ovom rješenju smatraju se urednima i pravovremenima. </w:t>
      </w:r>
    </w:p>
    <w:p w:rsidRDefault="00575C2D" w:rsidP="00575C2D" w:rsidR="00575C2D">
      <w:pPr>
        <w:jc w:val="both"/>
      </w:pPr>
      <w:r>
        <w:t xml:space="preserve">II. Ispitno ročište na kojem će se ispitivati prijavljene tražbine određuje se za dan 15. rujna 2016. u 9:30 sati, sudnica broj 1, u Trgovačkom sudu u Pazinu, Dršćevka 1.“. </w:t>
      </w:r>
    </w:p>
    <w:p w:rsidRDefault="00575C2D" w:rsidP="00575C2D" w:rsidR="00575C2D">
      <w:pPr>
        <w:jc w:val="both"/>
      </w:pPr>
    </w:p>
    <w:p w:rsidRDefault="00575C2D" w:rsidP="00575C2D" w:rsidR="00575C2D">
      <w:pPr>
        <w:jc w:val="both"/>
      </w:pPr>
      <w:r>
        <w:tab/>
        <w:t xml:space="preserve">Na ispitnom ročištu održanom 15. rujna 2016. ispitane su prijave tražbina prema svojim iznosima i redu. </w:t>
      </w:r>
    </w:p>
    <w:p w:rsidRDefault="00575C2D" w:rsidP="00575C2D" w:rsidR="00575C2D">
      <w:pPr>
        <w:jc w:val="both"/>
      </w:pPr>
    </w:p>
    <w:p w:rsidRDefault="00575C2D" w:rsidP="00575C2D" w:rsidR="00575C2D">
      <w:pPr>
        <w:jc w:val="both"/>
      </w:pPr>
      <w:r>
        <w:tab/>
        <w:t>Rješenjem p</w:t>
      </w:r>
      <w:r w:rsidRPr="006353E3">
        <w:t xml:space="preserve">osl. br. </w:t>
      </w:r>
      <w:r>
        <w:t>S</w:t>
      </w:r>
      <w:r w:rsidRPr="006353E3">
        <w:t xml:space="preserve">t-863/16-78 </w:t>
      </w:r>
      <w:r>
        <w:t>od 15. rujna 2016. odlučeno je kako slijedi:</w:t>
      </w:r>
    </w:p>
    <w:p w:rsidRDefault="00575C2D" w:rsidP="00575C2D" w:rsidR="00575C2D">
      <w:pPr>
        <w:jc w:val="both"/>
      </w:pPr>
      <w:r>
        <w:t>„I      Utvrđuju se slijedeće tražbine prema stečajnoj masi stečajnog dužnika ELPROM s.p.o. u stečaju Umag, Ernesta Miloša 8:</w:t>
      </w:r>
    </w:p>
    <w:p w:rsidRDefault="00575C2D" w:rsidP="00575C2D" w:rsidR="00575C2D">
      <w:pPr>
        <w:jc w:val="both"/>
      </w:pPr>
    </w:p>
    <w:p w:rsidRDefault="00575C2D" w:rsidP="00575C2D" w:rsidR="00575C2D">
      <w:pPr>
        <w:jc w:val="both"/>
      </w:pPr>
      <w:r>
        <w:tab/>
        <w:t>- tražbine nižeg isplatnog reda:</w:t>
      </w:r>
    </w:p>
    <w:p w:rsidRDefault="00575C2D" w:rsidP="00575C2D" w:rsidR="00575C2D">
      <w:pPr>
        <w:jc w:val="both"/>
      </w:pPr>
      <w:r>
        <w:t>1. REPUBLIKA HRVATSKA, Ministarstvo financija, Porezna uprava, Područni ured Istra, Primorje, Lika, OIB 5263428587, u iznosu od 10.100,00 kuna.</w:t>
      </w:r>
    </w:p>
    <w:p w:rsidRDefault="00575C2D" w:rsidP="00575C2D" w:rsidR="00575C2D">
      <w:pPr>
        <w:jc w:val="both"/>
      </w:pPr>
    </w:p>
    <w:p w:rsidRDefault="00575C2D" w:rsidP="00575C2D" w:rsidR="00575C2D">
      <w:pPr>
        <w:jc w:val="both"/>
      </w:pPr>
      <w:r>
        <w:t>2. DINKA ANĐELIĆ iz Zadra, Vladana Desnice 11, OIB 43669211019, u iznosu od 94.895,31 kuna.</w:t>
      </w:r>
    </w:p>
    <w:p w:rsidRDefault="00575C2D" w:rsidP="00575C2D" w:rsidR="00575C2D">
      <w:pPr>
        <w:jc w:val="both"/>
      </w:pPr>
      <w:r>
        <w:t>3. MARČELA HADŽIOMERSPAHIĆ iz Zagreba, Predraga Heruca 11, OIB 91430426204, prijavila je tražbinu u iznosu od 26.398,68 kuna.</w:t>
      </w:r>
      <w:r>
        <w:tab/>
      </w:r>
    </w:p>
    <w:p w:rsidRDefault="00575C2D" w:rsidP="00575C2D" w:rsidR="00575C2D">
      <w:pPr>
        <w:jc w:val="both"/>
      </w:pPr>
    </w:p>
    <w:p w:rsidRDefault="00575C2D" w:rsidP="00575C2D" w:rsidR="00575C2D">
      <w:pPr>
        <w:jc w:val="both"/>
      </w:pPr>
      <w:r>
        <w:t>II</w:t>
      </w:r>
      <w:r>
        <w:tab/>
        <w:t>OSPORENE TRAŽBINE</w:t>
      </w:r>
      <w:r>
        <w:tab/>
      </w:r>
    </w:p>
    <w:p w:rsidRDefault="00575C2D" w:rsidP="00575C2D" w:rsidR="00575C2D">
      <w:pPr>
        <w:jc w:val="both"/>
      </w:pPr>
    </w:p>
    <w:p w:rsidRDefault="00575C2D" w:rsidP="00575C2D" w:rsidR="00575C2D">
      <w:pPr>
        <w:jc w:val="both"/>
      </w:pPr>
      <w:r>
        <w:t xml:space="preserve">Utvrđuje se da je stečajni upravitelj osporio sljedeće tražbine vjerovnika: </w:t>
      </w:r>
    </w:p>
    <w:p w:rsidRDefault="00575C2D" w:rsidP="00575C2D" w:rsidR="00575C2D">
      <w:pPr>
        <w:jc w:val="both"/>
      </w:pPr>
      <w:r>
        <w:tab/>
      </w:r>
    </w:p>
    <w:p w:rsidRDefault="00575C2D" w:rsidP="00575C2D" w:rsidR="00575C2D">
      <w:pPr>
        <w:jc w:val="both"/>
      </w:pPr>
      <w:r>
        <w:tab/>
        <w:t>1. DINKA ANĐELIĆ iz Zadra, Vladana Desnice 11, OIB 43669211019, u iznosu od 35.905,52 kuna.</w:t>
      </w:r>
    </w:p>
    <w:p w:rsidRDefault="00575C2D" w:rsidP="00575C2D" w:rsidR="00575C2D">
      <w:pPr>
        <w:jc w:val="both"/>
      </w:pPr>
      <w:r>
        <w:t xml:space="preserve">Upućuje se vjerovnik DINKA ANĐELIĆ iz Zadra, Vladana Desnice 11, OIB 43669211019, u parnicu radi utvrđivanja osporene tražbine nižeg isplatnog reda u iznosu od 35.905,52 kuna te mu se određuje rok od 8 dana za podnošenje tužbe, a ukoliko je u tijeku parnični postupak da predloži nastavak istog.  </w:t>
      </w:r>
    </w:p>
    <w:p w:rsidRDefault="00575C2D" w:rsidP="00575C2D" w:rsidR="00575C2D">
      <w:pPr>
        <w:jc w:val="both"/>
      </w:pPr>
      <w:r>
        <w:t>Ako osoba koja je upućena na parnicu ne pokrene parnicu u roku koji je za to određen ovim rješenjem, smatrat će se da je odustala od prava na vođenje parnice.</w:t>
      </w:r>
    </w:p>
    <w:p w:rsidRDefault="00575C2D" w:rsidP="00575C2D" w:rsidR="00575C2D">
      <w:pPr>
        <w:jc w:val="both"/>
      </w:pPr>
      <w:r>
        <w:tab/>
      </w:r>
    </w:p>
    <w:p w:rsidRDefault="00575C2D" w:rsidP="00575C2D" w:rsidR="00575C2D">
      <w:pPr>
        <w:jc w:val="both"/>
      </w:pPr>
      <w:r>
        <w:tab/>
        <w:t xml:space="preserve">2. MARČELA HADŽIOMERSPAHIĆ iz Zagreba, Predraga Heruca 11, OIB 91430426204, u iznosu od 42.801,42 kuna. </w:t>
      </w:r>
    </w:p>
    <w:p w:rsidRDefault="00575C2D" w:rsidP="00575C2D" w:rsidR="00575C2D">
      <w:pPr>
        <w:jc w:val="both"/>
      </w:pPr>
      <w:r>
        <w:t xml:space="preserve">Upućuje se vjerovnik MARČELA HADŽIOMERSPAHIĆ iz Zagreba, Predraga Heruca 11, OIB 91430426204, u parnicu radi utvrđivanja osporene tražbine drugog višeg isplatnog reda u iznosu od 42.801,42 kuna te mu se određuje rok od 8 dana za podnošenje tužbe, a ukoliko je u tijeku parnični postupak da predloži nastavak istog.  </w:t>
      </w:r>
    </w:p>
    <w:p w:rsidRDefault="00575C2D" w:rsidP="00575C2D" w:rsidR="00575C2D">
      <w:pPr>
        <w:jc w:val="both"/>
      </w:pPr>
      <w:r>
        <w:t>Ako osoba koja je upućena na parnicu ne pokrene parnicu u roku koji je za to određen ovim rješenjem, smatrat će se da je odustala od prava na vođenje parnice.“.</w:t>
      </w:r>
    </w:p>
    <w:p w:rsidRDefault="00575C2D" w:rsidP="00575C2D" w:rsidR="00575C2D">
      <w:pPr>
        <w:jc w:val="both"/>
      </w:pPr>
    </w:p>
    <w:p w:rsidRDefault="00575C2D" w:rsidP="00575C2D" w:rsidR="00575C2D" w:rsidRPr="0044508C">
      <w:pPr>
        <w:jc w:val="both"/>
      </w:pPr>
      <w:r>
        <w:tab/>
      </w:r>
      <w:r w:rsidRPr="0044508C">
        <w:t xml:space="preserve">U podnesku od </w:t>
      </w:r>
      <w:r>
        <w:t>2</w:t>
      </w:r>
      <w:r w:rsidRPr="0044508C">
        <w:t>9. rujna 201</w:t>
      </w:r>
      <w:r>
        <w:t>6</w:t>
      </w:r>
      <w:r w:rsidRPr="0044508C">
        <w:t>. stečajn</w:t>
      </w:r>
      <w:r>
        <w:t>a</w:t>
      </w:r>
      <w:r w:rsidRPr="0044508C">
        <w:t xml:space="preserve"> upravitelj</w:t>
      </w:r>
      <w:r>
        <w:t>ica Ljubica Juranović-Skočić</w:t>
      </w:r>
      <w:r w:rsidRPr="0044508C">
        <w:t xml:space="preserve"> je nave</w:t>
      </w:r>
      <w:r>
        <w:t>la</w:t>
      </w:r>
      <w:r w:rsidRPr="0044508C">
        <w:t>:</w:t>
      </w:r>
    </w:p>
    <w:p w:rsidRDefault="00575C2D" w:rsidP="00575C2D" w:rsidR="00575C2D" w:rsidRPr="00A1361E">
      <w:pPr>
        <w:jc w:val="both"/>
      </w:pPr>
      <w:r>
        <w:tab/>
        <w:t>„</w:t>
      </w:r>
      <w:r w:rsidRPr="00A1361E">
        <w:t>Sredstava  na računu stečajnog dužnika u iznosu od 531.323,82 kn dovoljna su da nakon namirenja troškova stečajnog postupka u iznosu od 182.542,48 kn (nagrada stečajnom upravitelju, odvjetničke usluge, sudske pristojba), rezervacija za osporena potraživanja u iznosu od 78.706,94 kn i ostale  nepredvidive obveze stečajne mase do zaključenja stečaja u iznosu od 138.680,41 kuna, da od preostalog raspoloživog iznosa na računu stečajne mase u iznosu 131.393,99 kuna, namire  vjerovnici  nižeg isplatnog  reda u 100% iznosu. Stoga se predlaže  da se  raspoloživim iznosom od 131.393,99 kn  namire  vjerovnici  nižeg isplatnog reda u 100% iznosu od 131.393,99 kn utvrđenih tražbina  kako slijedi:</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80" w:noVBand="1" w:noHBand="0" w:lastColumn="0" w:firstColumn="1" w:lastRow="0" w:firstRow="0"/>
      </w:tblPr>
      <w:tblGrid>
        <w:gridCol w:w="957"/>
        <w:gridCol w:w="3685"/>
        <w:gridCol w:w="2322"/>
        <w:gridCol w:w="2322"/>
      </w:tblGrid>
      <w:tr w:rsidTr="00161EA8" w:rsidR="00575C2D" w:rsidRPr="00A1361E">
        <w:tc>
          <w:tcPr>
            <w:tcW w:type="dxa" w:w="958"/>
            <w:shd w:fill="auto" w:color="auto" w:val="clear"/>
          </w:tcPr>
          <w:p w:rsidRDefault="00575C2D" w:rsidP="00161EA8" w:rsidR="00575C2D" w:rsidRPr="00A1361E">
            <w:pPr>
              <w:jc w:val="center"/>
              <w:rPr>
                <w:sz w:val="23"/>
                <w:szCs w:val="23"/>
              </w:rPr>
            </w:pPr>
            <w:r w:rsidRPr="00A1361E">
              <w:rPr>
                <w:sz w:val="23"/>
                <w:szCs w:val="23"/>
              </w:rPr>
              <w:t>Red.br.</w:t>
            </w:r>
          </w:p>
        </w:tc>
        <w:tc>
          <w:tcPr>
            <w:tcW w:type="dxa" w:w="3685"/>
            <w:shd w:fill="auto" w:color="auto" w:val="clear"/>
          </w:tcPr>
          <w:p w:rsidRDefault="00575C2D" w:rsidP="00161EA8" w:rsidR="00575C2D" w:rsidRPr="00A1361E">
            <w:pPr>
              <w:jc w:val="center"/>
              <w:rPr>
                <w:sz w:val="23"/>
                <w:szCs w:val="23"/>
              </w:rPr>
            </w:pPr>
            <w:r w:rsidRPr="00A1361E">
              <w:rPr>
                <w:sz w:val="23"/>
                <w:szCs w:val="23"/>
              </w:rPr>
              <w:t>Stečajni vjerovnik</w:t>
            </w:r>
          </w:p>
        </w:tc>
        <w:tc>
          <w:tcPr>
            <w:tcW w:type="dxa" w:w="2322"/>
            <w:shd w:fill="auto" w:color="auto" w:val="clear"/>
          </w:tcPr>
          <w:p w:rsidRDefault="00575C2D" w:rsidP="00161EA8" w:rsidR="00575C2D" w:rsidRPr="00A1361E">
            <w:pPr>
              <w:jc w:val="center"/>
              <w:rPr>
                <w:sz w:val="23"/>
                <w:szCs w:val="23"/>
              </w:rPr>
            </w:pPr>
            <w:r w:rsidRPr="00A1361E">
              <w:rPr>
                <w:sz w:val="23"/>
                <w:szCs w:val="23"/>
              </w:rPr>
              <w:t>Utvrđena tražbina</w:t>
            </w:r>
          </w:p>
        </w:tc>
        <w:tc>
          <w:tcPr>
            <w:tcW w:type="dxa" w:w="2322"/>
            <w:shd w:fill="auto" w:color="auto" w:val="clear"/>
          </w:tcPr>
          <w:p w:rsidRDefault="00575C2D" w:rsidP="00161EA8" w:rsidR="00575C2D" w:rsidRPr="00A1361E">
            <w:pPr>
              <w:jc w:val="center"/>
              <w:rPr>
                <w:sz w:val="23"/>
                <w:szCs w:val="23"/>
              </w:rPr>
            </w:pPr>
            <w:r w:rsidRPr="00A1361E">
              <w:rPr>
                <w:sz w:val="23"/>
                <w:szCs w:val="23"/>
              </w:rPr>
              <w:t>Za namirenje</w:t>
            </w:r>
          </w:p>
        </w:tc>
      </w:tr>
      <w:tr w:rsidTr="00161EA8" w:rsidR="00575C2D" w:rsidRPr="00A1361E">
        <w:tc>
          <w:tcPr>
            <w:tcW w:type="dxa" w:w="958"/>
            <w:shd w:fill="auto" w:color="auto" w:val="clear"/>
          </w:tcPr>
          <w:p w:rsidRDefault="00575C2D" w:rsidP="00575C2D" w:rsidR="00575C2D" w:rsidRPr="00A1361E">
            <w:pPr>
              <w:pStyle w:val="Odlomakpopisa"/>
              <w:numPr>
                <w:ilvl w:val="0"/>
                <w:numId w:val="14"/>
              </w:numPr>
              <w:rPr>
                <w:sz w:val="23"/>
                <w:szCs w:val="23"/>
              </w:rPr>
            </w:pPr>
          </w:p>
        </w:tc>
        <w:tc>
          <w:tcPr>
            <w:tcW w:type="dxa" w:w="3685"/>
            <w:shd w:fill="auto" w:color="auto" w:val="clear"/>
          </w:tcPr>
          <w:p w:rsidRDefault="00575C2D" w:rsidP="00161EA8" w:rsidR="00575C2D" w:rsidRPr="00A1361E">
            <w:pPr>
              <w:rPr>
                <w:sz w:val="23"/>
                <w:szCs w:val="23"/>
              </w:rPr>
            </w:pPr>
            <w:r w:rsidRPr="00A1361E">
              <w:rPr>
                <w:sz w:val="23"/>
                <w:szCs w:val="23"/>
              </w:rPr>
              <w:t>REPUBLIKA HRVATSKA, Ministarstvo financija, Porezna uprava , Područni ured  Istra , Primorje i Lika  OIB  5263428587</w:t>
            </w:r>
          </w:p>
        </w:tc>
        <w:tc>
          <w:tcPr>
            <w:tcW w:type="dxa" w:w="2322"/>
            <w:shd w:fill="auto" w:color="auto" w:val="clear"/>
          </w:tcPr>
          <w:p w:rsidRDefault="00575C2D" w:rsidP="00161EA8" w:rsidR="00575C2D" w:rsidRPr="00A1361E">
            <w:pPr>
              <w:jc w:val="right"/>
              <w:rPr>
                <w:sz w:val="23"/>
                <w:szCs w:val="23"/>
              </w:rPr>
            </w:pPr>
            <w:r w:rsidRPr="00A1361E">
              <w:rPr>
                <w:sz w:val="23"/>
                <w:szCs w:val="23"/>
              </w:rPr>
              <w:t>10.100,00 kn</w:t>
            </w:r>
          </w:p>
        </w:tc>
        <w:tc>
          <w:tcPr>
            <w:tcW w:type="dxa" w:w="2322"/>
            <w:shd w:fill="auto" w:color="auto" w:val="clear"/>
          </w:tcPr>
          <w:p w:rsidRDefault="00575C2D" w:rsidP="00161EA8" w:rsidR="00575C2D" w:rsidRPr="00A1361E">
            <w:pPr>
              <w:jc w:val="right"/>
              <w:rPr>
                <w:sz w:val="23"/>
                <w:szCs w:val="23"/>
              </w:rPr>
            </w:pPr>
            <w:r w:rsidRPr="00A1361E">
              <w:rPr>
                <w:sz w:val="23"/>
                <w:szCs w:val="23"/>
              </w:rPr>
              <w:t>10.100,00 kn</w:t>
            </w:r>
          </w:p>
        </w:tc>
      </w:tr>
      <w:tr w:rsidTr="00161EA8" w:rsidR="00575C2D" w:rsidRPr="00A1361E">
        <w:tc>
          <w:tcPr>
            <w:tcW w:type="dxa" w:w="958"/>
            <w:shd w:fill="auto" w:color="auto" w:val="clear"/>
          </w:tcPr>
          <w:p w:rsidRDefault="00575C2D" w:rsidP="00161EA8" w:rsidR="00575C2D" w:rsidRPr="00A1361E">
            <w:pPr>
              <w:rPr>
                <w:sz w:val="23"/>
                <w:szCs w:val="23"/>
              </w:rPr>
            </w:pPr>
            <w:r w:rsidRPr="00A1361E">
              <w:rPr>
                <w:sz w:val="23"/>
                <w:szCs w:val="23"/>
              </w:rPr>
              <w:t xml:space="preserve">       2.</w:t>
            </w:r>
          </w:p>
        </w:tc>
        <w:tc>
          <w:tcPr>
            <w:tcW w:type="dxa" w:w="3685"/>
            <w:shd w:fill="auto" w:color="auto" w:val="clear"/>
          </w:tcPr>
          <w:p w:rsidRDefault="00575C2D" w:rsidP="00161EA8" w:rsidR="00575C2D" w:rsidRPr="00A1361E">
            <w:pPr>
              <w:rPr>
                <w:sz w:val="23"/>
                <w:szCs w:val="23"/>
              </w:rPr>
            </w:pPr>
            <w:r w:rsidRPr="00A1361E">
              <w:rPr>
                <w:sz w:val="23"/>
                <w:szCs w:val="23"/>
              </w:rPr>
              <w:t xml:space="preserve">Dinka Anđelić iz Zadra  Vladimira Desnice 11. </w:t>
            </w:r>
          </w:p>
          <w:p w:rsidRDefault="00575C2D" w:rsidP="00161EA8" w:rsidR="00575C2D" w:rsidRPr="00A1361E">
            <w:pPr>
              <w:rPr>
                <w:sz w:val="23"/>
                <w:szCs w:val="23"/>
              </w:rPr>
            </w:pPr>
            <w:r w:rsidRPr="00A1361E">
              <w:rPr>
                <w:sz w:val="23"/>
                <w:szCs w:val="23"/>
              </w:rPr>
              <w:t>OIB 43669211019</w:t>
            </w:r>
          </w:p>
        </w:tc>
        <w:tc>
          <w:tcPr>
            <w:tcW w:type="dxa" w:w="2322"/>
            <w:shd w:fill="auto" w:color="auto" w:val="clear"/>
          </w:tcPr>
          <w:p w:rsidRDefault="00575C2D" w:rsidP="00161EA8" w:rsidR="00575C2D" w:rsidRPr="00A1361E">
            <w:pPr>
              <w:jc w:val="right"/>
              <w:rPr>
                <w:sz w:val="23"/>
                <w:szCs w:val="23"/>
              </w:rPr>
            </w:pPr>
            <w:r w:rsidRPr="00A1361E">
              <w:rPr>
                <w:sz w:val="23"/>
                <w:szCs w:val="23"/>
              </w:rPr>
              <w:t>94.895,31 kn</w:t>
            </w:r>
          </w:p>
        </w:tc>
        <w:tc>
          <w:tcPr>
            <w:tcW w:type="dxa" w:w="2322"/>
            <w:shd w:fill="auto" w:color="auto" w:val="clear"/>
          </w:tcPr>
          <w:p w:rsidRDefault="00575C2D" w:rsidP="00161EA8" w:rsidR="00575C2D" w:rsidRPr="00A1361E">
            <w:pPr>
              <w:jc w:val="right"/>
              <w:rPr>
                <w:sz w:val="23"/>
                <w:szCs w:val="23"/>
              </w:rPr>
            </w:pPr>
            <w:r w:rsidRPr="00A1361E">
              <w:rPr>
                <w:sz w:val="23"/>
                <w:szCs w:val="23"/>
              </w:rPr>
              <w:t>94.895,31 kn</w:t>
            </w:r>
          </w:p>
        </w:tc>
      </w:tr>
      <w:tr w:rsidTr="00161EA8" w:rsidR="00575C2D" w:rsidRPr="00A1361E">
        <w:tc>
          <w:tcPr>
            <w:tcW w:type="dxa" w:w="958"/>
            <w:shd w:fill="auto" w:color="auto" w:val="clear"/>
          </w:tcPr>
          <w:p w:rsidRDefault="00575C2D" w:rsidP="00161EA8" w:rsidR="00575C2D" w:rsidRPr="00A1361E">
            <w:pPr>
              <w:rPr>
                <w:sz w:val="23"/>
                <w:szCs w:val="23"/>
              </w:rPr>
            </w:pPr>
            <w:r w:rsidRPr="00A1361E">
              <w:rPr>
                <w:sz w:val="23"/>
                <w:szCs w:val="23"/>
              </w:rPr>
              <w:t xml:space="preserve">       3.</w:t>
            </w:r>
          </w:p>
        </w:tc>
        <w:tc>
          <w:tcPr>
            <w:tcW w:type="dxa" w:w="3685"/>
            <w:shd w:fill="auto" w:color="auto" w:val="clear"/>
          </w:tcPr>
          <w:p w:rsidRDefault="00575C2D" w:rsidP="00161EA8" w:rsidR="00575C2D" w:rsidRPr="00A1361E">
            <w:pPr>
              <w:rPr>
                <w:sz w:val="23"/>
                <w:szCs w:val="23"/>
              </w:rPr>
            </w:pPr>
            <w:r w:rsidRPr="00A1361E">
              <w:rPr>
                <w:sz w:val="23"/>
                <w:szCs w:val="23"/>
              </w:rPr>
              <w:t>Marčela  Hadžiomerspahić iz Zagreba , Predraga Heruca 11. OIB  91430426204</w:t>
            </w:r>
          </w:p>
        </w:tc>
        <w:tc>
          <w:tcPr>
            <w:tcW w:type="dxa" w:w="2322"/>
            <w:shd w:fill="auto" w:color="auto" w:val="clear"/>
          </w:tcPr>
          <w:p w:rsidRDefault="00575C2D" w:rsidP="00161EA8" w:rsidR="00575C2D" w:rsidRPr="00A1361E">
            <w:pPr>
              <w:jc w:val="right"/>
              <w:rPr>
                <w:sz w:val="23"/>
                <w:szCs w:val="23"/>
              </w:rPr>
            </w:pPr>
            <w:r w:rsidRPr="00A1361E">
              <w:rPr>
                <w:sz w:val="23"/>
                <w:szCs w:val="23"/>
              </w:rPr>
              <w:t>26.398,68 kn</w:t>
            </w:r>
          </w:p>
        </w:tc>
        <w:tc>
          <w:tcPr>
            <w:tcW w:type="dxa" w:w="2322"/>
            <w:shd w:fill="auto" w:color="auto" w:val="clear"/>
          </w:tcPr>
          <w:p w:rsidRDefault="00575C2D" w:rsidP="00161EA8" w:rsidR="00575C2D" w:rsidRPr="00A1361E">
            <w:pPr>
              <w:jc w:val="right"/>
              <w:rPr>
                <w:sz w:val="23"/>
                <w:szCs w:val="23"/>
              </w:rPr>
            </w:pPr>
            <w:r w:rsidRPr="00A1361E">
              <w:rPr>
                <w:sz w:val="23"/>
                <w:szCs w:val="23"/>
              </w:rPr>
              <w:t>26.398,68 kn</w:t>
            </w:r>
          </w:p>
        </w:tc>
      </w:tr>
      <w:tr w:rsidTr="00161EA8" w:rsidR="00575C2D" w:rsidRPr="00B00BE2">
        <w:trPr>
          <w:trHeight w:val="396"/>
        </w:trPr>
        <w:tc>
          <w:tcPr>
            <w:tcW w:type="dxa" w:w="958"/>
            <w:shd w:fill="auto" w:color="auto" w:val="clear"/>
          </w:tcPr>
          <w:p w:rsidRDefault="00575C2D" w:rsidP="00161EA8" w:rsidR="00575C2D" w:rsidRPr="00B00BE2">
            <w:pPr>
              <w:rPr>
                <w:sz w:val="23"/>
                <w:szCs w:val="23"/>
              </w:rPr>
            </w:pPr>
          </w:p>
        </w:tc>
        <w:tc>
          <w:tcPr>
            <w:tcW w:type="dxa" w:w="3685"/>
            <w:shd w:fill="auto" w:color="auto" w:val="clear"/>
          </w:tcPr>
          <w:p w:rsidRDefault="00575C2D" w:rsidP="00161EA8" w:rsidR="00575C2D" w:rsidRPr="00B00BE2">
            <w:pPr>
              <w:rPr>
                <w:sz w:val="23"/>
                <w:szCs w:val="23"/>
              </w:rPr>
            </w:pPr>
            <w:r w:rsidRPr="00B00BE2">
              <w:rPr>
                <w:sz w:val="23"/>
                <w:szCs w:val="23"/>
              </w:rPr>
              <w:t xml:space="preserve">Ukupno </w:t>
            </w:r>
          </w:p>
        </w:tc>
        <w:tc>
          <w:tcPr>
            <w:tcW w:type="dxa" w:w="2322"/>
            <w:shd w:fill="auto" w:color="auto" w:val="clear"/>
          </w:tcPr>
          <w:p w:rsidRDefault="00575C2D" w:rsidP="00161EA8" w:rsidR="00575C2D" w:rsidRPr="00B00BE2">
            <w:pPr>
              <w:jc w:val="center"/>
              <w:rPr>
                <w:sz w:val="23"/>
                <w:szCs w:val="23"/>
              </w:rPr>
            </w:pPr>
            <w:r w:rsidRPr="00B00BE2">
              <w:rPr>
                <w:sz w:val="23"/>
                <w:szCs w:val="23"/>
              </w:rPr>
              <w:t xml:space="preserve">      131.393,99 kn</w:t>
            </w:r>
          </w:p>
        </w:tc>
        <w:tc>
          <w:tcPr>
            <w:tcW w:type="dxa" w:w="2322"/>
            <w:shd w:fill="auto" w:color="auto" w:val="clear"/>
          </w:tcPr>
          <w:p w:rsidRDefault="00575C2D" w:rsidP="00161EA8" w:rsidR="00575C2D" w:rsidRPr="00B00BE2">
            <w:pPr>
              <w:jc w:val="right"/>
              <w:rPr>
                <w:sz w:val="23"/>
                <w:szCs w:val="23"/>
              </w:rPr>
            </w:pPr>
            <w:r w:rsidRPr="00B00BE2">
              <w:rPr>
                <w:sz w:val="23"/>
                <w:szCs w:val="23"/>
              </w:rPr>
              <w:t>131.393,99 kn</w:t>
            </w:r>
          </w:p>
        </w:tc>
      </w:tr>
    </w:tbl>
    <w:p w:rsidRDefault="00575C2D" w:rsidP="00575C2D" w:rsidR="00575C2D" w:rsidRPr="00B00BE2">
      <w:pPr>
        <w:ind w:left="624"/>
        <w:rPr>
          <w:sz w:val="23"/>
          <w:szCs w:val="23"/>
        </w:rPr>
      </w:pPr>
    </w:p>
    <w:p w:rsidRDefault="00575C2D" w:rsidP="00575C2D" w:rsidR="00575C2D">
      <w:pPr>
        <w:jc w:val="both"/>
      </w:pPr>
      <w:r w:rsidRPr="0044508C">
        <w:tab/>
      </w:r>
    </w:p>
    <w:p w:rsidRDefault="00575C2D" w:rsidP="00575C2D" w:rsidR="00575C2D" w:rsidRPr="0044508C">
      <w:pPr>
        <w:jc w:val="both"/>
      </w:pPr>
      <w:r>
        <w:tab/>
        <w:t xml:space="preserve">Tom je podnesku stečajna upraviteljica priložila </w:t>
      </w:r>
      <w:r w:rsidRPr="0044508C">
        <w:t>diob</w:t>
      </w:r>
      <w:r>
        <w:t>e</w:t>
      </w:r>
      <w:r w:rsidRPr="0044508C">
        <w:t xml:space="preserve">ni popis od </w:t>
      </w:r>
      <w:r w:rsidRPr="00A1361E">
        <w:t xml:space="preserve">27. rujna 2016. </w:t>
      </w:r>
      <w:r>
        <w:t>(list 525 spisa), sa istim sadržajem kao u tablici iz podneska.</w:t>
      </w:r>
    </w:p>
    <w:p w:rsidRDefault="00575C2D" w:rsidP="00C45679" w:rsidR="00575C2D">
      <w:pPr>
        <w:jc w:val="both"/>
      </w:pPr>
    </w:p>
    <w:p w:rsidRDefault="00575C2D" w:rsidP="00575C2D" w:rsidR="00575C2D" w:rsidRPr="0044508C">
      <w:pPr>
        <w:ind w:firstLine="708"/>
        <w:jc w:val="both"/>
      </w:pPr>
      <w:r>
        <w:t>Zaključkom p</w:t>
      </w:r>
      <w:r w:rsidRPr="00575C2D">
        <w:t>osl. br. St-863/16-82</w:t>
      </w:r>
      <w:r>
        <w:t xml:space="preserve"> od </w:t>
      </w:r>
      <w:r w:rsidRPr="0044508C">
        <w:t>0</w:t>
      </w:r>
      <w:r>
        <w:t>3</w:t>
      </w:r>
      <w:r w:rsidRPr="0044508C">
        <w:t>. listopada  201</w:t>
      </w:r>
      <w:r>
        <w:t>6</w:t>
      </w:r>
      <w:r w:rsidRPr="0044508C">
        <w:t>.</w:t>
      </w:r>
      <w:r w:rsidRPr="006E3135">
        <w:t xml:space="preserve"> </w:t>
      </w:r>
      <w:r>
        <w:t xml:space="preserve">dana je </w:t>
      </w:r>
      <w:r w:rsidRPr="0044508C">
        <w:t>suglasnost stečajnom upravitelju Stečajn</w:t>
      </w:r>
      <w:r>
        <w:t>e</w:t>
      </w:r>
      <w:r w:rsidRPr="0044508C">
        <w:t xml:space="preserve"> mas</w:t>
      </w:r>
      <w:r>
        <w:t>e</w:t>
      </w:r>
      <w:r w:rsidRPr="0044508C">
        <w:t xml:space="preserve"> stečajnog dužnika </w:t>
      </w:r>
      <w:r w:rsidRPr="004202C3">
        <w:t>ELPROM s.p.o. u stečaju Umag</w:t>
      </w:r>
      <w:r>
        <w:t>,</w:t>
      </w:r>
      <w:r w:rsidRPr="0044508C">
        <w:t xml:space="preserve"> za djelomičnu diobu prema diobnom popisu od </w:t>
      </w:r>
      <w:r>
        <w:t>27</w:t>
      </w:r>
      <w:r w:rsidRPr="0044508C">
        <w:t>. rujna 201</w:t>
      </w:r>
      <w:r>
        <w:t>6</w:t>
      </w:r>
      <w:r w:rsidRPr="0044508C">
        <w:t>.</w:t>
      </w:r>
    </w:p>
    <w:p w:rsidRDefault="00575C2D" w:rsidP="00C45679" w:rsidR="00575C2D">
      <w:pPr>
        <w:jc w:val="both"/>
      </w:pPr>
    </w:p>
    <w:p w:rsidRDefault="007276AD" w:rsidP="00C45679" w:rsidR="00575C2D">
      <w:pPr>
        <w:jc w:val="both"/>
      </w:pPr>
      <w:r>
        <w:tab/>
        <w:t>U podnesku od 16. studenom 2016. stečajna upraviteljica je zatražila isplatu troškova i nagrade. Iz izvješća stečajne upraviteljice razvidno je da je uvećala stečajnu masu oročavanjem sredstava po najpovoljnijim uvjetima i to za iznos od 120.974,58 kuna. Zatražila je isplatu nagrade po čl. 13. Uredbe o kriterijima i načinu obračuna i plaćanju nagrada stečajnim upraviteljima (NN br. 105/15, dalje: Uredba).</w:t>
      </w:r>
    </w:p>
    <w:p w:rsidRDefault="00575C2D" w:rsidP="00C45679" w:rsidR="00575C2D">
      <w:pPr>
        <w:jc w:val="both"/>
      </w:pPr>
    </w:p>
    <w:p w:rsidRDefault="00C45679" w:rsidP="00C45679" w:rsidR="00C45679">
      <w:pPr>
        <w:jc w:val="both"/>
      </w:pPr>
      <w:r>
        <w:tab/>
      </w:r>
      <w:r w:rsidRPr="006845B2">
        <w:t xml:space="preserve">Odredbom čl. </w:t>
      </w:r>
      <w:r>
        <w:t>94</w:t>
      </w:r>
      <w:r w:rsidRPr="006845B2">
        <w:t>. st. 1. i 2. Stečajnog zakona</w:t>
      </w:r>
      <w:r>
        <w:t xml:space="preserve"> </w:t>
      </w:r>
      <w:r w:rsidRPr="006845B2">
        <w:t>(Narodne novine br. 71/</w:t>
      </w:r>
      <w:r>
        <w:t>15</w:t>
      </w:r>
      <w:r w:rsidRPr="006845B2">
        <w:t>, dalje: SZ)</w:t>
      </w:r>
      <w:r>
        <w:t>, koja se u konkretnom predmetu primjenjuje temeljem čl. 441. tog zakona</w:t>
      </w:r>
      <w:r w:rsidRPr="006845B2">
        <w:t xml:space="preserve">, propisano je da stečajni upravitelj </w:t>
      </w:r>
      <w:r>
        <w:t>ima pravo na nagradu za svoj rad i naknadu stvarnih troškova. Nagradu stečajnom upravitelju rješenjem određuje sud prema uredbi kojom Vlada Republike Hrvatske utvrđuje kriterije i način obračuna i plaćanja nagrade stečajnim upraviteljima.</w:t>
      </w:r>
    </w:p>
    <w:p w:rsidRDefault="00C45679" w:rsidP="007276AD" w:rsidR="007276AD">
      <w:pPr>
        <w:jc w:val="both"/>
      </w:pPr>
      <w:r>
        <w:tab/>
      </w:r>
    </w:p>
    <w:p w:rsidRDefault="007276AD" w:rsidP="007276AD" w:rsidR="007276AD">
      <w:pPr>
        <w:jc w:val="both"/>
        <w:rPr>
          <w:color w:val="000000"/>
        </w:rPr>
      </w:pPr>
      <w:r>
        <w:tab/>
      </w:r>
      <w:r w:rsidR="006845B2">
        <w:t xml:space="preserve">Odredbom čl. </w:t>
      </w:r>
      <w:r w:rsidRPr="001E147E">
        <w:rPr>
          <w:color w:val="000000"/>
        </w:rPr>
        <w:t>13.</w:t>
      </w:r>
      <w:r>
        <w:rPr>
          <w:color w:val="000000"/>
        </w:rPr>
        <w:t xml:space="preserve"> st. 1. Uredbe propisano je da se, a</w:t>
      </w:r>
      <w:r w:rsidRPr="001E147E">
        <w:rPr>
          <w:color w:val="000000"/>
        </w:rPr>
        <w:t xml:space="preserve">ko se stečajni postupak nastavlja radi naknadne diobe ili se provodi nad imovinom pravne osobe koja je prestala postojati, stečajnom upravitelju, nagrada, dodatna nagrada i posebna nagrada, određuju prema odredbama </w:t>
      </w:r>
      <w:r>
        <w:rPr>
          <w:color w:val="000000"/>
        </w:rPr>
        <w:t>t</w:t>
      </w:r>
      <w:r w:rsidRPr="001E147E">
        <w:rPr>
          <w:color w:val="000000"/>
        </w:rPr>
        <w:t>e Uredbe.</w:t>
      </w:r>
    </w:p>
    <w:p w:rsidRDefault="007276AD" w:rsidP="001975B7" w:rsidR="007276AD">
      <w:pPr>
        <w:jc w:val="both"/>
      </w:pPr>
    </w:p>
    <w:p w:rsidRDefault="007276AD" w:rsidP="007276AD" w:rsidR="007276AD">
      <w:pPr>
        <w:jc w:val="both"/>
      </w:pPr>
      <w:r>
        <w:tab/>
        <w:t>Odredbom čl. 8</w:t>
      </w:r>
      <w:r>
        <w:rPr>
          <w:color w:val="000000"/>
        </w:rPr>
        <w:t>. Uredbe propisano je da će p</w:t>
      </w:r>
      <w:r>
        <w:t>ri određivanju dodatne nagrade sud  voditi računa o stupnju namirenja stečajnih vjerovnika i osobitom zalaganju stečajnoga upravitelja. Pod stupnjem namirenja stečajnih vjerovnika podrazumijeva se vrijednost izražena u postotku koji se dobije kada se iznos ukupno namirenih tražbina podijeli s iznosima ukupno utvrđenih tražbina.</w:t>
      </w:r>
    </w:p>
    <w:p w:rsidRDefault="007276AD" w:rsidP="001975B7" w:rsidR="007276AD">
      <w:pPr>
        <w:jc w:val="both"/>
      </w:pPr>
    </w:p>
    <w:p w:rsidRDefault="007276AD" w:rsidP="001975B7" w:rsidR="007276AD">
      <w:pPr>
        <w:jc w:val="both"/>
      </w:pPr>
      <w:r>
        <w:tab/>
        <w:t>U konkretnom slučaju</w:t>
      </w:r>
      <w:r w:rsidRPr="007276AD">
        <w:t xml:space="preserve"> </w:t>
      </w:r>
      <w:r>
        <w:t xml:space="preserve">vjerovnici viših isplatnih redova namireni su u cijelosti, te će se u cijelosti namiriti </w:t>
      </w:r>
      <w:r w:rsidR="000C3EE3">
        <w:t xml:space="preserve">i </w:t>
      </w:r>
      <w:r w:rsidRPr="007276AD">
        <w:t>vjerovnici nižih isplatnih redova</w:t>
      </w:r>
      <w:r>
        <w:t>.</w:t>
      </w:r>
    </w:p>
    <w:p w:rsidRDefault="007276AD" w:rsidP="001975B7" w:rsidR="007276AD">
      <w:pPr>
        <w:jc w:val="both"/>
      </w:pPr>
    </w:p>
    <w:p w:rsidRDefault="007276AD" w:rsidP="001975B7" w:rsidR="001975B7">
      <w:pPr>
        <w:jc w:val="both"/>
      </w:pPr>
      <w:r>
        <w:tab/>
      </w:r>
      <w:r w:rsidR="00611E69">
        <w:t xml:space="preserve">U </w:t>
      </w:r>
      <w:r w:rsidR="00DF4358">
        <w:t>izvješću od</w:t>
      </w:r>
      <w:r w:rsidR="00611E69">
        <w:t xml:space="preserve"> </w:t>
      </w:r>
      <w:r w:rsidR="000C3EE3">
        <w:t>16</w:t>
      </w:r>
      <w:r w:rsidR="00611E69">
        <w:t xml:space="preserve">. </w:t>
      </w:r>
      <w:r w:rsidR="000C3EE3">
        <w:t>studenog</w:t>
      </w:r>
      <w:r w:rsidR="00611E69">
        <w:t xml:space="preserve"> 2016. </w:t>
      </w:r>
      <w:r w:rsidR="00CF19CB">
        <w:t xml:space="preserve">stečajni je upravitelj je </w:t>
      </w:r>
      <w:r w:rsidR="00611E69">
        <w:t xml:space="preserve">zatražio putne troškove radi </w:t>
      </w:r>
      <w:r w:rsidR="000C3EE3">
        <w:t xml:space="preserve">sudjelovanja na ispitnom ročištu od 15. rujna 2016. </w:t>
      </w:r>
      <w:r w:rsidR="00611E69">
        <w:t xml:space="preserve"> (</w:t>
      </w:r>
      <w:r w:rsidR="001E275E">
        <w:t xml:space="preserve">relacija Rijeka-Pazin-Rijeka) u ukupnom iznosu od </w:t>
      </w:r>
      <w:r w:rsidR="000C3EE3">
        <w:t>346</w:t>
      </w:r>
      <w:r w:rsidR="001E275E">
        <w:t>,00 kuna. S</w:t>
      </w:r>
      <w:r w:rsidR="006C2C31">
        <w:t xml:space="preserve">tečajni sudac </w:t>
      </w:r>
      <w:r w:rsidR="00CF19CB" w:rsidRPr="00CF19CB">
        <w:t xml:space="preserve">ocijenio </w:t>
      </w:r>
      <w:r w:rsidR="001E275E">
        <w:t xml:space="preserve">je te troškove </w:t>
      </w:r>
      <w:r w:rsidR="00CF19CB">
        <w:t>osnovanim</w:t>
      </w:r>
      <w:r w:rsidR="001A1342">
        <w:t>.</w:t>
      </w:r>
    </w:p>
    <w:p w:rsidRDefault="001E275E" w:rsidP="001E275E" w:rsidR="000C3EE3">
      <w:pPr>
        <w:jc w:val="both"/>
      </w:pPr>
      <w:r>
        <w:tab/>
      </w:r>
    </w:p>
    <w:p w:rsidRDefault="000C3EE3" w:rsidP="001E275E" w:rsidR="001A1342">
      <w:pPr>
        <w:jc w:val="both"/>
      </w:pPr>
      <w:r>
        <w:tab/>
      </w:r>
      <w:r w:rsidR="001E275E">
        <w:t xml:space="preserve">S obzirom na sve navedeno, </w:t>
      </w:r>
      <w:r>
        <w:t xml:space="preserve">temeljem </w:t>
      </w:r>
      <w:r w:rsidRPr="006845B2">
        <w:t xml:space="preserve">čl. </w:t>
      </w:r>
      <w:r>
        <w:t>94</w:t>
      </w:r>
      <w:r w:rsidRPr="006845B2">
        <w:t>.</w:t>
      </w:r>
      <w:r>
        <w:t xml:space="preserve"> SZ-a i čl. 8. vezano uz čl. 13. st. 1. Uredbe te čl. 15. Uredbe, </w:t>
      </w:r>
      <w:r w:rsidR="001E275E">
        <w:t>odlučeno je kao u izreci.</w:t>
      </w:r>
    </w:p>
    <w:p w:rsidRDefault="000C3EE3" w:rsidP="001E275E" w:rsidR="000C3EE3">
      <w:pPr>
        <w:jc w:val="both"/>
      </w:pPr>
    </w:p>
    <w:p w:rsidRDefault="003573E1" w:rsidP="00E97C01" w:rsidR="00D57C1C">
      <w:pPr>
        <w:jc w:val="both"/>
      </w:pPr>
      <w:r>
        <w:tab/>
      </w:r>
      <w:r w:rsidR="00E97C01">
        <w:tab/>
      </w:r>
      <w:r w:rsidR="00E97C01">
        <w:tab/>
      </w:r>
      <w:r w:rsidR="00E97C01">
        <w:tab/>
      </w:r>
      <w:r w:rsidR="00E97C01">
        <w:tab/>
      </w:r>
      <w:r w:rsidR="00D57C1C" w:rsidRPr="007D0CE7">
        <w:t xml:space="preserve">U Pazinu, </w:t>
      </w:r>
      <w:r w:rsidR="000C3EE3">
        <w:t>18</w:t>
      </w:r>
      <w:r w:rsidR="00964990" w:rsidRPr="007D0CE7">
        <w:t>.</w:t>
      </w:r>
      <w:r w:rsidR="00C9335F" w:rsidRPr="007D0CE7">
        <w:t xml:space="preserve"> </w:t>
      </w:r>
      <w:r w:rsidR="00E97C01">
        <w:t>s</w:t>
      </w:r>
      <w:r w:rsidR="000C3EE3">
        <w:t>tudenog</w:t>
      </w:r>
      <w:r w:rsidR="00473C77" w:rsidRPr="007D0CE7">
        <w:t xml:space="preserve"> </w:t>
      </w:r>
      <w:r w:rsidR="00C44E6E" w:rsidRPr="007D0CE7">
        <w:t xml:space="preserve"> 201</w:t>
      </w:r>
      <w:r>
        <w:t>6</w:t>
      </w:r>
      <w:r w:rsidR="00C44E6E" w:rsidRPr="007D0CE7">
        <w:t>.</w:t>
      </w:r>
    </w:p>
    <w:p w:rsidRDefault="001E275E" w:rsidP="00E97C01" w:rsidR="001E275E" w:rsidRPr="007D0CE7">
      <w:pPr>
        <w:jc w:val="both"/>
      </w:pPr>
    </w:p>
    <w:p w:rsidRDefault="00D57C1C" w:rsidP="00D57C1C" w:rsidR="00D57C1C" w:rsidRPr="007D0CE7">
      <w:pPr>
        <w:jc w:val="both"/>
      </w:pPr>
      <w:r w:rsidRPr="007D0CE7">
        <w:tab/>
      </w:r>
      <w:r w:rsidRPr="007D0CE7">
        <w:tab/>
      </w:r>
      <w:r w:rsidRPr="007D0CE7">
        <w:tab/>
      </w:r>
      <w:r w:rsidRPr="007D0CE7">
        <w:tab/>
      </w:r>
      <w:r w:rsidRPr="007D0CE7">
        <w:tab/>
      </w:r>
      <w:r w:rsidRPr="007D0CE7">
        <w:tab/>
      </w:r>
      <w:r w:rsidRPr="007D0CE7">
        <w:tab/>
      </w:r>
      <w:r w:rsidRPr="007D0CE7">
        <w:tab/>
      </w:r>
      <w:r w:rsidRPr="007D0CE7">
        <w:tab/>
      </w:r>
      <w:r w:rsidRPr="007D0CE7">
        <w:tab/>
        <w:t>Stečajni sudac</w:t>
      </w:r>
    </w:p>
    <w:p w:rsidRDefault="00D57C1C" w:rsidP="00D57C1C" w:rsidR="00473C77" w:rsidRPr="007D0CE7">
      <w:pPr>
        <w:jc w:val="both"/>
      </w:pPr>
      <w:r w:rsidRPr="007D0CE7">
        <w:tab/>
      </w:r>
      <w:r w:rsidRPr="007D0CE7">
        <w:tab/>
      </w:r>
      <w:r w:rsidRPr="007D0CE7">
        <w:tab/>
      </w:r>
      <w:r w:rsidRPr="007D0CE7">
        <w:tab/>
      </w:r>
      <w:r w:rsidRPr="007D0CE7">
        <w:tab/>
      </w:r>
      <w:r w:rsidRPr="007D0CE7">
        <w:tab/>
      </w:r>
      <w:r w:rsidRPr="007D0CE7">
        <w:tab/>
      </w:r>
      <w:r w:rsidRPr="007D0CE7">
        <w:tab/>
      </w:r>
      <w:r w:rsidRPr="007D0CE7">
        <w:tab/>
      </w:r>
      <w:r w:rsidRPr="007D0CE7">
        <w:tab/>
        <w:t xml:space="preserve"> </w:t>
      </w:r>
    </w:p>
    <w:p w:rsidRDefault="00473C77" w:rsidP="00473C77" w:rsidR="00D57C1C" w:rsidRPr="007D0CE7">
      <w:pPr>
        <w:ind w:left="7080"/>
        <w:jc w:val="both"/>
      </w:pPr>
      <w:r w:rsidRPr="007D0CE7">
        <w:t xml:space="preserve">   Ivan Dujić</w:t>
      </w:r>
      <w:r w:rsidR="00A452E6">
        <w:t>, v.r.</w:t>
      </w:r>
    </w:p>
    <w:p w:rsidRDefault="00C32D67" w:rsidP="00D57C1C" w:rsidR="00C32D67">
      <w:pPr>
        <w:jc w:val="both"/>
      </w:pPr>
    </w:p>
    <w:p w:rsidRDefault="001E275E" w:rsidP="00D57C1C" w:rsidR="001E275E">
      <w:pPr>
        <w:jc w:val="both"/>
      </w:pPr>
    </w:p>
    <w:p w:rsidRDefault="001E275E" w:rsidP="00D57C1C" w:rsidR="001E275E">
      <w:pPr>
        <w:jc w:val="both"/>
      </w:pPr>
    </w:p>
    <w:p w:rsidRDefault="001E275E" w:rsidP="00D57C1C" w:rsidR="001E275E">
      <w:pPr>
        <w:jc w:val="both"/>
      </w:pPr>
    </w:p>
    <w:p w:rsidRDefault="00D57C1C" w:rsidP="00D57C1C" w:rsidR="00D57C1C" w:rsidRPr="007D0CE7">
      <w:pPr>
        <w:jc w:val="both"/>
      </w:pPr>
      <w:r w:rsidRPr="007D0CE7">
        <w:t>UPUTA O PRAVNOM LIJEKU</w:t>
      </w:r>
    </w:p>
    <w:p w:rsidRDefault="00D57C1C" w:rsidP="00C32D67" w:rsidR="00D04156" w:rsidRPr="007D0CE7">
      <w:pPr>
        <w:jc w:val="both"/>
      </w:pPr>
      <w:r w:rsidRPr="007D0CE7">
        <w:tab/>
      </w:r>
      <w:r w:rsidR="00C32D67">
        <w:t>Protiv ovog rješenja pravo na žalbu imaju stečajni upravitelj i svaki stečajni vjerovnik (čl. 94. st. 5. SZ-a)</w:t>
      </w:r>
      <w:r w:rsidR="00975409" w:rsidRPr="007D0CE7">
        <w:t xml:space="preserve"> u roku </w:t>
      </w:r>
      <w:r w:rsidR="00C32D67">
        <w:t xml:space="preserve">osam </w:t>
      </w:r>
      <w:r w:rsidR="00975409" w:rsidRPr="007D0CE7">
        <w:t xml:space="preserve">dana </w:t>
      </w:r>
      <w:r w:rsidR="00C32D67" w:rsidRPr="00C32D67">
        <w:t>od dana dostave, a dostava se smatra obavljenom istekom osmoga dana od dana objave pismena na mrežnoj stranici e-Oglasna ploča sudova (čl. 12. SZ-a).</w:t>
      </w:r>
      <w:r w:rsidR="00C32D67">
        <w:t xml:space="preserve">  </w:t>
      </w:r>
      <w:r w:rsidR="00975409" w:rsidRPr="007D0CE7">
        <w:t>Žalba se podnosi putem ovog suda u 3 istovjetna primjerka, a o žalbi odlučuje Visoki trgovački sud Republike Hrvatske.</w:t>
      </w:r>
    </w:p>
    <w:p w:rsidRDefault="003E7F85" w:rsidP="00D57C1C" w:rsidR="003E7F85" w:rsidRPr="007D0CE7">
      <w:pPr>
        <w:jc w:val="both"/>
      </w:pPr>
      <w:r w:rsidRPr="007D0CE7">
        <w:tab/>
      </w:r>
    </w:p>
    <w:p w:rsidRDefault="003E7F85" w:rsidP="00D57C1C" w:rsidR="003E7F85" w:rsidRPr="007D0CE7">
      <w:pPr>
        <w:jc w:val="both"/>
      </w:pPr>
    </w:p>
    <w:p w:rsidRDefault="00D57C1C" w:rsidP="00D57C1C" w:rsidR="00D57C1C" w:rsidRPr="007D0CE7">
      <w:pPr>
        <w:jc w:val="both"/>
      </w:pPr>
      <w:r w:rsidRPr="007D0CE7">
        <w:t>DNA</w:t>
      </w:r>
    </w:p>
    <w:p w:rsidRDefault="00C7108E" w:rsidP="00CF19CB" w:rsidR="00C7108E">
      <w:pPr>
        <w:jc w:val="both"/>
      </w:pPr>
      <w:r>
        <w:t xml:space="preserve">- </w:t>
      </w:r>
      <w:r w:rsidR="00CF19CB">
        <w:t>e -o</w:t>
      </w:r>
      <w:r>
        <w:t xml:space="preserve">glasna ploča suda </w:t>
      </w:r>
      <w:r w:rsidR="003573E1">
        <w:t>(čl. 94. st. 4. SZ-a)</w:t>
      </w:r>
    </w:p>
    <w:p w:rsidRDefault="0007232E" w:rsidP="00D57C1C" w:rsidR="0007232E" w:rsidRPr="007D0CE7">
      <w:pPr>
        <w:jc w:val="both"/>
      </w:pPr>
      <w:r>
        <w:t xml:space="preserve">- </w:t>
      </w:r>
      <w:r w:rsidR="00CF19CB">
        <w:t xml:space="preserve"> </w:t>
      </w:r>
      <w:r>
        <w:t>stečajno</w:t>
      </w:r>
      <w:r w:rsidR="003573E1">
        <w:t>m</w:t>
      </w:r>
      <w:r>
        <w:t xml:space="preserve"> upravitelj</w:t>
      </w:r>
      <w:r w:rsidR="003573E1">
        <w:t>u</w:t>
      </w:r>
    </w:p>
    <w:p w:rsidRDefault="00852134" w:rsidP="001E275E" w:rsidR="00266472" w:rsidRPr="007D0CE7">
      <w:pPr>
        <w:jc w:val="both"/>
      </w:pPr>
      <w:r w:rsidRPr="007D0CE7">
        <w:t xml:space="preserve"> </w:t>
      </w:r>
    </w:p>
    <w:p w:rsidRDefault="00266472" w:rsidP="00CF19CB" w:rsidR="00266472" w:rsidRPr="007D0CE7">
      <w:pPr>
        <w:jc w:val="both"/>
      </w:pPr>
    </w:p>
    <w:sectPr w:rsidSect="009F0A1B" w:rsidR="00266472" w:rsidRPr="007D0CE7">
      <w:headerReference w:type="even" r:id="rId11"/>
      <w:headerReference w:type="default" r:id="rId12"/>
      <w:headerReference w:type="first" r:id="rId13"/>
      <w:pgSz w:h="16838" w:w="11906"/>
      <w:pgMar w:gutter="0" w:footer="709" w:header="709" w:left="1418" w:bottom="992"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1EA8" w:rsidR="00161EA8">
      <w:r>
        <w:separator/>
      </w:r>
    </w:p>
  </w:endnote>
  <w:endnote w:id="0" w:type="continuationSeparator">
    <w:p w:rsidRDefault="00161EA8" w:rsidR="00161E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1EA8" w:rsidR="00161EA8">
      <w:r>
        <w:separator/>
      </w:r>
    </w:p>
  </w:footnote>
  <w:footnote w:id="0" w:type="continuationSeparator">
    <w:p w:rsidRDefault="00161EA8" w:rsidR="00161E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6C64" w:rsidR="00C16C64">
    <w:pPr>
      <w:pStyle w:val="Zaglavlje"/>
    </w:pPr>
  </w:p>
  <w:p w:rsidRDefault="00C16C64" w:rsidR="00C16C64"/>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52E6">
      <w:rPr>
        <w:rStyle w:val="Brojstranice"/>
        <w:noProof/>
      </w:rPr>
      <w:t>4</w:t>
    </w:r>
    <w:r>
      <w:rPr>
        <w:rStyle w:val="Brojstranice"/>
      </w:rPr>
      <w:fldChar w:fldCharType="end"/>
    </w:r>
  </w:p>
  <w:p w:rsidRDefault="00C16C64" w:rsidR="00C16C64">
    <w:r>
      <w:tab/>
    </w:r>
    <w:r>
      <w:tab/>
    </w:r>
    <w:r>
      <w:tab/>
    </w:r>
    <w:r>
      <w:tab/>
    </w:r>
    <w:r>
      <w:tab/>
    </w:r>
    <w:r>
      <w:tab/>
    </w:r>
    <w:r>
      <w:tab/>
    </w:r>
    <w:r>
      <w:tab/>
    </w:r>
    <w:r w:rsidR="001E275E">
      <w:t xml:space="preserve">            </w:t>
    </w:r>
    <w:r w:rsidR="00575C2D" w:rsidRPr="00575C2D">
      <w:t>Posl.br. 10 St-863/16-88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4C03E1" w:rsidR="00C16C64" w:rsidRPr="004C03E1">
    <w:pPr>
      <w:rPr>
        <w:sz w:val="23"/>
        <w:szCs w:val="23"/>
      </w:rPr>
    </w:pP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sidR="00FC4E7A">
      <w:rPr>
        <w:b/>
        <w:sz w:val="23"/>
        <w:szCs w:val="23"/>
      </w:rPr>
      <w:t xml:space="preserve">                </w:t>
    </w:r>
    <w:r w:rsidR="000C1310">
      <w:rPr>
        <w:sz w:val="23"/>
        <w:szCs w:val="23"/>
      </w:rPr>
      <w:t>Posl</w:t>
    </w:r>
    <w:r w:rsidR="00FC4E7A">
      <w:rPr>
        <w:sz w:val="23"/>
        <w:szCs w:val="23"/>
      </w:rPr>
      <w:t>.</w:t>
    </w:r>
    <w:r w:rsidR="000C1310">
      <w:rPr>
        <w:sz w:val="23"/>
        <w:szCs w:val="23"/>
      </w:rPr>
      <w:t>br</w:t>
    </w:r>
    <w:r w:rsidR="00FC4E7A">
      <w:rPr>
        <w:sz w:val="23"/>
        <w:szCs w:val="23"/>
      </w:rPr>
      <w:t>. 10 St-</w:t>
    </w:r>
    <w:r w:rsidR="00575C2D">
      <w:rPr>
        <w:sz w:val="23"/>
        <w:szCs w:val="23"/>
      </w:rPr>
      <w:t>863</w:t>
    </w:r>
    <w:r w:rsidR="00E83CE7">
      <w:rPr>
        <w:sz w:val="23"/>
        <w:szCs w:val="23"/>
      </w:rPr>
      <w:t>/16</w:t>
    </w:r>
    <w:r w:rsidR="000C1310">
      <w:rPr>
        <w:sz w:val="23"/>
        <w:szCs w:val="23"/>
      </w:rPr>
      <w:t>-</w:t>
    </w:r>
    <w:r w:rsidR="00575C2D">
      <w:rPr>
        <w:sz w:val="23"/>
        <w:szCs w:val="23"/>
      </w:rPr>
      <w:t>88</w:t>
    </w:r>
  </w:p>
  <w:p w:rsidRDefault="00C16C64" w:rsidP="004C03E1" w:rsidR="00C16C64" w:rsidRPr="00FB105D">
    <w:pPr>
      <w:rPr>
        <w:b/>
        <w:sz w:val="23"/>
        <w:szCs w:val="23"/>
      </w:rPr>
    </w:pPr>
  </w:p>
  <w:p w:rsidRDefault="00C16C64" w:rsidR="00C16C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3211"/>
    <w:multiLevelType w:val="hybridMultilevel"/>
    <w:tmpl w:val="CD1669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2213C9"/>
    <w:multiLevelType w:val="hybridMultilevel"/>
    <w:tmpl w:val="38A6A436"/>
    <w:lvl w:tplc="C9E2613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311FC0"/>
    <w:multiLevelType w:val="hybridMultilevel"/>
    <w:tmpl w:val="EAC40274"/>
    <w:lvl w:tplc="F968B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98C3D63"/>
    <w:multiLevelType w:val="hybridMultilevel"/>
    <w:tmpl w:val="6D9C790E"/>
    <w:lvl w:tplc="6F9E98B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1BD451B4"/>
    <w:multiLevelType w:val="hybridMultilevel"/>
    <w:tmpl w:val="481E24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2932ABF"/>
    <w:multiLevelType w:val="hybridMultilevel"/>
    <w:tmpl w:val="871263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5626A36"/>
    <w:multiLevelType w:val="hybridMultilevel"/>
    <w:tmpl w:val="41EC70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12111D"/>
    <w:multiLevelType w:val="multilevel"/>
    <w:tmpl w:val="1E0E7444"/>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8">
    <w:nsid w:val="45E054F6"/>
    <w:multiLevelType w:val="hybridMultilevel"/>
    <w:tmpl w:val="BDA03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AF3C8D"/>
    <w:multiLevelType w:val="hybridMultilevel"/>
    <w:tmpl w:val="18689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3E2641E"/>
    <w:multiLevelType w:val="hybridMultilevel"/>
    <w:tmpl w:val="47608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46A630E"/>
    <w:multiLevelType w:val="hybridMultilevel"/>
    <w:tmpl w:val="A3F8E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7F8455F"/>
    <w:multiLevelType w:val="hybridMultilevel"/>
    <w:tmpl w:val="D0BA1F3E"/>
    <w:lvl w:tplc="FEB06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7D464269"/>
    <w:multiLevelType w:val="hybridMultilevel"/>
    <w:tmpl w:val="51D4A1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9"/>
  </w:num>
  <w:num w:numId="3">
    <w:abstractNumId w:val="3"/>
  </w:num>
  <w:num w:numId="4">
    <w:abstractNumId w:val="5"/>
  </w:num>
  <w:num w:numId="5">
    <w:abstractNumId w:val="6"/>
  </w:num>
  <w:num w:numId="6">
    <w:abstractNumId w:val="1"/>
  </w:num>
  <w:num w:numId="7">
    <w:abstractNumId w:val="0"/>
  </w:num>
  <w:num w:numId="8">
    <w:abstractNumId w:val="13"/>
  </w:num>
  <w:num w:numId="9">
    <w:abstractNumId w:val="8"/>
  </w:num>
  <w:num w:numId="10">
    <w:abstractNumId w:val="7"/>
  </w:num>
  <w:num w:numId="11">
    <w:abstractNumId w:val="2"/>
  </w:num>
  <w:num w:numId="12">
    <w:abstractNumId w:val="10"/>
  </w:num>
  <w:num w:numId="13">
    <w:abstractNumId w:val="12"/>
  </w:num>
  <w:num w:numId="1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savePreviewPicture/>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58"/>
    <w:rsid w:val="00005852"/>
    <w:rsid w:val="000129C7"/>
    <w:rsid w:val="0004210E"/>
    <w:rsid w:val="0005279C"/>
    <w:rsid w:val="00052EF3"/>
    <w:rsid w:val="000543CD"/>
    <w:rsid w:val="00061AF7"/>
    <w:rsid w:val="0007232E"/>
    <w:rsid w:val="0007675F"/>
    <w:rsid w:val="000853F0"/>
    <w:rsid w:val="000B3AEB"/>
    <w:rsid w:val="000B7F35"/>
    <w:rsid w:val="000C1310"/>
    <w:rsid w:val="000C3EE3"/>
    <w:rsid w:val="000E0024"/>
    <w:rsid w:val="000F58E0"/>
    <w:rsid w:val="001076C6"/>
    <w:rsid w:val="00107BB3"/>
    <w:rsid w:val="00126D85"/>
    <w:rsid w:val="00133E48"/>
    <w:rsid w:val="0013600B"/>
    <w:rsid w:val="00137792"/>
    <w:rsid w:val="0014006B"/>
    <w:rsid w:val="00151A74"/>
    <w:rsid w:val="001603A8"/>
    <w:rsid w:val="00161EA8"/>
    <w:rsid w:val="00170E38"/>
    <w:rsid w:val="001755AB"/>
    <w:rsid w:val="001766AA"/>
    <w:rsid w:val="00191C08"/>
    <w:rsid w:val="00195DC2"/>
    <w:rsid w:val="001975B7"/>
    <w:rsid w:val="001A1342"/>
    <w:rsid w:val="001B5A99"/>
    <w:rsid w:val="001B6558"/>
    <w:rsid w:val="001D320F"/>
    <w:rsid w:val="001D632A"/>
    <w:rsid w:val="001E275E"/>
    <w:rsid w:val="001E3BF9"/>
    <w:rsid w:val="001E4A9E"/>
    <w:rsid w:val="001F6597"/>
    <w:rsid w:val="00202458"/>
    <w:rsid w:val="002159D9"/>
    <w:rsid w:val="00220FCF"/>
    <w:rsid w:val="00222822"/>
    <w:rsid w:val="0022335F"/>
    <w:rsid w:val="00235DB9"/>
    <w:rsid w:val="0024271E"/>
    <w:rsid w:val="00242840"/>
    <w:rsid w:val="00246916"/>
    <w:rsid w:val="0025310E"/>
    <w:rsid w:val="00263B07"/>
    <w:rsid w:val="00266472"/>
    <w:rsid w:val="002956E4"/>
    <w:rsid w:val="002A1239"/>
    <w:rsid w:val="002A1381"/>
    <w:rsid w:val="002A35B6"/>
    <w:rsid w:val="002A4890"/>
    <w:rsid w:val="002C09AC"/>
    <w:rsid w:val="002C44DB"/>
    <w:rsid w:val="002D05B1"/>
    <w:rsid w:val="002E0A98"/>
    <w:rsid w:val="002E1716"/>
    <w:rsid w:val="002E7F3F"/>
    <w:rsid w:val="002F0E28"/>
    <w:rsid w:val="002F65A6"/>
    <w:rsid w:val="00311401"/>
    <w:rsid w:val="003155DA"/>
    <w:rsid w:val="00316524"/>
    <w:rsid w:val="00334C9D"/>
    <w:rsid w:val="00352596"/>
    <w:rsid w:val="003573E1"/>
    <w:rsid w:val="00361293"/>
    <w:rsid w:val="00372E71"/>
    <w:rsid w:val="0037515F"/>
    <w:rsid w:val="00377880"/>
    <w:rsid w:val="00391633"/>
    <w:rsid w:val="00397FA8"/>
    <w:rsid w:val="003B04C2"/>
    <w:rsid w:val="003B3E81"/>
    <w:rsid w:val="003C371F"/>
    <w:rsid w:val="003D0D25"/>
    <w:rsid w:val="003D4E89"/>
    <w:rsid w:val="003E3E34"/>
    <w:rsid w:val="003E6976"/>
    <w:rsid w:val="003E7F85"/>
    <w:rsid w:val="00410812"/>
    <w:rsid w:val="004245F4"/>
    <w:rsid w:val="004339EF"/>
    <w:rsid w:val="00444728"/>
    <w:rsid w:val="004468A0"/>
    <w:rsid w:val="00453CC9"/>
    <w:rsid w:val="00473C77"/>
    <w:rsid w:val="00485FC8"/>
    <w:rsid w:val="00487FF8"/>
    <w:rsid w:val="00495A6E"/>
    <w:rsid w:val="004A33A8"/>
    <w:rsid w:val="004B0C03"/>
    <w:rsid w:val="004B2E04"/>
    <w:rsid w:val="004C03E1"/>
    <w:rsid w:val="004E641D"/>
    <w:rsid w:val="004F7508"/>
    <w:rsid w:val="005006B0"/>
    <w:rsid w:val="00506843"/>
    <w:rsid w:val="0051318C"/>
    <w:rsid w:val="00517B29"/>
    <w:rsid w:val="00524094"/>
    <w:rsid w:val="00526085"/>
    <w:rsid w:val="00536DAF"/>
    <w:rsid w:val="00545BD4"/>
    <w:rsid w:val="005544EB"/>
    <w:rsid w:val="0055635B"/>
    <w:rsid w:val="0056110A"/>
    <w:rsid w:val="005622DD"/>
    <w:rsid w:val="005636AD"/>
    <w:rsid w:val="00575C2D"/>
    <w:rsid w:val="00581CBE"/>
    <w:rsid w:val="0058729C"/>
    <w:rsid w:val="00590A80"/>
    <w:rsid w:val="00591CD6"/>
    <w:rsid w:val="005A466C"/>
    <w:rsid w:val="005B1A3A"/>
    <w:rsid w:val="005B460E"/>
    <w:rsid w:val="005C144C"/>
    <w:rsid w:val="005E02D3"/>
    <w:rsid w:val="005F468D"/>
    <w:rsid w:val="00600F95"/>
    <w:rsid w:val="00611E69"/>
    <w:rsid w:val="006165B5"/>
    <w:rsid w:val="00616E95"/>
    <w:rsid w:val="00632E30"/>
    <w:rsid w:val="00643065"/>
    <w:rsid w:val="00646A19"/>
    <w:rsid w:val="006845B2"/>
    <w:rsid w:val="00686C47"/>
    <w:rsid w:val="00687E00"/>
    <w:rsid w:val="00690767"/>
    <w:rsid w:val="006A5E5B"/>
    <w:rsid w:val="006B7A50"/>
    <w:rsid w:val="006C2C31"/>
    <w:rsid w:val="006D724B"/>
    <w:rsid w:val="006E0D6B"/>
    <w:rsid w:val="006E0FEE"/>
    <w:rsid w:val="006F3314"/>
    <w:rsid w:val="007045E1"/>
    <w:rsid w:val="0071233C"/>
    <w:rsid w:val="00714290"/>
    <w:rsid w:val="007276AD"/>
    <w:rsid w:val="00771D77"/>
    <w:rsid w:val="00780159"/>
    <w:rsid w:val="007846FF"/>
    <w:rsid w:val="007C40DA"/>
    <w:rsid w:val="007D0370"/>
    <w:rsid w:val="007D0CE7"/>
    <w:rsid w:val="007D52B6"/>
    <w:rsid w:val="007F436C"/>
    <w:rsid w:val="007F44C2"/>
    <w:rsid w:val="007F68E5"/>
    <w:rsid w:val="00810438"/>
    <w:rsid w:val="00811A17"/>
    <w:rsid w:val="00813977"/>
    <w:rsid w:val="008210F4"/>
    <w:rsid w:val="0082784F"/>
    <w:rsid w:val="00830B5E"/>
    <w:rsid w:val="00832BEE"/>
    <w:rsid w:val="00837ACE"/>
    <w:rsid w:val="00842467"/>
    <w:rsid w:val="008517F7"/>
    <w:rsid w:val="00852134"/>
    <w:rsid w:val="00856307"/>
    <w:rsid w:val="00861C05"/>
    <w:rsid w:val="008675C0"/>
    <w:rsid w:val="0087234C"/>
    <w:rsid w:val="00885D29"/>
    <w:rsid w:val="00892961"/>
    <w:rsid w:val="0089541A"/>
    <w:rsid w:val="00895F92"/>
    <w:rsid w:val="0089657A"/>
    <w:rsid w:val="00896BD1"/>
    <w:rsid w:val="008A49C8"/>
    <w:rsid w:val="008A7AB9"/>
    <w:rsid w:val="008C73F5"/>
    <w:rsid w:val="008D0BCC"/>
    <w:rsid w:val="008D2320"/>
    <w:rsid w:val="008E428A"/>
    <w:rsid w:val="008F158A"/>
    <w:rsid w:val="008F53E4"/>
    <w:rsid w:val="009138F9"/>
    <w:rsid w:val="00942134"/>
    <w:rsid w:val="00945587"/>
    <w:rsid w:val="009638C1"/>
    <w:rsid w:val="00964990"/>
    <w:rsid w:val="009717F0"/>
    <w:rsid w:val="00975409"/>
    <w:rsid w:val="009817C4"/>
    <w:rsid w:val="00990289"/>
    <w:rsid w:val="009B35E6"/>
    <w:rsid w:val="009C7324"/>
    <w:rsid w:val="009E26BF"/>
    <w:rsid w:val="009E3360"/>
    <w:rsid w:val="009F0A1B"/>
    <w:rsid w:val="00A02DEC"/>
    <w:rsid w:val="00A0751E"/>
    <w:rsid w:val="00A140AE"/>
    <w:rsid w:val="00A452E6"/>
    <w:rsid w:val="00A46058"/>
    <w:rsid w:val="00A50996"/>
    <w:rsid w:val="00A70288"/>
    <w:rsid w:val="00A72055"/>
    <w:rsid w:val="00A741CB"/>
    <w:rsid w:val="00A8203E"/>
    <w:rsid w:val="00A86EA5"/>
    <w:rsid w:val="00A87E61"/>
    <w:rsid w:val="00AA0F49"/>
    <w:rsid w:val="00AA2C74"/>
    <w:rsid w:val="00AA4396"/>
    <w:rsid w:val="00AA7713"/>
    <w:rsid w:val="00AC58A7"/>
    <w:rsid w:val="00B03E10"/>
    <w:rsid w:val="00B07714"/>
    <w:rsid w:val="00B140BE"/>
    <w:rsid w:val="00B164B0"/>
    <w:rsid w:val="00B27F22"/>
    <w:rsid w:val="00B37480"/>
    <w:rsid w:val="00B414A0"/>
    <w:rsid w:val="00B55EF1"/>
    <w:rsid w:val="00B634DD"/>
    <w:rsid w:val="00B7406B"/>
    <w:rsid w:val="00B92FCB"/>
    <w:rsid w:val="00B97BA0"/>
    <w:rsid w:val="00BA0D57"/>
    <w:rsid w:val="00BA38CC"/>
    <w:rsid w:val="00BB03F2"/>
    <w:rsid w:val="00BC00AD"/>
    <w:rsid w:val="00BC1391"/>
    <w:rsid w:val="00BC7555"/>
    <w:rsid w:val="00BF224C"/>
    <w:rsid w:val="00BF5EAC"/>
    <w:rsid w:val="00C12A4D"/>
    <w:rsid w:val="00C13A3F"/>
    <w:rsid w:val="00C16C64"/>
    <w:rsid w:val="00C24D9B"/>
    <w:rsid w:val="00C32D67"/>
    <w:rsid w:val="00C34504"/>
    <w:rsid w:val="00C374AD"/>
    <w:rsid w:val="00C44E6E"/>
    <w:rsid w:val="00C45679"/>
    <w:rsid w:val="00C47D75"/>
    <w:rsid w:val="00C7108E"/>
    <w:rsid w:val="00C74AB0"/>
    <w:rsid w:val="00C812AC"/>
    <w:rsid w:val="00C930E3"/>
    <w:rsid w:val="00C9335F"/>
    <w:rsid w:val="00C955F6"/>
    <w:rsid w:val="00C962A1"/>
    <w:rsid w:val="00CC37F0"/>
    <w:rsid w:val="00CD2543"/>
    <w:rsid w:val="00CE789C"/>
    <w:rsid w:val="00CF19CB"/>
    <w:rsid w:val="00CF2166"/>
    <w:rsid w:val="00D04156"/>
    <w:rsid w:val="00D10264"/>
    <w:rsid w:val="00D23F98"/>
    <w:rsid w:val="00D30305"/>
    <w:rsid w:val="00D40530"/>
    <w:rsid w:val="00D43E2F"/>
    <w:rsid w:val="00D46578"/>
    <w:rsid w:val="00D5402D"/>
    <w:rsid w:val="00D57C1C"/>
    <w:rsid w:val="00D57EA9"/>
    <w:rsid w:val="00D82EDF"/>
    <w:rsid w:val="00D92F90"/>
    <w:rsid w:val="00D94838"/>
    <w:rsid w:val="00DA0B73"/>
    <w:rsid w:val="00DB7A99"/>
    <w:rsid w:val="00DC268B"/>
    <w:rsid w:val="00DC5DFA"/>
    <w:rsid w:val="00DC6F9B"/>
    <w:rsid w:val="00DD6DDB"/>
    <w:rsid w:val="00DD725C"/>
    <w:rsid w:val="00DE626A"/>
    <w:rsid w:val="00DF1E6B"/>
    <w:rsid w:val="00DF4358"/>
    <w:rsid w:val="00DF4D39"/>
    <w:rsid w:val="00E14BD1"/>
    <w:rsid w:val="00E16915"/>
    <w:rsid w:val="00E21DF6"/>
    <w:rsid w:val="00E24977"/>
    <w:rsid w:val="00E27570"/>
    <w:rsid w:val="00E33AE0"/>
    <w:rsid w:val="00E36EC1"/>
    <w:rsid w:val="00E750AF"/>
    <w:rsid w:val="00E81482"/>
    <w:rsid w:val="00E83CE7"/>
    <w:rsid w:val="00E90B48"/>
    <w:rsid w:val="00E921FD"/>
    <w:rsid w:val="00E9616C"/>
    <w:rsid w:val="00E97068"/>
    <w:rsid w:val="00E97779"/>
    <w:rsid w:val="00E97C01"/>
    <w:rsid w:val="00EA7226"/>
    <w:rsid w:val="00EB3C6C"/>
    <w:rsid w:val="00EB44F2"/>
    <w:rsid w:val="00EB4B43"/>
    <w:rsid w:val="00EC2DCD"/>
    <w:rsid w:val="00ED0B65"/>
    <w:rsid w:val="00ED0DB9"/>
    <w:rsid w:val="00EE34AF"/>
    <w:rsid w:val="00EE6B4A"/>
    <w:rsid w:val="00EF6558"/>
    <w:rsid w:val="00F01F89"/>
    <w:rsid w:val="00F07173"/>
    <w:rsid w:val="00F104A7"/>
    <w:rsid w:val="00F13262"/>
    <w:rsid w:val="00F16061"/>
    <w:rsid w:val="00F21DEB"/>
    <w:rsid w:val="00F27B33"/>
    <w:rsid w:val="00F311DA"/>
    <w:rsid w:val="00F31853"/>
    <w:rsid w:val="00F43D6C"/>
    <w:rsid w:val="00F46D3C"/>
    <w:rsid w:val="00F566FC"/>
    <w:rsid w:val="00F74DD1"/>
    <w:rsid w:val="00F83F9B"/>
    <w:rsid w:val="00F902DF"/>
    <w:rsid w:val="00F96B06"/>
    <w:rsid w:val="00FA5AE9"/>
    <w:rsid w:val="00FB105D"/>
    <w:rsid w:val="00FB4C56"/>
    <w:rsid w:val="00FC4E7A"/>
    <w:rsid w:val="00FC5210"/>
    <w:rsid w:val="00FC6ED4"/>
    <w:rsid w:val="00FD47AB"/>
    <w:rsid w:val="00FD481E"/>
    <w:rsid w:val="00FE3EA6"/>
    <w:rsid w:val="00FF08CB"/>
    <w:rsid w:val="00FF0AD9"/>
    <w:rsid w:val="00FF7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7C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true" w:styleId="f01" w:type="character">
    <w:name w:val="f01"/>
    <w:rsid w:val="001B6558"/>
    <w:rPr>
      <w:rFonts w:cs="Times New Roman" w:hAnsi="Times New Roman" w:asci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balonia" w:type="paragraph">
    <w:name w:val="Balloon Text"/>
    <w:basedOn w:val="Normal"/>
    <w:link w:val="TekstbaloniaChar"/>
    <w:rsid w:val="009F0A1B"/>
    <w:rPr>
      <w:rFonts w:cs="Tahoma" w:hAnsi="Tahoma" w:ascii="Tahoma"/>
      <w:sz w:val="16"/>
      <w:szCs w:val="16"/>
    </w:rPr>
  </w:style>
  <w:style w:customStyle="true" w:styleId="TekstbaloniaChar" w:type="character">
    <w:name w:val="Tekst balončića Char"/>
    <w:basedOn w:val="Zadanifontodlomka"/>
    <w:link w:val="Tekstbalonia"/>
    <w:rsid w:val="009F0A1B"/>
    <w:rPr>
      <w:rFonts w:cs="Tahoma" w:hAnsi="Tahoma" w:ascii="Tahoma"/>
      <w:sz w:val="16"/>
      <w:szCs w:val="16"/>
    </w:rPr>
  </w:style>
  <w:style w:styleId="Tekstrezerviranogmjesta" w:type="character">
    <w:name w:val="Placeholder Text"/>
    <w:basedOn w:val="Zadanifontodlomka"/>
    <w:uiPriority w:val="99"/>
    <w:semiHidden/>
    <w:rsid w:val="00A452E6"/>
    <w:rPr>
      <w:color w:val="808080"/>
      <w:bdr w:space="0" w:sz="0" w:color="auto" w:val="none"/>
      <w:shd w:fill="auto" w:color="auto" w:val="clear"/>
    </w:rPr>
  </w:style>
  <w:style w:customStyle="true" w:styleId="eSPISCCParagraphDefaultFont" w:type="character">
    <w:name w:val="eSPIS_CC_Paragraph Default Font"/>
    <w:basedOn w:val="Zadanifontodlomka"/>
    <w:rsid w:val="00A452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52E6"/>
    <w:rPr>
      <w:bdr w:space="0" w:sz="0" w:color="auto" w:val="none"/>
      <w:shd w:fill="FFFFCC" w:color="auto" w:val="clear"/>
      <w:lang w:val="hr-HR"/>
    </w:rPr>
  </w:style>
  <w:style w:customStyle="true" w:styleId="PozadinaSvijetloCrvena" w:type="character">
    <w:name w:val="Pozadina_SvijetloCrvena"/>
    <w:basedOn w:val="eSPISCCParagraphDefaultFont"/>
    <w:rsid w:val="00A452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52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7C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1" w:styleId="f01" w:type="character">
    <w:name w:val="f01"/>
    <w:rsid w:val="001B6558"/>
    <w:rPr>
      <w:rFonts w:ascii="Times New Roman" w:cs="Times New Roman" w:hAns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balonia" w:type="paragraph">
    <w:name w:val="Balloon Text"/>
    <w:basedOn w:val="Normal"/>
    <w:link w:val="TekstbaloniaChar"/>
    <w:rsid w:val="009F0A1B"/>
    <w:rPr>
      <w:rFonts w:ascii="Tahoma" w:cs="Tahoma" w:hAnsi="Tahoma"/>
      <w:sz w:val="16"/>
      <w:szCs w:val="16"/>
    </w:rPr>
  </w:style>
  <w:style w:customStyle="1" w:styleId="TekstbaloniaChar" w:type="character">
    <w:name w:val="Tekst balončića Char"/>
    <w:basedOn w:val="Zadanifontodlomka"/>
    <w:link w:val="Tekstbalonia"/>
    <w:rsid w:val="009F0A1B"/>
    <w:rPr>
      <w:rFonts w:ascii="Tahoma" w:cs="Tahoma" w:hAnsi="Tahoma"/>
      <w:sz w:val="16"/>
      <w:szCs w:val="16"/>
    </w:rPr>
  </w:style>
  <w:style w:styleId="Tekstrezerviranogmjesta" w:type="character">
    <w:name w:val="Placeholder Text"/>
    <w:basedOn w:val="Zadanifontodlomka"/>
    <w:uiPriority w:val="99"/>
    <w:semiHidden/>
    <w:rsid w:val="00A452E6"/>
    <w:rPr>
      <w:color w:val="808080"/>
      <w:bdr w:color="auto" w:space="0" w:sz="0" w:val="none"/>
      <w:shd w:color="auto" w:fill="auto" w:val="clear"/>
    </w:rPr>
  </w:style>
  <w:style w:customStyle="1" w:styleId="eSPISCCParagraphDefaultFont" w:type="character">
    <w:name w:val="eSPIS_CC_Paragraph Default Font"/>
    <w:basedOn w:val="Zadanifontodlomka"/>
    <w:rsid w:val="00A452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52E6"/>
    <w:rPr>
      <w:bdr w:color="auto" w:space="0" w:sz="0" w:val="none"/>
      <w:shd w:color="auto" w:fill="FFFFCC" w:val="clear"/>
      <w:lang w:val="hr-HR"/>
    </w:rPr>
  </w:style>
  <w:style w:customStyle="1" w:styleId="PozadinaSvijetloCrvena" w:type="character">
    <w:name w:val="Pozadina_SvijetloCrvena"/>
    <w:basedOn w:val="eSPISCCParagraphDefaultFont"/>
    <w:rsid w:val="00A452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52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72203">
      <w:bodyDiv w:val="true"/>
      <w:marLeft w:val="0"/>
      <w:marRight w:val="0"/>
      <w:marTop w:val="0"/>
      <w:marBottom w:val="0"/>
      <w:divBdr>
        <w:top w:space="0" w:sz="0" w:color="auto" w:val="none"/>
        <w:left w:space="0" w:sz="0" w:color="auto" w:val="none"/>
        <w:bottom w:space="0" w:sz="0" w:color="auto" w:val="none"/>
        <w:right w:space="0" w:sz="0" w:color="auto" w:val="none"/>
      </w:divBdr>
    </w:div>
    <w:div w:id="1057508712">
      <w:bodyDiv w:val="true"/>
      <w:marLeft w:val="0"/>
      <w:marRight w:val="0"/>
      <w:marTop w:val="0"/>
      <w:marBottom w:val="0"/>
      <w:divBdr>
        <w:top w:space="0" w:sz="0" w:color="auto" w:val="none"/>
        <w:left w:space="0" w:sz="0" w:color="auto" w:val="none"/>
        <w:bottom w:space="0" w:sz="0" w:color="auto" w:val="none"/>
        <w:right w:space="0" w:sz="0" w:color="auto" w:val="none"/>
      </w:divBdr>
    </w:div>
    <w:div w:id="17314901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7746520">
          <w:marLeft w:val="0"/>
          <w:marRight w:val="0"/>
          <w:marTop w:val="60"/>
          <w:marBottom w:val="0"/>
          <w:divBdr>
            <w:top w:space="0" w:sz="0" w:color="auto" w:val="none"/>
            <w:left w:space="0" w:sz="0" w:color="auto" w:val="none"/>
            <w:bottom w:space="0" w:sz="0" w:color="auto" w:val="none"/>
            <w:right w:space="0" w:sz="0" w:color="auto" w:val="none"/>
          </w:divBdr>
          <w:divsChild>
            <w:div w:id="1896768413">
              <w:marLeft w:val="0"/>
              <w:marRight w:val="0"/>
              <w:marTop w:val="0"/>
              <w:marBottom w:val="0"/>
              <w:divBdr>
                <w:top w:space="0" w:sz="0" w:color="auto" w:val="none"/>
                <w:left w:space="0" w:sz="0" w:color="auto" w:val="none"/>
                <w:bottom w:space="0" w:sz="0" w:color="auto" w:val="none"/>
                <w:right w:space="0" w:sz="0" w:color="auto" w:val="none"/>
              </w:divBdr>
              <w:divsChild>
                <w:div w:id="876162321">
                  <w:marLeft w:val="3750"/>
                  <w:marRight w:val="0"/>
                  <w:marTop w:val="0"/>
                  <w:marBottom w:val="300"/>
                  <w:divBdr>
                    <w:top w:space="0" w:sz="0" w:color="auto" w:val="none"/>
                    <w:left w:space="0" w:sz="0" w:color="auto" w:val="none"/>
                    <w:bottom w:space="0" w:sz="0" w:color="auto" w:val="none"/>
                    <w:right w:space="0" w:sz="0" w:color="auto" w:val="none"/>
                  </w:divBdr>
                  <w:divsChild>
                    <w:div w:id="926501955">
                      <w:marLeft w:val="0"/>
                      <w:marRight w:val="0"/>
                      <w:marTop w:val="0"/>
                      <w:marBottom w:val="0"/>
                      <w:divBdr>
                        <w:top w:space="0" w:sz="0" w:color="auto" w:val="none"/>
                        <w:left w:space="0" w:sz="0" w:color="auto" w:val="none"/>
                        <w:bottom w:space="0" w:sz="0" w:color="auto" w:val="none"/>
                        <w:right w:space="0" w:sz="0" w:color="auto" w:val="none"/>
                      </w:divBdr>
                      <w:divsChild>
                        <w:div w:id="1387874077">
                          <w:marLeft w:val="0"/>
                          <w:marRight w:val="0"/>
                          <w:marTop w:val="0"/>
                          <w:marBottom w:val="0"/>
                          <w:divBdr>
                            <w:top w:space="0" w:sz="0" w:color="auto" w:val="none"/>
                            <w:left w:space="0" w:sz="0" w:color="auto" w:val="none"/>
                            <w:bottom w:space="0" w:sz="0" w:color="auto" w:val="none"/>
                            <w:right w:space="0" w:sz="0" w:color="auto" w:val="none"/>
                          </w:divBdr>
                          <w:divsChild>
                            <w:div w:id="2002735222">
                              <w:marLeft w:val="0"/>
                              <w:marRight w:val="0"/>
                              <w:marTop w:val="0"/>
                              <w:marBottom w:val="0"/>
                              <w:divBdr>
                                <w:top w:space="0" w:sz="0" w:color="auto" w:val="none"/>
                                <w:left w:space="0" w:sz="0" w:color="auto" w:val="none"/>
                                <w:bottom w:space="0" w:sz="0" w:color="auto" w:val="none"/>
                                <w:right w:space="0" w:sz="0" w:color="auto" w:val="none"/>
                              </w:divBdr>
                              <w:divsChild>
                                <w:div w:id="952789943">
                                  <w:marLeft w:val="0"/>
                                  <w:marRight w:val="0"/>
                                  <w:marTop w:val="0"/>
                                  <w:marBottom w:val="0"/>
                                  <w:divBdr>
                                    <w:top w:space="0" w:sz="0" w:color="auto" w:val="none"/>
                                    <w:left w:space="0" w:sz="0" w:color="auto" w:val="none"/>
                                    <w:bottom w:space="0" w:sz="0" w:color="auto" w:val="none"/>
                                    <w:right w:space="0" w:sz="0" w:color="auto" w:val="none"/>
                                  </w:divBdr>
                                  <w:divsChild>
                                    <w:div w:id="1919554833">
                                      <w:marLeft w:val="0"/>
                                      <w:marRight w:val="0"/>
                                      <w:marTop w:val="0"/>
                                      <w:marBottom w:val="0"/>
                                      <w:divBdr>
                                        <w:top w:space="0" w:sz="0" w:color="auto" w:val="none"/>
                                        <w:left w:space="0" w:sz="0" w:color="auto" w:val="none"/>
                                        <w:bottom w:space="0" w:sz="0" w:color="auto" w:val="none"/>
                                        <w:right w:space="0" w:sz="0" w:color="auto" w:val="none"/>
                                      </w:divBdr>
                                      <w:divsChild>
                                        <w:div w:id="1371950832">
                                          <w:marLeft w:val="0"/>
                                          <w:marRight w:val="0"/>
                                          <w:marTop w:val="0"/>
                                          <w:marBottom w:val="0"/>
                                          <w:divBdr>
                                            <w:top w:space="0" w:sz="0" w:color="auto" w:val="none"/>
                                            <w:left w:space="0" w:sz="0" w:color="auto" w:val="none"/>
                                            <w:bottom w:space="0" w:sz="0" w:color="auto" w:val="none"/>
                                            <w:right w:space="0" w:sz="0" w:color="auto" w:val="none"/>
                                          </w:divBdr>
                                          <w:divsChild>
                                            <w:div w:id="1113866577">
                                              <w:marLeft w:val="0"/>
                                              <w:marRight w:val="0"/>
                                              <w:marTop w:val="0"/>
                                              <w:marBottom w:val="0"/>
                                              <w:divBdr>
                                                <w:top w:space="0" w:sz="0" w:color="auto" w:val="none"/>
                                                <w:left w:space="0" w:sz="0" w:color="auto" w:val="none"/>
                                                <w:bottom w:space="0" w:sz="0" w:color="auto" w:val="none"/>
                                                <w:right w:space="0" w:sz="0" w:color="auto" w:val="none"/>
                                              </w:divBdr>
                                            </w:div>
                                            <w:div w:id="1651590011">
                                              <w:marLeft w:val="0"/>
                                              <w:marRight w:val="0"/>
                                              <w:marTop w:val="0"/>
                                              <w:marBottom w:val="0"/>
                                              <w:divBdr>
                                                <w:top w:space="0" w:sz="0" w:color="auto" w:val="none"/>
                                                <w:left w:space="0" w:sz="0" w:color="auto" w:val="none"/>
                                                <w:bottom w:space="0" w:sz="0" w:color="auto" w:val="none"/>
                                                <w:right w:space="0" w:sz="0" w:color="auto" w:val="none"/>
                                              </w:divBdr>
                                            </w:div>
                                            <w:div w:id="1771663904">
                                              <w:marLeft w:val="0"/>
                                              <w:marRight w:val="0"/>
                                              <w:marTop w:val="0"/>
                                              <w:marBottom w:val="0"/>
                                              <w:divBdr>
                                                <w:top w:space="0" w:sz="0" w:color="auto" w:val="none"/>
                                                <w:left w:space="0" w:sz="0" w:color="auto" w:val="none"/>
                                                <w:bottom w:space="0" w:sz="0" w:color="auto" w:val="none"/>
                                                <w:right w:space="0" w:sz="0" w:color="auto" w:val="none"/>
                                              </w:divBdr>
                                            </w:div>
                                            <w:div w:id="184249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7897664">
      <w:bodyDiv w:val="true"/>
      <w:marLeft w:val="0"/>
      <w:marRight w:val="0"/>
      <w:marTop w:val="0"/>
      <w:marBottom w:val="0"/>
      <w:divBdr>
        <w:top w:space="0" w:sz="0" w:color="auto" w:val="none"/>
        <w:left w:space="0" w:sz="0" w:color="auto" w:val="none"/>
        <w:bottom w:space="0" w:sz="0" w:color="auto" w:val="none"/>
        <w:right w:space="0" w:sz="0" w:color="auto" w:val="none"/>
      </w:divBdr>
      <w:divsChild>
        <w:div w:id="1917744616">
          <w:marLeft w:val="0"/>
          <w:marRight w:val="0"/>
          <w:marTop w:val="0"/>
          <w:marBottom w:val="0"/>
          <w:divBdr>
            <w:top w:space="0" w:sz="0" w:color="auto" w:val="none"/>
            <w:left w:space="0" w:sz="0" w:color="auto" w:val="none"/>
            <w:bottom w:space="0" w:sz="0" w:color="auto" w:val="none"/>
            <w:right w:space="0" w:sz="0" w:color="auto" w:val="none"/>
          </w:divBdr>
          <w:divsChild>
            <w:div w:id="1715232734">
              <w:marLeft w:val="0"/>
              <w:marRight w:val="0"/>
              <w:marTop w:val="0"/>
              <w:marBottom w:val="0"/>
              <w:divBdr>
                <w:top w:space="0" w:sz="0" w:color="auto" w:val="none"/>
                <w:left w:space="0" w:sz="0" w:color="auto" w:val="none"/>
                <w:bottom w:space="0" w:sz="0" w:color="auto" w:val="none"/>
                <w:right w:space="0" w:sz="0" w:color="auto" w:val="none"/>
              </w:divBdr>
              <w:divsChild>
                <w:div w:id="1896046768">
                  <w:marLeft w:val="0"/>
                  <w:marRight w:val="0"/>
                  <w:marTop w:val="0"/>
                  <w:marBottom w:val="0"/>
                  <w:divBdr>
                    <w:top w:space="0" w:sz="0" w:color="auto" w:val="none"/>
                    <w:left w:space="0" w:sz="0" w:color="auto" w:val="none"/>
                    <w:bottom w:space="0" w:sz="0" w:color="auto" w:val="none"/>
                    <w:right w:space="0" w:sz="0" w:color="auto" w:val="none"/>
                  </w:divBdr>
                  <w:divsChild>
                    <w:div w:id="808208248">
                      <w:marLeft w:val="0"/>
                      <w:marRight w:val="0"/>
                      <w:marTop w:val="0"/>
                      <w:marBottom w:val="0"/>
                      <w:divBdr>
                        <w:top w:space="0" w:sz="0" w:color="auto" w:val="none"/>
                        <w:left w:space="0" w:sz="0" w:color="auto" w:val="none"/>
                        <w:bottom w:space="0" w:sz="0" w:color="auto" w:val="none"/>
                        <w:right w:space="0" w:sz="0" w:color="auto" w:val="none"/>
                      </w:divBdr>
                      <w:divsChild>
                        <w:div w:id="16556481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018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za nastavak postupka</izvorni_sadrzaj>
    <derivirana_varijabla naziv="DomainObject.Predmet.Opis_1">novi broj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St-863/2016</izvorni_sadrzaj>
    <derivirana_varijabla naziv="DomainObject.Predmet.OznakaBroj_1">St-863/2016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11.10.16. preslik spisa na VTS-u-
dvije su žalbe-pa je 2xelektronski spis slan na VTS da mogu formirati  Pž broja</izvorni_sadrzaj>
    <derivirana_varijabla naziv="DomainObject.Predmet.PrimjedbaSuca_1">11.10.16. preslik spisa na VTS-u-
dvije su žalbe-pa je 2xelektronski spis slan na VTS da mogu formirati  Pž broja</derivirana_varijabla>
  </DomainObject.Predmet.PrimjedbaSuca>
  <DomainObject.Predmet.PrimjedbaUpisnicara>
    <izvorni_sadrzaj/>
    <derivirana_varijabla naziv="DomainObject.Predmet.PrimjedbaUpisnicara_1"/>
  </DomainObject.Predmet.PrimjedbaUpisnicara>
  <DomainObject.Predmet.ProtustrankaFormated>
    <izvorni_sadrzaj>  ELPROM Spo u stečaju, UMAG</izvorni_sadrzaj>
    <derivirana_varijabla naziv="DomainObject.Predmet.ProtustrankaFormated_1">  ELPROM Spo u stečaju, UMAG</derivirana_varijabla>
  </DomainObject.Predmet.ProtustrankaFormated>
  <DomainObject.Predmet.ProtustrankaFormatedOIB>
    <izvorni_sadrzaj>  ELPROM Spo u stečaju, UMAG</izvorni_sadrzaj>
    <derivirana_varijabla naziv="DomainObject.Predmet.ProtustrankaFormatedOIB_1">  ELPROM Spo u stečaju, UMAG</derivirana_varijabla>
  </DomainObject.Predmet.ProtustrankaFormatedOIB>
  <DomainObject.Predmet.ProtustrankaFormatedWithAdress>
    <izvorni_sadrzaj> ELPROM Spo u stečaju, UMAG</izvorni_sadrzaj>
    <derivirana_varijabla naziv="DomainObject.Predmet.ProtustrankaFormatedWithAdress_1"> ELPROM Spo u stečaju, UMAG</derivirana_varijabla>
  </DomainObject.Predmet.ProtustrankaFormatedWithAdress>
  <DomainObject.Predmet.ProtustrankaFormatedWithAdressOIB>
    <izvorni_sadrzaj> ELPROM Spo u stečaju, UMAG</izvorni_sadrzaj>
    <derivirana_varijabla naziv="DomainObject.Predmet.ProtustrankaFormatedWithAdressOIB_1"> ELPROM Spo u stečaju, UMAG</derivirana_varijabla>
  </DomainObject.Predmet.ProtustrankaFormatedWithAdressOIB>
  <DomainObject.Predmet.ProtustrankaWithAdress>
    <izvorni_sadrzaj>ELPROM Spo u stečaju, UMAG </izvorni_sadrzaj>
    <derivirana_varijabla naziv="DomainObject.Predmet.ProtustrankaWithAdress_1">ELPROM Spo u stečaju, UMAG </derivirana_varijabla>
  </DomainObject.Predmet.ProtustrankaWithAdress>
  <DomainObject.Predmet.ProtustrankaWithAdressOIB>
    <izvorni_sadrzaj>ELPROM Spo u stečaju, UMAG</izvorni_sadrzaj>
    <derivirana_varijabla naziv="DomainObject.Predmet.ProtustrankaWithAdressOIB_1">ELPROM Spo u stečaju, UMAG</derivirana_varijabla>
  </DomainObject.Predmet.ProtustrankaWithAdressOIB>
  <DomainObject.Predmet.ProtustrankaNazivFormated>
    <izvorni_sadrzaj>ELPROM Spo u stečaju, UMAG</izvorni_sadrzaj>
    <derivirana_varijabla naziv="DomainObject.Predmet.ProtustrankaNazivFormated_1">ELPROM Spo u stečaju, UMAG</derivirana_varijabla>
  </DomainObject.Predmet.ProtustrankaNazivFormated>
  <DomainObject.Predmet.ProtustrankaNazivFormatedOIB>
    <izvorni_sadrzaj>ELPROM Spo u stečaju, UMAG</izvorni_sadrzaj>
    <derivirana_varijabla naziv="DomainObject.Predmet.ProtustrankaNazivFormatedOIB_1">ELPROM Spo u stečaju, UMAG</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ELPROM s po - u likvidaciji, UMAG</izvorni_sadrzaj>
    <derivirana_varijabla naziv="DomainObject.Predmet.StrankaFormated_1">  ELPROM s po - u likvidaciji, UMAG</derivirana_varijabla>
  </DomainObject.Predmet.StrankaFormated>
  <DomainObject.Predmet.StrankaFormatedOIB>
    <izvorni_sadrzaj>  ELPROM s po - u likvidaciji, UMAG</izvorni_sadrzaj>
    <derivirana_varijabla naziv="DomainObject.Predmet.StrankaFormatedOIB_1">  ELPROM s po - u likvidaciji, UMAG</derivirana_varijabla>
  </DomainObject.Predmet.StrankaFormatedOIB>
  <DomainObject.Predmet.StrankaFormatedWithAdress>
    <izvorni_sadrzaj> ELPROM s po - u likvidaciji, UMAG</izvorni_sadrzaj>
    <derivirana_varijabla naziv="DomainObject.Predmet.StrankaFormatedWithAdress_1"> ELPROM s po - u likvidaciji, UMAG</derivirana_varijabla>
  </DomainObject.Predmet.StrankaFormatedWithAdress>
  <DomainObject.Predmet.StrankaFormatedWithAdressOIB>
    <izvorni_sadrzaj> ELPROM s po - u likvidaciji, UMAG</izvorni_sadrzaj>
    <derivirana_varijabla naziv="DomainObject.Predmet.StrankaFormatedWithAdressOIB_1"> ELPROM s po - u likvidaciji, UMAG</derivirana_varijabla>
  </DomainObject.Predmet.StrankaFormatedWithAdressOIB>
  <DomainObject.Predmet.StrankaWithAdress>
    <izvorni_sadrzaj>ELPROM s po - u likvidaciji, UMAG </izvorni_sadrzaj>
    <derivirana_varijabla naziv="DomainObject.Predmet.StrankaWithAdress_1">ELPROM s po - u likvidaciji, UMAG </derivirana_varijabla>
  </DomainObject.Predmet.StrankaWithAdress>
  <DomainObject.Predmet.StrankaWithAdressOIB>
    <izvorni_sadrzaj>ELPROM s po - u likvidaciji, UMAG</izvorni_sadrzaj>
    <derivirana_varijabla naziv="DomainObject.Predmet.StrankaWithAdressOIB_1">ELPROM s po - u likvidaciji, UMAG</derivirana_varijabla>
  </DomainObject.Predmet.StrankaWithAdressOIB>
  <DomainObject.Predmet.StrankaNazivFormated>
    <izvorni_sadrzaj>ELPROM s po - u likvidaciji, UMAG</izvorni_sadrzaj>
    <derivirana_varijabla naziv="DomainObject.Predmet.StrankaNazivFormated_1">ELPROM s po - u likvidaciji, UMAG</derivirana_varijabla>
  </DomainObject.Predmet.StrankaNazivFormated>
  <DomainObject.Predmet.StrankaNazivFormatedOIB>
    <izvorni_sadrzaj>ELPROM s po - u likvidaciji, UMAG</izvorni_sadrzaj>
    <derivirana_varijabla naziv="DomainObject.Predmet.StrankaNazivFormatedOIB_1">ELPROM s po - u likvidaciji, UMAG</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ELPROM s po - u likvidaciji, UMAG</item>
    </izvorni_sadrzaj>
    <derivirana_varijabla naziv="DomainObject.Predmet.StrankaListFormated_1">
      <item>ELPROM s po - u likvidaciji, UMAG</item>
    </derivirana_varijabla>
  </DomainObject.Predmet.StrankaListFormated>
  <DomainObject.Predmet.StrankaListFormatedOIB>
    <izvorni_sadrzaj>
      <item>ELPROM s po - u likvidaciji, UMAG</item>
    </izvorni_sadrzaj>
    <derivirana_varijabla naziv="DomainObject.Predmet.StrankaListFormatedOIB_1">
      <item>ELPROM s po - u likvidaciji, UMAG</item>
    </derivirana_varijabla>
  </DomainObject.Predmet.StrankaListFormatedOIB>
  <DomainObject.Predmet.StrankaListFormatedWithAdress>
    <izvorni_sadrzaj>
      <item>ELPROM s po - u likvidaciji, UMAG</item>
    </izvorni_sadrzaj>
    <derivirana_varijabla naziv="DomainObject.Predmet.StrankaListFormatedWithAdress_1">
      <item>ELPROM s po - u likvidaciji, UMAG</item>
    </derivirana_varijabla>
  </DomainObject.Predmet.StrankaListFormatedWithAdress>
  <DomainObject.Predmet.StrankaListFormatedWithAdressOIB>
    <izvorni_sadrzaj>
      <item>ELPROM s po - u likvidaciji, UMAG</item>
    </izvorni_sadrzaj>
    <derivirana_varijabla naziv="DomainObject.Predmet.StrankaListFormatedWithAdressOIB_1">
      <item>ELPROM s po - u likvidaciji, UMAG</item>
    </derivirana_varijabla>
  </DomainObject.Predmet.StrankaListFormatedWithAdressOIB>
  <DomainObject.Predmet.StrankaListNazivFormated>
    <izvorni_sadrzaj>
      <item>ELPROM s po - u likvidaciji, UMAG</item>
    </izvorni_sadrzaj>
    <derivirana_varijabla naziv="DomainObject.Predmet.StrankaListNazivFormated_1">
      <item>ELPROM s po - u likvidaciji, UMAG</item>
    </derivirana_varijabla>
  </DomainObject.Predmet.StrankaListNazivFormated>
  <DomainObject.Predmet.StrankaListNazivFormatedOIB>
    <izvorni_sadrzaj>
      <item>ELPROM s po - u likvidaciji, UMAG</item>
    </izvorni_sadrzaj>
    <derivirana_varijabla naziv="DomainObject.Predmet.StrankaListNazivFormatedOIB_1">
      <item>ELPROM s po - u likvidaciji, UMAG</item>
    </derivirana_varijabla>
  </DomainObject.Predmet.StrankaListNazivFormatedOIB>
  <DomainObject.Predmet.ProtuStrankaListFormated>
    <izvorni_sadrzaj>
      <item>ELPROM Spo u stečaju, UMAG</item>
    </izvorni_sadrzaj>
    <derivirana_varijabla naziv="DomainObject.Predmet.ProtuStrankaListFormated_1">
      <item>ELPROM Spo u stečaju, UMAG</item>
    </derivirana_varijabla>
  </DomainObject.Predmet.ProtuStrankaListFormated>
  <DomainObject.Predmet.ProtuStrankaListFormatedOIB>
    <izvorni_sadrzaj>
      <item>ELPROM Spo u stečaju, UMAG</item>
    </izvorni_sadrzaj>
    <derivirana_varijabla naziv="DomainObject.Predmet.ProtuStrankaListFormatedOIB_1">
      <item>ELPROM Spo u stečaju, UMAG</item>
    </derivirana_varijabla>
  </DomainObject.Predmet.ProtuStrankaListFormatedOIB>
  <DomainObject.Predmet.ProtuStrankaListFormatedWithAdress>
    <izvorni_sadrzaj>
      <item>ELPROM Spo u stečaju, UMAG</item>
    </izvorni_sadrzaj>
    <derivirana_varijabla naziv="DomainObject.Predmet.ProtuStrankaListFormatedWithAdress_1">
      <item>ELPROM Spo u stečaju, UMAG</item>
    </derivirana_varijabla>
  </DomainObject.Predmet.ProtuStrankaListFormatedWithAdress>
  <DomainObject.Predmet.ProtuStrankaListFormatedWithAdressOIB>
    <izvorni_sadrzaj>
      <item>ELPROM Spo u stečaju, UMAG</item>
    </izvorni_sadrzaj>
    <derivirana_varijabla naziv="DomainObject.Predmet.ProtuStrankaListFormatedWithAdressOIB_1">
      <item>ELPROM Spo u stečaju, UMAG</item>
    </derivirana_varijabla>
  </DomainObject.Predmet.ProtuStrankaListFormatedWithAdressOIB>
  <DomainObject.Predmet.ProtuStrankaListNazivFormated>
    <izvorni_sadrzaj>
      <item>ELPROM Spo u stečaju, UMAG</item>
    </izvorni_sadrzaj>
    <derivirana_varijabla naziv="DomainObject.Predmet.ProtuStrankaListNazivFormated_1">
      <item>ELPROM Spo u stečaju, UMAG</item>
    </derivirana_varijabla>
  </DomainObject.Predmet.ProtuStrankaListNazivFormated>
  <DomainObject.Predmet.ProtuStrankaListNazivFormatedOIB>
    <izvorni_sadrzaj>
      <item>ELPROM Spo u stečaju, UMAG</item>
    </izvorni_sadrzaj>
    <derivirana_varijabla naziv="DomainObject.Predmet.ProtuStrankaListNazivFormatedOIB_1">
      <item>ELPROM Spo u stečaju, UMAG</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ELPROM s po - u likvidaciji, UMAG</izvorni_sadrzaj>
    <derivirana_varijabla naziv="DomainObject.Predmet.StrankaIDrugi_1">ELPROM s po - u likvidaciji, UMAG</derivirana_varijabla>
  </DomainObject.Predmet.StrankaIDrugi>
  <DomainObject.Predmet.ProtustrankaIDrugi>
    <izvorni_sadrzaj>ELPROM Spo u stečaju, UMAG</izvorni_sadrzaj>
    <derivirana_varijabla naziv="DomainObject.Predmet.ProtustrankaIDrugi_1">ELPROM Spo u stečaju, UMAG</derivirana_varijabla>
  </DomainObject.Predmet.ProtustrankaIDrugi>
  <DomainObject.Predmet.StrankaIDrugiAdressOIB>
    <izvorni_sadrzaj>ELPROM s po - u likvidaciji, UMAG</izvorni_sadrzaj>
    <derivirana_varijabla naziv="DomainObject.Predmet.StrankaIDrugiAdressOIB_1">ELPROM s po - u likvidaciji, UMAG</derivirana_varijabla>
  </DomainObject.Predmet.StrankaIDrugiAdressOIB>
  <DomainObject.Predmet.ProtustrankaIDrugiAdressOIB>
    <izvorni_sadrzaj>ELPROM Spo u stečaju, UMAG</izvorni_sadrzaj>
    <derivirana_varijabla naziv="DomainObject.Predmet.ProtustrankaIDrugiAdressOIB_1">ELPROM Spo u stečaju,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ELPROM Spo u stečaju, UMAG</item>
      <item>ELPROM s po - u likvidaciji, UMAG</item>
    </izvorni_sadrzaj>
    <derivirana_varijabla naziv="DomainObject.Predmet.SudioniciListNaziv_1">
      <item>ELPROM Spo u stečaju, UMAG</item>
      <item>ELPROM s po - u likvidaciji, UMAG</item>
    </derivirana_varijabla>
  </DomainObject.Predmet.SudioniciListNaziv>
  <DomainObject.Predmet.SudioniciListAdressOIB>
    <izvorni_sadrzaj>
      <item>ELPROM Spo u stečaju, UMAG</item>
      <item>ELPROM s po - u likvidaciji, UMAG</item>
    </izvorni_sadrzaj>
    <derivirana_varijabla naziv="DomainObject.Predmet.SudioniciListAdressOIB_1">
      <item>ELPROM Spo u stečaju, UMAG</item>
      <item>ELPROM s po - u likvidaciji,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zvorni_sadrzaj>
    <derivirana_varijabla naziv="DomainObject.Predmet.SudioniciListNazivOIB_1">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B47C2D-9F58-4B14-AEC0-7F86848914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4</properties:Pages>
  <properties:Words>1429</properties:Words>
  <properties:Characters>7822</properties:Characters>
  <properties:Lines>196</properties:Lines>
  <properties:Paragraphs>72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9343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2016-11-18T11:42:00Z</dcterms:created>
  <dc:creator>drabar</dc:creator>
  <cp:lastModifiedBy>Sanja Lakošeljac</cp:lastModifiedBy>
  <cp:lastPrinted>2010-08-27T07:20:00Z</cp:lastPrinted>
  <dcterms:modified xmlns:xsi="http://www.w3.org/2001/XMLSchema-instance" xsi:type="dcterms:W3CDTF">2016-11-18T11:46:00Z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