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70f0" w14:paraId="3b070f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53988">
        <w:t>1943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A3073">
        <w:t>Financijske agencije Regionalni centar Osijek Podružnica Osijek, L. Jagera 3, za pokretanje skraćenog stečajnog postupka nad dužnikom BARANJSKA VILA-UGO d.o.o. OIB: 09859223670, MBS: 030149556, Osijek, S. Radića 42</w:t>
      </w:r>
      <w:r w:rsidR="00753988">
        <w:t xml:space="preserve">, </w:t>
      </w:r>
      <w:r w:rsidR="002F01CE">
        <w:t xml:space="preserve">dana </w:t>
      </w:r>
      <w:r w:rsidR="00BA3073">
        <w:t>31</w:t>
      </w:r>
      <w:r>
        <w:t>.</w:t>
      </w:r>
      <w:r w:rsidR="002635CE"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A3073">
        <w:t>BARANJSKA VILA-UGO d.o.o. OIB: 09859223670, MBS: 030149556, Osijek, S. Radića 42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A3073">
        <w:t>BARANJSKA VILA-UGO d.o.o. OIB: 09859223670, MBS: 030149556, Osijek, S. Radića 42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BA3073">
        <w:t>Regionalni centar Osijek Podružnica Osijek,</w:t>
      </w:r>
      <w:r w:rsidR="002F01CE">
        <w:t xml:space="preserve"> podnijela </w:t>
      </w:r>
      <w:r>
        <w:t xml:space="preserve">je dana </w:t>
      </w:r>
      <w:r w:rsidR="00BA3073">
        <w:t>30</w:t>
      </w:r>
      <w:r w:rsidR="00EA2643">
        <w:t>. rujna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753988">
        <w:t>5</w:t>
      </w:r>
      <w:r w:rsidR="00D6035C">
        <w:t>-</w:t>
      </w:r>
      <w:r w:rsidR="00BA3073">
        <w:t>12084</w:t>
      </w:r>
      <w:r w:rsidR="007176DF">
        <w:t xml:space="preserve"> </w:t>
      </w:r>
      <w:r w:rsidR="00BA3073">
        <w:t>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A3073">
        <w:t>BARANJSKA VILA-UGO d.o.o. OIB: 09859223670, MBS: 030149556, Osijek, S. Radića 42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BA3073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BA3073">
        <w:t>2270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A3073">
        <w:t>31</w:t>
      </w:r>
      <w:r w:rsidR="002635CE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53988">
        <w:t>15</w:t>
      </w:r>
      <w:r w:rsidR="00EA2643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716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BA3073">
      <w:t>2270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67168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53988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3073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71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71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1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1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71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71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1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1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St-2270/2016</izvorni_sadrzaj>
    <derivirana_varijabla naziv="DomainObject.Predmet.OznakaBroj_1">St-2270/2016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BARANJSKA VILA-UGO d.o.o. za ugostiteljstvo, turizam i trgovinu</izvorni_sadrzaj>
    <derivirana_varijabla naziv="DomainObject.Predmet.ProtustrankaFormated_1">  BARANJSKA VILA-UGO d.o.o. za ugostiteljstvo, turizam i trgovinu</derivirana_varijabla>
  </DomainObject.Predmet.ProtustrankaFormated>
  <DomainObject.Predmet.ProtustrankaFormatedOIB>
    <izvorni_sadrzaj>  BARANJSKA VILA-UGO d.o.o. za ugostiteljstvo, turizam i trgovinu, OIB 09859223670</izvorni_sadrzaj>
    <derivirana_varijabla naziv="DomainObject.Predmet.ProtustrankaFormatedOIB_1">  BARANJSKA VILA-UGO d.o.o. za ugostiteljstvo, turizam i trgovinu, OIB 09859223670</derivirana_varijabla>
  </DomainObject.Predmet.ProtustrankaFormatedOIB>
  <DomainObject.Predmet.ProtustrankaFormatedWithAdress>
    <izvorni_sadrzaj> BARANJSKA VILA-UGO d.o.o. za ugostiteljstvo, turizam i trgovinu, Stjepana Radića 42 , 31000 Osijek</izvorni_sadrzaj>
    <derivirana_varijabla naziv="DomainObject.Predmet.ProtustrankaFormatedWithAdress_1"> BARANJSKA VILA-UGO d.o.o. za ugostiteljstvo, turizam i trgovinu, Stjepana Radića 42 , 31000 Osijek</derivirana_varijabla>
  </DomainObject.Predmet.ProtustrankaFormatedWithAdress>
  <DomainObject.Predmet.ProtustrankaFormatedWithAdressOIB>
    <izvorni_sadrzaj> BARANJSKA VILA-UGO d.o.o. za ugostiteljstvo, turizam i trgovinu, OIB 09859223670, Stjepana Radića 42 , 31000 Osijek</izvorni_sadrzaj>
    <derivirana_varijabla naziv="DomainObject.Predmet.ProtustrankaFormatedWithAdressOIB_1"> BARANJSKA VILA-UGO d.o.o. za ugostiteljstvo, turizam i trgovinu, OIB 09859223670, Stjepana Radića 42 , 31000 Osijek</derivirana_varijabla>
  </DomainObject.Predmet.ProtustrankaFormatedWithAdressOIB>
  <DomainObject.Predmet.ProtustrankaWithAdress>
    <izvorni_sadrzaj>BARANJSKA VILA-UGO d.o.o. za ugostiteljstvo, turizam i trgovinu Stjepana Radića 42 , 31000 Osijek</izvorni_sadrzaj>
    <derivirana_varijabla naziv="DomainObject.Predmet.ProtustrankaWithAdress_1">BARANJSKA VILA-UGO d.o.o. za ugostiteljstvo, turizam i trgovinu Stjepana Radića 42 , 31000 Osijek</derivirana_varijabla>
  </DomainObject.Predmet.ProtustrankaWithAdress>
  <DomainObject.Predmet.ProtustrankaWithAdressOIB>
    <izvorni_sadrzaj>BARANJSKA VILA-UGO d.o.o. za ugostiteljstvo, turizam i trgovinu, OIB 09859223670, Stjepana Radića 42 , 31000 Osijek</izvorni_sadrzaj>
    <derivirana_varijabla naziv="DomainObject.Predmet.ProtustrankaWithAdressOIB_1">BARANJSKA VILA-UGO d.o.o. za ugostiteljstvo, turizam i trgovinu, OIB 09859223670, Stjepana Radića 42 , 31000 Osijek</derivirana_varijabla>
  </DomainObject.Predmet.ProtustrankaWithAdressOIB>
  <DomainObject.Predmet.ProtustrankaNazivFormated>
    <izvorni_sadrzaj>BARANJSKA VILA-UGO d.o.o. za ugostiteljstvo, turizam i trgovinu</izvorni_sadrzaj>
    <derivirana_varijabla naziv="DomainObject.Predmet.ProtustrankaNazivFormated_1">BARANJSKA VILA-UGO d.o.o. za ugostiteljstvo, turizam i trgovinu</derivirana_varijabla>
  </DomainObject.Predmet.ProtustrankaNazivFormated>
  <DomainObject.Predmet.ProtustrankaNazivFormatedOIB>
    <izvorni_sadrzaj>BARANJSKA VILA-UGO d.o.o. za ugostiteljstvo, turizam i trgovinu, OIB 09859223670</izvorni_sadrzaj>
    <derivirana_varijabla naziv="DomainObject.Predmet.ProtustrankaNazivFormatedOIB_1">BARANJSKA VILA-UGO d.o.o. za ugostiteljstvo, turizam i trgovinu, OIB 09859223670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BARANJSKA VILA-UGO d.o.o. za ugostiteljstvo, turizam i trgovinu</item>
    </izvorni_sadrzaj>
    <derivirana_varijabla naziv="DomainObject.Predmet.ProtuStrankaListFormated_1">
      <item>BARANJSKA VILA-UGO d.o.o. za ugostiteljstvo, turizam i trgovinu</item>
    </derivirana_varijabla>
  </DomainObject.Predmet.ProtuStrankaListFormated>
  <DomainObject.Predmet.ProtuStrankaListFormatedOIB>
    <izvorni_sadrzaj>
      <item>BARANJSKA VILA-UGO d.o.o. za ugostiteljstvo, turizam i trgovinu, OIB 09859223670</item>
    </izvorni_sadrzaj>
    <derivirana_varijabla naziv="DomainObject.Predmet.ProtuStrankaListFormatedOIB_1">
      <item>BARANJSKA VILA-UGO d.o.o. za ugostiteljstvo, turizam i trgovinu, OIB 09859223670</item>
    </derivirana_varijabla>
  </DomainObject.Predmet.ProtuStrankaListFormatedOIB>
  <DomainObject.Predmet.ProtuStrankaListFormatedWithAdress>
    <izvorni_sadrzaj>
      <item>BARANJSKA VILA-UGO d.o.o. za ugostiteljstvo, turizam i trgovinu, Stjepana Radića 42 , 31000 Osijek</item>
    </izvorni_sadrzaj>
    <derivirana_varijabla naziv="DomainObject.Predmet.ProtuStrankaListFormatedWithAdress_1">
      <item>BARANJSKA VILA-UGO d.o.o. za ugostiteljstvo, turizam i trgovinu, Stjepana Radića 42 , 31000 Osijek</item>
    </derivirana_varijabla>
  </DomainObject.Predmet.ProtuStrankaListFormatedWithAdress>
  <DomainObject.Predmet.ProtuStrankaListFormatedWithAdressOIB>
    <izvorni_sadrzaj>
      <item>BARANJSKA VILA-UGO d.o.o. za ugostiteljstvo, turizam i trgovinu, OIB 09859223670, Stjepana Radića 42 , 31000 Osijek</item>
    </izvorni_sadrzaj>
    <derivirana_varijabla naziv="DomainObject.Predmet.ProtuStrankaListFormatedWithAdressOIB_1">
      <item>BARANJSKA VILA-UGO d.o.o. za ugostiteljstvo, turizam i trgovinu, OIB 09859223670, Stjepana Radića 42 , 31000 Osijek</item>
    </derivirana_varijabla>
  </DomainObject.Predmet.ProtuStrankaListFormatedWithAdressOIB>
  <DomainObject.Predmet.ProtuStrankaListNazivFormated>
    <izvorni_sadrzaj>
      <item>BARANJSKA VILA-UGO d.o.o. za ugostiteljstvo, turizam i trgovinu</item>
    </izvorni_sadrzaj>
    <derivirana_varijabla naziv="DomainObject.Predmet.ProtuStrankaListNazivFormated_1">
      <item>BARANJSKA VILA-UGO d.o.o. za ugostiteljstvo, turizam i trgovinu</item>
    </derivirana_varijabla>
  </DomainObject.Predmet.ProtuStrankaListNazivFormated>
  <DomainObject.Predmet.ProtuStrankaListNazivFormatedOIB>
    <izvorni_sadrzaj>
      <item>BARANJSKA VILA-UGO d.o.o. za ugostiteljstvo, turizam i trgovinu, OIB 09859223670</item>
    </izvorni_sadrzaj>
    <derivirana_varijabla naziv="DomainObject.Predmet.ProtuStrankaListNazivFormatedOIB_1">
      <item>BARANJSKA VILA-UGO d.o.o. za ugostiteljstvo, turizam i trgovinu, OIB 09859223670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BARANJSKA VILA-UGO d.o.o. za ugostiteljstvo, turizam i trgovinu</izvorni_sadrzaj>
    <derivirana_varijabla naziv="DomainObject.Predmet.ProtustrankaIDrugi_1">BARANJSKA VILA-UGO d.o.o.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BARANJSKA VILA-UGO d.o.o. za ugostiteljstvo, turizam i trgovinu, OIB 09859223670, Stjepana Radića 42 , 31000 Osijek</izvorni_sadrzaj>
    <derivirana_varijabla naziv="DomainObject.Predmet.ProtustrankaIDrugiAdressOIB_1">BARANJSKA VILA-UGO d.o.o. za ugostiteljstvo, turizam i trgovinu, OIB 09859223670, Stjepana Radića 42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BARANJSKA VILA-UGO d.o.o. za ugostiteljstvo, turizam i trgovinu</item>
    </izvorni_sadrzaj>
    <derivirana_varijabla naziv="DomainObject.Predmet.SudioniciListNaziv_1">
      <item>FINA RC OSIJEK</item>
      <item>BARANJSKA VILA-UGO d.o.o. za ugostiteljstvo, turizam i trgovinu</item>
    </derivirana_varijabla>
  </DomainObject.Predmet.SudioniciListNaziv>
  <DomainObject.Predmet.SudioniciListAdressOIB>
    <izvorni_sadrzaj>
      <item>FINA RC OSIJEK, OIB 85821130368</item>
      <item>BARANJSKA VILA-UGO d.o.o. za ugostiteljstvo, turizam i trgovinu, OIB 09859223670, Stjepana Radića 42 ,31000 Osijek</item>
    </izvorni_sadrzaj>
    <derivirana_varijabla naziv="DomainObject.Predmet.SudioniciListAdressOIB_1">
      <item>FINA RC OSIJEK, OIB 85821130368</item>
      <item>BARANJSKA VILA-UGO d.o.o. za ugostiteljstvo, turizam i trgovinu, OIB 09859223670, Stjepana Radića 42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09859223670</item>
    </izvorni_sadrzaj>
    <derivirana_varijabla naziv="DomainObject.Predmet.SudioniciListNazivOIB_1">
      <item>, OIB 85821130368</item>
      <item>, OIB 09859223670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5F1C2-65B1-4AFD-AB11-55079F55C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2209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2017-01-31T11:24:00Z</dcterms:created>
  <dc:creator>korisnik</dc:creator>
  <cp:lastModifiedBy>Snježana Andrijanić</cp:lastModifiedBy>
  <cp:lastPrinted>2017-01-31T11:21:00Z</cp:lastPrinted>
  <dcterms:modified xmlns:xsi="http://www.w3.org/2001/XMLSchema-instance" xsi:type="dcterms:W3CDTF">2017-01-31T11:25:00Z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