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e510" w14:paraId="06ce51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D16D7F" w:rsidRPr="00D16D7F">
        <w:t xml:space="preserve">MELADA j.d.o.o., </w:t>
      </w:r>
      <w:r w:rsidR="00D16D7F">
        <w:t xml:space="preserve">sa sjedištem u </w:t>
      </w:r>
      <w:r w:rsidR="00D16D7F" w:rsidRPr="00D16D7F">
        <w:t>Zad</w:t>
      </w:r>
      <w:r w:rsidR="00D16D7F">
        <w:t>ru</w:t>
      </w:r>
      <w:r w:rsidR="00D16D7F" w:rsidRPr="00D16D7F">
        <w:t>, Benka Benkovića 1b, OIB: 32436659467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3481D">
        <w:t>3</w:t>
      </w:r>
      <w:r>
        <w:t xml:space="preserve">. </w:t>
      </w:r>
      <w:r w:rsidR="00D16D7F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D16D7F">
        <w:t>23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16D7F" w:rsidRPr="00D16D7F">
        <w:t xml:space="preserve">MELADA j.d.o.o., </w:t>
      </w:r>
      <w:r w:rsidR="00D16D7F">
        <w:t xml:space="preserve">sa sjedištem u Zadru,  </w:t>
      </w:r>
      <w:r w:rsidR="00D16D7F" w:rsidRPr="00D16D7F">
        <w:t>Benka Benkovića 1b, OIB: 32436659467</w:t>
      </w:r>
      <w:r w:rsidR="00D16D7F">
        <w:t xml:space="preserve">, </w:t>
      </w:r>
      <w:r>
        <w:t xml:space="preserve">na temelju neizvršenih osnova za plaćanje iznosi </w:t>
      </w:r>
      <w:r w:rsidR="00D16D7F">
        <w:t>1</w:t>
      </w:r>
      <w:r w:rsidR="0093481D">
        <w:t>7.</w:t>
      </w:r>
      <w:r w:rsidR="00D16D7F">
        <w:t>899</w:t>
      </w:r>
      <w:r w:rsidR="0093481D">
        <w:t>,</w:t>
      </w:r>
      <w:r w:rsidR="00D16D7F">
        <w:t>67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561489">
        <w:t>osob</w:t>
      </w:r>
      <w:r w:rsidR="00D16D7F">
        <w:t>a</w:t>
      </w:r>
      <w:r w:rsidR="00561489">
        <w:t xml:space="preserve"> ovlašten</w:t>
      </w:r>
      <w:r w:rsidR="00D16D7F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D16D7F">
        <w:t>Bernardo Skroče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D16D7F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16D7F">
        <w:t>23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825D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St-111</w:t>
    </w:r>
    <w:r w:rsidR="00D16D7F">
      <w:t>3</w:t>
    </w:r>
    <w:r>
      <w:t>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-111</w:t>
    </w:r>
    <w:r w:rsidR="00D16D7F">
      <w:t>3</w:t>
    </w:r>
    <w:r>
      <w:t>/16-7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7116F"/>
    <w:rsid w:val="003825D0"/>
    <w:rsid w:val="00447958"/>
    <w:rsid w:val="004635D5"/>
    <w:rsid w:val="00561489"/>
    <w:rsid w:val="005F67DA"/>
    <w:rsid w:val="006A66B9"/>
    <w:rsid w:val="006D742B"/>
    <w:rsid w:val="006E6B12"/>
    <w:rsid w:val="00740442"/>
    <w:rsid w:val="008337B7"/>
    <w:rsid w:val="0093481D"/>
    <w:rsid w:val="00990A98"/>
    <w:rsid w:val="009E2467"/>
    <w:rsid w:val="00A32F79"/>
    <w:rsid w:val="00D16D7F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MELADA j.d.o.o. za ugostiteljstvo</izvorni_sadrzaj>
    <derivirana_varijabla naziv="DomainObject.Predmet.ProtustrankaFormated_1">  MELADA j.d.o.o. za ugostiteljstvo</derivirana_varijabla>
  </DomainObject.Predmet.ProtustrankaFormated>
  <DomainObject.Predmet.ProtustrankaFormatedOIB>
    <izvorni_sadrzaj>  MELADA j.d.o.o. za ugostiteljstvo, OIB 32436659467</izvorni_sadrzaj>
    <derivirana_varijabla naziv="DomainObject.Predmet.ProtustrankaFormatedOIB_1">  MELADA j.d.o.o. za ugostiteljstvo, OIB 32436659467</derivirana_varijabla>
  </DomainObject.Predmet.ProtustrankaFormatedOIB>
  <DomainObject.Predmet.ProtustrankaFormatedWithAdress>
    <izvorni_sadrzaj> MELADA j.d.o.o. za ugostiteljstvo, Benka Benkovića 1/b, 23000 Zadar</izvorni_sadrzaj>
    <derivirana_varijabla naziv="DomainObject.Predmet.ProtustrankaFormatedWithAdress_1"> MELADA j.d.o.o. za ugostiteljstvo, Benka Benkovića 1/b, 23000 Zadar</derivirana_varijabla>
  </DomainObject.Predmet.ProtustrankaFormatedWithAdress>
  <DomainObject.Predmet.ProtustrankaFormatedWithAdressOIB>
    <izvorni_sadrzaj> MELADA j.d.o.o. za ugostiteljstvo, OIB 32436659467, Benka Benkovića 1/b, 23000 Zadar</izvorni_sadrzaj>
    <derivirana_varijabla naziv="DomainObject.Predmet.ProtustrankaFormatedWithAdressOIB_1"> MELADA j.d.o.o. za ugostiteljstvo, OIB 32436659467, Benka Benkovića 1/b, 23000 Zadar</derivirana_varijabla>
  </DomainObject.Predmet.ProtustrankaFormatedWithAdressOIB>
  <DomainObject.Predmet.ProtustrankaWithAdress>
    <izvorni_sadrzaj>MELADA j.d.o.o. za ugostiteljstvo Benka Benkovića 1/b, 23000 Zadar</izvorni_sadrzaj>
    <derivirana_varijabla naziv="DomainObject.Predmet.ProtustrankaWithAdress_1">MELADA j.d.o.o. za ugostiteljstvo Benka Benkovića 1/b, 23000 Zadar</derivirana_varijabla>
  </DomainObject.Predmet.ProtustrankaWithAdress>
  <DomainObject.Predmet.ProtustrankaWithAdressOIB>
    <izvorni_sadrzaj>MELADA j.d.o.o. za ugostiteljstvo, OIB 32436659467, Benka Benkovića 1/b, 23000 Zadar</izvorni_sadrzaj>
    <derivirana_varijabla naziv="DomainObject.Predmet.ProtustrankaWithAdressOIB_1">MELADA j.d.o.o. za ugostiteljstvo, OIB 32436659467, Benka Benkovića 1/b, 23000 Zadar</derivirana_varijabla>
  </DomainObject.Predmet.ProtustrankaWithAdressOIB>
  <DomainObject.Predmet.ProtustrankaNazivFormated>
    <izvorni_sadrzaj>MELADA j.d.o.o. za ugostiteljstvo</izvorni_sadrzaj>
    <derivirana_varijabla naziv="DomainObject.Predmet.ProtustrankaNazivFormated_1">MELADA j.d.o.o. za ugostiteljstvo</derivirana_varijabla>
  </DomainObject.Predmet.ProtustrankaNazivFormated>
  <DomainObject.Predmet.ProtustrankaNazivFormatedOIB>
    <izvorni_sadrzaj>MELADA j.d.o.o. za ugostiteljstvo, OIB 32436659467</izvorni_sadrzaj>
    <derivirana_varijabla naziv="DomainObject.Predmet.ProtustrankaNazivFormatedOIB_1">MELADA j.d.o.o. za ugostiteljstvo, OIB 32436659467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17899.67</izvorni_sadrzaj>
    <derivirana_varijabla naziv="DomainObject.Predmet.TrenutnaVrijednost_1">17899.67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MELADA j.d.o.o. za ugostiteljstvo</item>
    </izvorni_sadrzaj>
    <derivirana_varijabla naziv="DomainObject.Predmet.ProtuStrankaListFormated_1">
      <item>MELADA j.d.o.o. za ugostiteljstvo</item>
    </derivirana_varijabla>
  </DomainObject.Predmet.ProtuStrankaListFormated>
  <DomainObject.Predmet.ProtuStrankaListFormatedOIB>
    <izvorni_sadrzaj>
      <item>MELADA j.d.o.o. za ugostiteljstvo, OIB 32436659467</item>
    </izvorni_sadrzaj>
    <derivirana_varijabla naziv="DomainObject.Predmet.ProtuStrankaListFormatedOIB_1">
      <item>MELADA j.d.o.o. za ugostiteljstvo, OIB 32436659467</item>
    </derivirana_varijabla>
  </DomainObject.Predmet.ProtuStrankaListFormatedOIB>
  <DomainObject.Predmet.ProtuStrankaListFormatedWithAdress>
    <izvorni_sadrzaj>
      <item>MELADA j.d.o.o. za ugostiteljstvo, Benka Benkovića 1/b, 23000 Zadar</item>
    </izvorni_sadrzaj>
    <derivirana_varijabla naziv="DomainObject.Predmet.ProtuStrankaListFormatedWithAdress_1">
      <item>MELADA j.d.o.o. za ugostiteljstvo, Benka Benkovića 1/b, 23000 Zadar</item>
    </derivirana_varijabla>
  </DomainObject.Predmet.ProtuStrankaListFormatedWithAdress>
  <DomainObject.Predmet.ProtuStrankaListFormatedWithAdressOIB>
    <izvorni_sadrzaj>
      <item>MELADA j.d.o.o. za ugostiteljstvo, OIB 32436659467, Benka Benkovića 1/b, 23000 Zadar</item>
    </izvorni_sadrzaj>
    <derivirana_varijabla naziv="DomainObject.Predmet.ProtuStrankaListFormatedWithAdressOIB_1">
      <item>MELADA j.d.o.o. za ugostiteljstvo, OIB 32436659467, Benka Benkovića 1/b, 23000 Zadar</item>
    </derivirana_varijabla>
  </DomainObject.Predmet.ProtuStrankaListFormatedWithAdressOIB>
  <DomainObject.Predmet.ProtuStrankaListNazivFormated>
    <izvorni_sadrzaj>
      <item>MELADA j.d.o.o. za ugostiteljstvo</item>
    </izvorni_sadrzaj>
    <derivirana_varijabla naziv="DomainObject.Predmet.ProtuStrankaListNazivFormated_1">
      <item>MELADA j.d.o.o. za ugostiteljstvo</item>
    </derivirana_varijabla>
  </DomainObject.Predmet.ProtuStrankaListNazivFormated>
  <DomainObject.Predmet.ProtuStrankaListNazivFormatedOIB>
    <izvorni_sadrzaj>
      <item>MELADA j.d.o.o. za ugostiteljstvo, OIB 32436659467</item>
    </izvorni_sadrzaj>
    <derivirana_varijabla naziv="DomainObject.Predmet.ProtuStrankaListNazivFormatedOIB_1">
      <item>MELADA j.d.o.o. za ugostiteljstvo, OIB 32436659467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MELADA j.d.o.o. za ugostiteljstvo</izvorni_sadrzaj>
    <derivirana_varijabla naziv="DomainObject.Predmet.ProtustrankaIDrugi_1">MELADA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MELADA j.d.o.o. za ugostiteljstvo, OIB 32436659467, Benka Benkovića 1/b, 23000 Zadar</izvorni_sadrzaj>
    <derivirana_varijabla naziv="DomainObject.Predmet.ProtustrankaIDrugiAdressOIB_1">MELADA j.d.o.o. za ugostiteljstvo, OIB 32436659467, Benka Benkovića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MELADA j.d.o.o. za ugostiteljstvo</item>
    </izvorni_sadrzaj>
    <derivirana_varijabla naziv="DomainObject.Predmet.SudioniciListNaziv_1">
      <item>Financijska agencija</item>
      <item>MELADA j.d.o.o. za ugostiteljstvo</item>
    </derivirana_varijabla>
  </DomainObject.Predmet.SudioniciListNaziv>
  <DomainObject.Predmet.SudioniciListAdressOIB>
    <izvorni_sadrzaj>
      <item>Financijska agencija, OIB 85821130368, Ivana Danila 4,23000 Zadar</item>
      <item>MELADA j.d.o.o. za ugostiteljstvo, OIB 32436659467, Benka Benkovića 1/b,23000 Zadar</item>
    </izvorni_sadrzaj>
    <derivirana_varijabla naziv="DomainObject.Predmet.SudioniciListAdressOIB_1">
      <item>Financijska agencija, OIB 85821130368, Ivana Danila 4,23000 Zadar</item>
      <item>MELADA j.d.o.o. za ugostiteljstvo, OIB 32436659467, Benka Benkovića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32436659467</item>
    </izvorni_sadrzaj>
    <derivirana_varijabla naziv="DomainObject.Predmet.SudioniciListNazivOIB_1">
      <item>, OIB 85821130368</item>
      <item>, OIB 32436659467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1987</properties:Characters>
  <properties:Lines>64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2016-12-23T10:08:00Z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2016-12-23T10:13:00Z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