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50320E" w:rsidR="008E45EF" w:rsidRPr="008E45EF">
        <w:tc>
          <w:tcPr>
            <w:tcW w:type="dxa" w:w="2829"/>
            <w:shd w:fill="auto" w:color="auto" w:val="clear"/>
          </w:tcPr>
          <w:p w:rsidRDefault="008E45EF" w:rsidP="0050320E" w:rsidR="008E45EF" w:rsidRPr="008E45EF">
            <w:pPr>
              <w:jc w:val="center"/>
              <w:rPr>
                <w:rFonts w:hAnsi="Times New Roman" w:ascii="Times New Roman"/>
                <w:szCs w:val="24"/>
              </w:rPr>
            </w:pPr>
            <w:bookmarkStart w:name="_GoBack" w:id="0"/>
            <w:bookmarkEnd w:id="0"/>
            <w:r w:rsidRPr="008E45EF">
              <w:rPr>
                <w:rFonts w:hAnsi="Times New Roman" w:ascii="Times New Roman"/>
                <w:noProof/>
                <w:szCs w:val="24"/>
                <w:lang w:eastAsia="hr-HR"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E45EF" w:rsidP="0050320E" w:rsidR="008E45EF" w:rsidRPr="008E45EF">
            <w:pPr>
              <w:spacing w:before="120"/>
              <w:jc w:val="center"/>
              <w:rPr>
                <w:rFonts w:hAnsi="Times New Roman" w:ascii="Times New Roman"/>
                <w:szCs w:val="24"/>
              </w:rPr>
            </w:pPr>
            <w:r w:rsidRPr="008E45EF">
              <w:rPr>
                <w:rFonts w:hAnsi="Times New Roman" w:ascii="Times New Roman"/>
                <w:szCs w:val="24"/>
              </w:rPr>
              <w:t>Republika Hrvatska</w:t>
            </w:r>
          </w:p>
          <w:p w:rsidRDefault="008E45EF" w:rsidP="0050320E" w:rsidR="008E45EF" w:rsidRPr="008E45EF">
            <w:pPr>
              <w:jc w:val="center"/>
              <w:rPr>
                <w:rFonts w:hAnsi="Times New Roman" w:ascii="Times New Roman"/>
                <w:szCs w:val="24"/>
              </w:rPr>
            </w:pPr>
            <w:r w:rsidRPr="008E45EF">
              <w:rPr>
                <w:rFonts w:hAnsi="Times New Roman" w:ascii="Times New Roman"/>
                <w:szCs w:val="24"/>
              </w:rPr>
              <w:t>Trgovački sud u Varaždinu</w:t>
            </w:r>
          </w:p>
          <w:p w:rsidRDefault="008E45EF" w:rsidP="0050320E" w:rsidR="008E45EF" w:rsidRPr="008E45EF">
            <w:pPr>
              <w:jc w:val="center"/>
              <w:rPr>
                <w:rFonts w:hAnsi="Times New Roman" w:ascii="Times New Roman"/>
                <w:szCs w:val="24"/>
              </w:rPr>
            </w:pPr>
            <w:r w:rsidRPr="008E45EF">
              <w:rPr>
                <w:rFonts w:hAnsi="Times New Roman" w:ascii="Times New Roman"/>
                <w:szCs w:val="24"/>
              </w:rPr>
              <w:t>Varaždin, Braće Radić 2</w:t>
            </w:r>
          </w:p>
        </w:tc>
      </w:tr>
    </w:tbl>
    <w:p w14:textId="6819f1e" w14:paraId="6819f1e" w:rsidRDefault="008E45EF" w:rsidP="008E45EF" w:rsidR="008E45EF" w:rsidRPr="008E45EF">
      <w:pPr>
        <w:ind w:firstLine="708" w:left="4956"/>
        <w:jc w:val="center"/>
        <w15:collapsed w:val="false"/>
        <w:rPr>
          <w:rFonts w:hAnsi="Times New Roman" w:ascii="Times New Roman"/>
          <w:lang w:val="hr-HR"/>
        </w:rPr>
      </w:pPr>
      <w:r w:rsidRPr="008E45EF">
        <w:rPr>
          <w:rFonts w:hAnsi="Times New Roman" w:ascii="Times New Roman"/>
          <w:lang w:val="hr-HR"/>
        </w:rPr>
        <w:t xml:space="preserve">         Poslovni broj: 4 St-268/15-70</w:t>
      </w:r>
    </w:p>
    <w:p w:rsidRDefault="008E45EF" w:rsidP="008E45EF" w:rsidR="008E45EF" w:rsidRPr="008E45EF">
      <w:pPr>
        <w:ind w:firstLine="708" w:left="4956"/>
        <w:jc w:val="center"/>
        <w:rPr>
          <w:rFonts w:hAnsi="Times New Roman" w:ascii="Times New Roman"/>
          <w:szCs w:val="24"/>
          <w:lang w:val="hr-HR"/>
        </w:rPr>
      </w:pPr>
    </w:p>
    <w:p w:rsidRDefault="00F41993" w:rsidP="00F41993" w:rsidR="00F41993" w:rsidRPr="008E45EF">
      <w:pPr>
        <w:jc w:val="center"/>
        <w:rPr>
          <w:rFonts w:hAnsi="Times New Roman" w:ascii="Times New Roman"/>
          <w:szCs w:val="24"/>
          <w:lang w:val="hr-HR"/>
        </w:rPr>
      </w:pPr>
      <w:r w:rsidRPr="008E45EF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F41993" w:rsidP="00F41993" w:rsidR="00F41993" w:rsidRPr="008E45EF">
      <w:pPr>
        <w:jc w:val="both"/>
        <w:rPr>
          <w:rFonts w:hAnsi="Times New Roman" w:ascii="Times New Roman"/>
          <w:szCs w:val="24"/>
          <w:lang w:val="hr-HR"/>
        </w:rPr>
      </w:pPr>
    </w:p>
    <w:p w:rsidRDefault="00F41993" w:rsidP="00F41993" w:rsidR="00F41993" w:rsidRPr="008E45EF">
      <w:pPr>
        <w:jc w:val="center"/>
        <w:rPr>
          <w:rFonts w:hAnsi="Times New Roman" w:ascii="Times New Roman"/>
          <w:szCs w:val="24"/>
          <w:lang w:val="hr-HR"/>
        </w:rPr>
      </w:pPr>
      <w:r w:rsidRPr="008E45EF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8E45EF" w:rsidP="00F41993" w:rsidR="008E45EF" w:rsidRPr="008E45EF">
      <w:pPr>
        <w:jc w:val="center"/>
        <w:rPr>
          <w:rFonts w:hAnsi="Times New Roman" w:ascii="Times New Roman"/>
          <w:szCs w:val="24"/>
          <w:lang w:val="hr-HR"/>
        </w:rPr>
      </w:pPr>
    </w:p>
    <w:p w:rsidRDefault="000E70EE" w:rsidP="00017349" w:rsidR="00017349" w:rsidRPr="008E45E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E45EF">
        <w:rPr>
          <w:rFonts w:hAnsi="Times New Roman" w:ascii="Times New Roman"/>
        </w:rPr>
        <w:t xml:space="preserve">Trgovački sud u Varaždinu po stečajnom sucu Iris Hatvalić Nemec, u stečajnom postupku nad stečajnim dužnikom HAMER d.o.o. u stečaju, Marije Jurić-Zagorke 14, Čakovec, OIB 66308082006, zastupanog po stečajnom upravitelju Stanku Makaru iz Sigetca Ludbreškog, </w:t>
      </w:r>
      <w:r w:rsidR="008E45EF" w:rsidRPr="008E45EF">
        <w:rPr>
          <w:rFonts w:hAnsi="Times New Roman" w:ascii="Times New Roman"/>
        </w:rPr>
        <w:t>12. listopada</w:t>
      </w:r>
      <w:r w:rsidRPr="008E45EF">
        <w:rPr>
          <w:rFonts w:hAnsi="Times New Roman" w:ascii="Times New Roman"/>
        </w:rPr>
        <w:t xml:space="preserve"> 2017. </w:t>
      </w:r>
    </w:p>
    <w:p w:rsidRDefault="00613839" w:rsidP="00F41993" w:rsidR="00613839" w:rsidRPr="008E45E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41993" w:rsidP="00F41993" w:rsidR="00F41993" w:rsidRPr="008E45EF">
      <w:pPr>
        <w:jc w:val="center"/>
        <w:rPr>
          <w:rFonts w:hAnsi="Times New Roman" w:ascii="Times New Roman"/>
          <w:szCs w:val="24"/>
          <w:lang w:val="hr-HR"/>
        </w:rPr>
      </w:pPr>
      <w:r w:rsidRPr="008E45EF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7B0EA2" w:rsidP="00F41993" w:rsidR="007B0EA2" w:rsidRPr="008E45EF">
      <w:pPr>
        <w:jc w:val="center"/>
        <w:rPr>
          <w:rFonts w:hAnsi="Times New Roman" w:ascii="Times New Roman"/>
          <w:szCs w:val="24"/>
          <w:lang w:val="hr-HR"/>
        </w:rPr>
      </w:pPr>
    </w:p>
    <w:p w:rsidRDefault="007B0EA2" w:rsidP="007B0EA2" w:rsidR="007B0EA2" w:rsidRPr="008E45EF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</w:rPr>
      </w:pPr>
      <w:r w:rsidRPr="008E45EF">
        <w:rPr>
          <w:rFonts w:hAnsi="Times New Roman" w:ascii="Times New Roman"/>
        </w:rPr>
        <w:t>Temeljem čl. 176. Stečajnog  zakona (“Narodne novine” broj: 44/96, 29/99, 129/00, 123/03, 197/03, 187/04, 82/06, 116/10, 25/12 i 133/12, u daljnjem tekstu SZ), u ovome predmetu određuje se posebno ispitno ročište radi ispitivanja naknadno prijavljenih tražbina vjerovnika:</w:t>
      </w:r>
    </w:p>
    <w:p w:rsidRDefault="000E70EE" w:rsidP="007B0EA2" w:rsidR="007B0EA2" w:rsidRPr="008E45E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8E45EF">
        <w:rPr>
          <w:rFonts w:hAnsi="Times New Roman" w:ascii="Times New Roman"/>
        </w:rPr>
        <w:t>GKP ČAKOM d.o.o., Mihovljanska 10, Mihovljan, 40000 Čakovec</w:t>
      </w:r>
    </w:p>
    <w:p w:rsidRDefault="000E70EE" w:rsidP="007B0EA2" w:rsidR="007B0EA2" w:rsidRPr="008E45E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8E45EF">
        <w:rPr>
          <w:rFonts w:hAnsi="Times New Roman" w:ascii="Times New Roman"/>
        </w:rPr>
        <w:t>HEP-Opskrba d.o.o., Ulica grada Vukovara 37, 10000 Zagreb</w:t>
      </w:r>
    </w:p>
    <w:p w:rsidRDefault="000E70EE" w:rsidP="007B0EA2" w:rsidR="000E70EE" w:rsidRPr="008E45E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8E45EF">
        <w:rPr>
          <w:rFonts w:hAnsi="Times New Roman" w:ascii="Times New Roman"/>
        </w:rPr>
        <w:t>LE-Milk d.o.o., Lemeš 6, 48265 Veliki Raven</w:t>
      </w:r>
    </w:p>
    <w:p w:rsidRDefault="000E70EE" w:rsidP="007B0EA2" w:rsidR="000E70EE" w:rsidRPr="008E45E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8E45EF">
        <w:rPr>
          <w:rFonts w:hAnsi="Times New Roman" w:ascii="Times New Roman"/>
        </w:rPr>
        <w:t>KRIŽEVAČKA MLJEKARA d.o.o., Jana Sibeliusa 6, 10000 Zagreb</w:t>
      </w:r>
    </w:p>
    <w:p w:rsidRDefault="000E70EE" w:rsidP="007B0EA2" w:rsidR="000E70EE" w:rsidRPr="008E45E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8E45EF">
        <w:rPr>
          <w:rFonts w:hAnsi="Times New Roman" w:ascii="Times New Roman"/>
        </w:rPr>
        <w:t>ZOREC ANA, Robadje 68, 40312 Štrigova</w:t>
      </w:r>
    </w:p>
    <w:p w:rsidRDefault="000E70EE" w:rsidP="00547016" w:rsidR="007B0EA2" w:rsidRPr="008E45EF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8E45EF">
        <w:rPr>
          <w:rFonts w:hAnsi="Times New Roman" w:ascii="Times New Roman"/>
        </w:rPr>
        <w:t>HRVATSKA AGENCIJA ZA MALO GOSPODARSTVO, INOVACIJE I INVESTICIJE, Ksaver 208, 10000 Zagreb</w:t>
      </w:r>
    </w:p>
    <w:p w:rsidRDefault="007B0EA2" w:rsidP="007B0EA2" w:rsidR="007B0EA2" w:rsidRPr="008E45EF">
      <w:pPr>
        <w:pStyle w:val="Odlomakpopisa"/>
        <w:jc w:val="both"/>
        <w:rPr>
          <w:rFonts w:hAnsi="Times New Roman" w:ascii="Times New Roman"/>
        </w:rPr>
      </w:pPr>
      <w:r w:rsidRPr="008E45EF">
        <w:rPr>
          <w:rFonts w:hAnsi="Times New Roman" w:ascii="Times New Roman"/>
        </w:rPr>
        <w:t>kod ovoga suda u Varaždinu, B. Radića 2, soba 230, za dan</w:t>
      </w:r>
    </w:p>
    <w:p w:rsidRDefault="007B0EA2" w:rsidP="007B0EA2" w:rsidR="007B0EA2" w:rsidRPr="008E45EF">
      <w:pPr>
        <w:jc w:val="both"/>
        <w:rPr>
          <w:rFonts w:hAnsi="Times New Roman" w:ascii="Times New Roman"/>
        </w:rPr>
      </w:pPr>
    </w:p>
    <w:p w:rsidRDefault="008E45EF" w:rsidP="007B0EA2" w:rsidR="007B0EA2" w:rsidRPr="008E45EF">
      <w:pPr>
        <w:jc w:val="center"/>
        <w:rPr>
          <w:rFonts w:hAnsi="Times New Roman" w:ascii="Times New Roman"/>
          <w:u w:val="single"/>
        </w:rPr>
      </w:pPr>
      <w:r w:rsidRPr="008E45EF">
        <w:rPr>
          <w:rFonts w:hAnsi="Times New Roman" w:ascii="Times New Roman"/>
          <w:u w:val="single"/>
        </w:rPr>
        <w:t>7. studenoga</w:t>
      </w:r>
      <w:r w:rsidR="000E70EE" w:rsidRPr="008E45EF">
        <w:rPr>
          <w:rFonts w:hAnsi="Times New Roman" w:ascii="Times New Roman"/>
          <w:u w:val="single"/>
        </w:rPr>
        <w:t xml:space="preserve"> 2017</w:t>
      </w:r>
      <w:r w:rsidR="007B0EA2" w:rsidRPr="008E45EF">
        <w:rPr>
          <w:rFonts w:hAnsi="Times New Roman" w:ascii="Times New Roman"/>
          <w:u w:val="single"/>
        </w:rPr>
        <w:t xml:space="preserve">. u </w:t>
      </w:r>
      <w:r w:rsidR="000E70EE" w:rsidRPr="008E45EF">
        <w:rPr>
          <w:rFonts w:hAnsi="Times New Roman" w:ascii="Times New Roman"/>
          <w:u w:val="single"/>
        </w:rPr>
        <w:t>1</w:t>
      </w:r>
      <w:r w:rsidRPr="008E45EF">
        <w:rPr>
          <w:rFonts w:hAnsi="Times New Roman" w:ascii="Times New Roman"/>
          <w:u w:val="single"/>
        </w:rPr>
        <w:t>3</w:t>
      </w:r>
      <w:r w:rsidR="000E70EE" w:rsidRPr="008E45EF">
        <w:rPr>
          <w:rFonts w:hAnsi="Times New Roman" w:ascii="Times New Roman"/>
          <w:u w:val="single"/>
        </w:rPr>
        <w:t>,00</w:t>
      </w:r>
      <w:r w:rsidR="007B0EA2" w:rsidRPr="008E45EF">
        <w:rPr>
          <w:rFonts w:hAnsi="Times New Roman" w:ascii="Times New Roman"/>
          <w:u w:val="single"/>
        </w:rPr>
        <w:t xml:space="preserve"> sati</w:t>
      </w:r>
    </w:p>
    <w:p w:rsidRDefault="007B0EA2" w:rsidP="007B0EA2" w:rsidR="007B0EA2" w:rsidRPr="008E45EF">
      <w:pPr>
        <w:jc w:val="center"/>
        <w:rPr>
          <w:rFonts w:hAnsi="Times New Roman" w:ascii="Times New Roman"/>
        </w:rPr>
      </w:pPr>
    </w:p>
    <w:p w:rsidRDefault="007B0EA2" w:rsidP="007B0EA2" w:rsidR="007B0EA2" w:rsidRPr="008E45EF">
      <w:pPr>
        <w:ind w:hanging="720"/>
        <w:jc w:val="both"/>
        <w:rPr>
          <w:rFonts w:hAnsi="Times New Roman" w:ascii="Times New Roman"/>
        </w:rPr>
      </w:pPr>
      <w:r w:rsidRPr="008E45EF">
        <w:rPr>
          <w:rFonts w:hAnsi="Times New Roman" w:ascii="Times New Roman"/>
        </w:rPr>
        <w:tab/>
      </w:r>
      <w:r w:rsidRPr="008E45EF">
        <w:rPr>
          <w:rFonts w:hAnsi="Times New Roman" w:ascii="Times New Roman"/>
        </w:rPr>
        <w:tab/>
        <w:t>2. Vjerovnici se na ovo posebno ispitno ročište pozivaju objavom oglasa na e-oglasnoj ploči ovoga suda.</w:t>
      </w:r>
    </w:p>
    <w:p w:rsidRDefault="00F41993" w:rsidP="00BF65DF" w:rsidR="00F41993" w:rsidRPr="008E45EF">
      <w:pPr>
        <w:jc w:val="both"/>
        <w:rPr>
          <w:rFonts w:hAnsi="Times New Roman" w:ascii="Times New Roman"/>
          <w:szCs w:val="24"/>
          <w:lang w:val="hr-HR"/>
        </w:rPr>
      </w:pPr>
    </w:p>
    <w:p w:rsidRDefault="00F41993" w:rsidP="00F41993" w:rsidR="00F41993" w:rsidRPr="008E45EF">
      <w:pPr>
        <w:jc w:val="center"/>
        <w:rPr>
          <w:rFonts w:hAnsi="Times New Roman" w:ascii="Times New Roman"/>
          <w:szCs w:val="24"/>
          <w:lang w:val="hr-HR"/>
        </w:rPr>
      </w:pPr>
      <w:r w:rsidRPr="008E45EF">
        <w:rPr>
          <w:rFonts w:hAnsi="Times New Roman" w:ascii="Times New Roman"/>
          <w:szCs w:val="24"/>
          <w:lang w:val="hr-HR"/>
        </w:rPr>
        <w:t xml:space="preserve">U Varaždinu, </w:t>
      </w:r>
      <w:r w:rsidR="008E45EF" w:rsidRPr="008E45EF">
        <w:rPr>
          <w:rFonts w:hAnsi="Times New Roman" w:ascii="Times New Roman"/>
          <w:szCs w:val="24"/>
          <w:lang w:val="hr-HR"/>
        </w:rPr>
        <w:t>12. listopada</w:t>
      </w:r>
      <w:r w:rsidR="000E70EE" w:rsidRPr="008E45EF">
        <w:rPr>
          <w:rFonts w:hAnsi="Times New Roman" w:ascii="Times New Roman"/>
          <w:szCs w:val="24"/>
          <w:lang w:val="hr-HR"/>
        </w:rPr>
        <w:t xml:space="preserve"> 2017</w:t>
      </w:r>
      <w:r w:rsidRPr="008E45EF">
        <w:rPr>
          <w:rFonts w:hAnsi="Times New Roman" w:ascii="Times New Roman"/>
          <w:szCs w:val="24"/>
          <w:lang w:val="hr-HR"/>
        </w:rPr>
        <w:t>.</w:t>
      </w:r>
    </w:p>
    <w:p w:rsidRDefault="007B0EA2" w:rsidP="00F41993" w:rsidR="007B0EA2" w:rsidRPr="008E45EF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F36F73" w:rsidP="00194384" w:rsidR="00194384">
      <w:pPr>
        <w:ind w:firstLine="708" w:left="5664"/>
        <w:jc w:val="both"/>
        <w:rPr>
          <w:rFonts w:hAnsi="Times New Roman" w:ascii="Times New Roman"/>
          <w:szCs w:val="24"/>
        </w:rPr>
      </w:pPr>
      <w:r w:rsidRPr="008E45EF">
        <w:rPr>
          <w:rFonts w:hAnsi="Times New Roman" w:ascii="Times New Roman"/>
          <w:szCs w:val="24"/>
          <w:lang w:val="hr-HR"/>
        </w:rPr>
        <w:t xml:space="preserve"> </w:t>
      </w:r>
      <w:r w:rsidR="008E45EF" w:rsidRPr="008E45EF">
        <w:rPr>
          <w:rFonts w:hAnsi="Times New Roman" w:ascii="Times New Roman"/>
          <w:szCs w:val="24"/>
        </w:rPr>
        <w:t>Sudac</w:t>
      </w:r>
      <w:r w:rsidR="008E45EF">
        <w:rPr>
          <w:rFonts w:hAnsi="Times New Roman" w:ascii="Times New Roman"/>
          <w:szCs w:val="24"/>
        </w:rPr>
        <w:t>:</w:t>
      </w:r>
    </w:p>
    <w:p w:rsidRDefault="008E45EF" w:rsidP="00194384" w:rsidR="008E45EF" w:rsidRPr="008E45EF">
      <w:pPr>
        <w:ind w:firstLine="708" w:left="5664"/>
        <w:jc w:val="both"/>
        <w:rPr>
          <w:rFonts w:hAnsi="Times New Roman" w:ascii="Times New Roman"/>
          <w:szCs w:val="24"/>
        </w:rPr>
      </w:pPr>
    </w:p>
    <w:p w:rsidRDefault="00F41993" w:rsidP="008E45EF" w:rsidR="0017149C" w:rsidRPr="008E45EF">
      <w:pPr>
        <w:ind w:firstLine="708" w:left="4956"/>
        <w:jc w:val="both"/>
        <w:rPr>
          <w:rFonts w:hAnsi="Times New Roman" w:ascii="Times New Roman"/>
          <w:szCs w:val="24"/>
        </w:rPr>
      </w:pPr>
      <w:r w:rsidRPr="008E45EF">
        <w:rPr>
          <w:rFonts w:hAnsi="Times New Roman" w:ascii="Times New Roman"/>
          <w:szCs w:val="24"/>
        </w:rPr>
        <w:t xml:space="preserve">     Iris Hatvalić Nemec</w:t>
      </w:r>
      <w:r w:rsidR="0017149C" w:rsidRPr="008E45EF">
        <w:rPr>
          <w:rFonts w:hAnsi="Times New Roman" w:ascii="Times New Roman"/>
          <w:szCs w:val="24"/>
        </w:rPr>
        <w:t xml:space="preserve"> </w:t>
      </w:r>
    </w:p>
    <w:p w:rsidRDefault="00F41993" w:rsidP="00F41993" w:rsidR="00F41993" w:rsidRPr="008E45E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5423D" w:rsidP="00547016" w:rsidR="00F5423D" w:rsidRPr="008E45EF">
      <w:pPr>
        <w:jc w:val="both"/>
        <w:rPr>
          <w:rFonts w:hAnsi="Times New Roman" w:ascii="Times New Roman"/>
          <w:szCs w:val="24"/>
          <w:lang w:val="hr-HR"/>
        </w:rPr>
      </w:pPr>
    </w:p>
    <w:p w:rsidRDefault="00F41993" w:rsidP="00F41993" w:rsidR="00F41993" w:rsidRPr="008E45EF">
      <w:pPr>
        <w:jc w:val="both"/>
        <w:rPr>
          <w:rFonts w:hAnsi="Times New Roman" w:ascii="Times New Roman"/>
          <w:szCs w:val="24"/>
          <w:lang w:val="hr-HR"/>
        </w:rPr>
      </w:pPr>
      <w:r w:rsidRPr="008E45EF">
        <w:rPr>
          <w:rFonts w:hAnsi="Times New Roman" w:ascii="Times New Roman"/>
          <w:szCs w:val="24"/>
          <w:lang w:val="hr-HR"/>
        </w:rPr>
        <w:t>POUKA O PRAVNOM LIJEKU:</w:t>
      </w:r>
    </w:p>
    <w:p w:rsidRDefault="00F41993" w:rsidP="00F41993" w:rsidR="00F41993" w:rsidRPr="008E45EF">
      <w:pPr>
        <w:jc w:val="both"/>
        <w:rPr>
          <w:rFonts w:hAnsi="Times New Roman" w:ascii="Times New Roman"/>
          <w:szCs w:val="24"/>
          <w:lang w:val="hr-HR"/>
        </w:rPr>
      </w:pPr>
      <w:r w:rsidRPr="008E45EF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8E45EF">
          <w:rPr>
            <w:rFonts w:hAnsi="Times New Roman" w:ascii="Times New Roman"/>
            <w:szCs w:val="24"/>
            <w:lang w:val="hr-HR"/>
          </w:rPr>
          <w:t>6. st</w:t>
        </w:r>
      </w:smartTag>
      <w:r w:rsidRPr="008E45EF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8E45EF">
          <w:rPr>
            <w:rFonts w:hAnsi="Times New Roman" w:ascii="Times New Roman"/>
            <w:szCs w:val="24"/>
            <w:lang w:val="hr-HR"/>
          </w:rPr>
          <w:t>278. st</w:t>
        </w:r>
      </w:smartTag>
      <w:r w:rsidRPr="008E45EF">
        <w:rPr>
          <w:rFonts w:hAnsi="Times New Roman" w:ascii="Times New Roman"/>
          <w:szCs w:val="24"/>
          <w:lang w:val="hr-HR"/>
        </w:rPr>
        <w:t>. 2. ZPP).</w:t>
      </w:r>
    </w:p>
    <w:p w:rsidRDefault="007B0EA2" w:rsidP="00F41993" w:rsidR="007B0EA2" w:rsidRPr="008E45EF">
      <w:pPr>
        <w:jc w:val="both"/>
        <w:rPr>
          <w:rFonts w:hAnsi="Times New Roman" w:ascii="Times New Roman"/>
          <w:szCs w:val="24"/>
          <w:lang w:val="hr-HR"/>
        </w:rPr>
      </w:pPr>
    </w:p>
    <w:p w:rsidRDefault="00F41993" w:rsidP="00F41993" w:rsidR="00F41993" w:rsidRPr="008E45EF">
      <w:pPr>
        <w:jc w:val="both"/>
        <w:rPr>
          <w:rFonts w:hAnsi="Times New Roman" w:ascii="Times New Roman"/>
          <w:szCs w:val="24"/>
          <w:lang w:val="hr-HR"/>
        </w:rPr>
      </w:pPr>
      <w:r w:rsidRPr="008E45EF">
        <w:rPr>
          <w:rFonts w:hAnsi="Times New Roman" w:ascii="Times New Roman"/>
          <w:szCs w:val="24"/>
          <w:lang w:val="hr-HR"/>
        </w:rPr>
        <w:t>DNA:</w:t>
      </w:r>
    </w:p>
    <w:p w:rsidRDefault="00547016" w:rsidP="007B0EA2" w:rsidR="00547016" w:rsidRPr="008E45E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8E45EF">
        <w:rPr>
          <w:rFonts w:hAnsi="Times New Roman" w:ascii="Times New Roman"/>
        </w:rPr>
        <w:t>Stečajni upravitelj Stanko Makar iz Sigetca Ludbreškog, A. Šenoe 6</w:t>
      </w:r>
    </w:p>
    <w:p w:rsidRDefault="00C305EC" w:rsidP="00F41993" w:rsidR="00F41993" w:rsidRPr="008E45E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 w:rsidRPr="008E45EF">
        <w:rPr>
          <w:rFonts w:hAnsi="Times New Roman" w:ascii="Times New Roman"/>
          <w:szCs w:val="24"/>
          <w:lang w:val="hr-HR"/>
        </w:rPr>
        <w:t>mrežna stranica e-O</w:t>
      </w:r>
      <w:r w:rsidR="00F41993" w:rsidRPr="008E45EF">
        <w:rPr>
          <w:rFonts w:hAnsi="Times New Roman" w:ascii="Times New Roman"/>
          <w:szCs w:val="24"/>
          <w:lang w:val="hr-HR"/>
        </w:rPr>
        <w:t xml:space="preserve">glasna ploča </w:t>
      </w:r>
    </w:p>
    <w:sectPr w:rsidSect="008E45EF" w:rsidR="00F41993" w:rsidRPr="008E45EF">
      <w:headerReference w:type="default" r:id="rId10"/>
      <w:headerReference w:type="first" r:id="rId11"/>
      <w:pgSz w:h="16838" w:w="11906"/>
      <w:pgMar w:gutter="0" w:footer="708" w:header="142" w:left="1276" w:bottom="993" w:right="1274" w:top="82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4B6A" w:rsidP="00704B6A" w:rsidR="00704B6A">
      <w:r>
        <w:separator/>
      </w:r>
    </w:p>
  </w:endnote>
  <w:endnote w:id="0" w:type="continuationSeparator">
    <w:p w:rsidRDefault="00704B6A" w:rsidP="00704B6A" w:rsidR="00704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4B6A" w:rsidP="00704B6A" w:rsidR="00704B6A">
      <w:r>
        <w:separator/>
      </w:r>
    </w:p>
  </w:footnote>
  <w:footnote w:id="0" w:type="continuationSeparator">
    <w:p w:rsidRDefault="00704B6A" w:rsidP="00704B6A" w:rsidR="00704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7737922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5423D" w:rsidR="00F5423D" w:rsidRPr="00F5423D">
        <w:pPr>
          <w:pStyle w:val="Zaglavlje"/>
          <w:jc w:val="center"/>
          <w:rPr>
            <w:rFonts w:hAnsi="Times New Roman" w:ascii="Times New Roman"/>
          </w:rPr>
        </w:pPr>
        <w:r w:rsidRPr="00F5423D">
          <w:rPr>
            <w:rFonts w:hAnsi="Times New Roman" w:ascii="Times New Roman"/>
          </w:rPr>
          <w:fldChar w:fldCharType="begin"/>
        </w:r>
        <w:r w:rsidRPr="00F5423D">
          <w:rPr>
            <w:rFonts w:hAnsi="Times New Roman" w:ascii="Times New Roman"/>
          </w:rPr>
          <w:instrText>PAGE   \* MERGEFORMAT</w:instrText>
        </w:r>
        <w:r w:rsidRPr="00F5423D">
          <w:rPr>
            <w:rFonts w:hAnsi="Times New Roman" w:ascii="Times New Roman"/>
          </w:rPr>
          <w:fldChar w:fldCharType="separate"/>
        </w:r>
        <w:r w:rsidR="008E45EF" w:rsidRPr="008E45EF">
          <w:rPr>
            <w:rFonts w:hAnsi="Times New Roman" w:ascii="Times New Roman"/>
            <w:noProof/>
            <w:lang w:val="hr-HR"/>
          </w:rPr>
          <w:t>2</w:t>
        </w:r>
        <w:r w:rsidRPr="00F5423D">
          <w:rPr>
            <w:rFonts w:hAnsi="Times New Roman" w:ascii="Times New Roman"/>
          </w:rPr>
          <w:fldChar w:fldCharType="end"/>
        </w:r>
      </w:p>
    </w:sdtContent>
  </w:sdt>
  <w:p w:rsidRDefault="00F5423D" w:rsidR="00704B6A">
    <w:pPr>
      <w:pStyle w:val="Zaglavlje"/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0E70EE" w:rsidRPr="00704B6A">
      <w:rPr>
        <w:rFonts w:hAnsi="Times New Roman" w:ascii="Times New Roman"/>
        <w:lang w:val="hr-HR"/>
      </w:rPr>
      <w:t>Poslovni broj: 4 St-</w:t>
    </w:r>
    <w:r w:rsidR="000E70EE">
      <w:rPr>
        <w:rFonts w:hAnsi="Times New Roman" w:ascii="Times New Roman"/>
        <w:lang w:val="hr-HR"/>
      </w:rPr>
      <w:t>268/15-64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0EA2" w:rsidR="007B0EA2" w:rsidRPr="00F5423D">
    <w:pPr>
      <w:pStyle w:val="Zaglavlje"/>
      <w:jc w:val="center"/>
      <w:rPr>
        <w:rFonts w:hAnsi="Times New Roman" w:ascii="Times New Roman"/>
      </w:rPr>
    </w:pPr>
  </w:p>
  <w:p w:rsidRDefault="007B0EA2" w:rsidR="00704B6A" w:rsidRPr="00704B6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0285F"/>
    <w:multiLevelType w:val="hybridMultilevel"/>
    <w:tmpl w:val="513CEFBC"/>
    <w:lvl w:tplc="E2F809E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1A655B0A"/>
    <w:multiLevelType w:val="hybridMultilevel"/>
    <w:tmpl w:val="729EAFB2"/>
    <w:lvl w:tplc="B25620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242045C"/>
    <w:multiLevelType w:val="hybridMultilevel"/>
    <w:tmpl w:val="C3B8E9C6"/>
    <w:lvl w:tplc="0942795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0204553"/>
    <w:multiLevelType w:val="hybridMultilevel"/>
    <w:tmpl w:val="F00EE6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1C82910"/>
    <w:multiLevelType w:val="hybridMultilevel"/>
    <w:tmpl w:val="844CC262"/>
    <w:lvl w:tplc="041A000F" w:ilvl="0">
      <w:start w:val="11"/>
      <w:numFmt w:val="decimal"/>
      <w:lvlText w:val="%1.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abstractNum w:abstractNumId="6">
    <w:nsid w:val="52664D72"/>
    <w:multiLevelType w:val="hybridMultilevel"/>
    <w:tmpl w:val="2E444688"/>
    <w:lvl w:tplc="F5764CBC" w:ilvl="0">
      <w:start w:val="7"/>
      <w:numFmt w:val="decimal"/>
      <w:lvlText w:val="%1."/>
      <w:lvlJc w:val="left"/>
      <w:pPr>
        <w:ind w:hanging="360" w:left="31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abstractNum w:abstractNumId="7">
    <w:nsid w:val="6D6F1C63"/>
    <w:multiLevelType w:val="hybridMultilevel"/>
    <w:tmpl w:val="815294B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475B"/>
    <w:rsid w:val="00017349"/>
    <w:rsid w:val="000E70EE"/>
    <w:rsid w:val="0017149C"/>
    <w:rsid w:val="00194384"/>
    <w:rsid w:val="00547016"/>
    <w:rsid w:val="00613839"/>
    <w:rsid w:val="00704B6A"/>
    <w:rsid w:val="007575BE"/>
    <w:rsid w:val="007B0EA2"/>
    <w:rsid w:val="008E07A1"/>
    <w:rsid w:val="008E45EF"/>
    <w:rsid w:val="0096488D"/>
    <w:rsid w:val="00A37C8E"/>
    <w:rsid w:val="00AB2031"/>
    <w:rsid w:val="00BF65DF"/>
    <w:rsid w:val="00C07AA7"/>
    <w:rsid w:val="00C305EC"/>
    <w:rsid w:val="00D11379"/>
    <w:rsid w:val="00F36F73"/>
    <w:rsid w:val="00F41993"/>
    <w:rsid w:val="00F5423D"/>
    <w:rsid w:val="00F64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1993"/>
    <w:pPr>
      <w:widowControl w:val="false"/>
      <w:snapToGrid w:val="false"/>
      <w:spacing w:lineRule="auto" w:line="240" w:after="0"/>
    </w:pPr>
    <w:rPr>
      <w:rFonts w:cs="Times New Roman" w:eastAsia="Times New Roman" w:hAnsi="Guatemala" w:ascii="Guatemala"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4B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04B6A"/>
    <w:rPr>
      <w:rFonts w:cs="Times New Roman" w:eastAsia="Times New Roman" w:hAnsi="Guatemala" w:ascii="Guatemala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04B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04B6A"/>
    <w:rPr>
      <w:rFonts w:cs="Times New Roman" w:eastAsia="Times New Roman" w:hAnsi="Guatemala" w:ascii="Guatemala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61383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E45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EF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37C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C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C8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C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C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1993"/>
    <w:pPr>
      <w:widowControl w:val="0"/>
      <w:snapToGrid w:val="0"/>
      <w:spacing w:after="0" w:line="240" w:lineRule="auto"/>
    </w:pPr>
    <w:rPr>
      <w:rFonts w:ascii="Guatemala" w:cs="Times New Roman" w:eastAsia="Times New Roman" w:hAnsi="Guatemala"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04B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04B6A"/>
    <w:rPr>
      <w:rFonts w:ascii="Guatemala" w:cs="Times New Roman" w:eastAsia="Times New Roman" w:hAnsi="Guatemala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04B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04B6A"/>
    <w:rPr>
      <w:rFonts w:ascii="Guatemala" w:cs="Times New Roman" w:eastAsia="Times New Roman" w:hAnsi="Guatemala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61383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E45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EF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37C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C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C8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C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C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171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postupka. ponovan postupak 1.1.2015.</izvorni_sadrzaj>
    <derivirana_varijabla naziv="DomainObject.Predmet.Opis_1">prijedlog za otvaranje st. postupka. ponovan postupak 1.1.2015.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St-268/2015</izvorni_sadrzaj>
    <derivirana_varijabla naziv="DomainObject.Predmet.OznakaBroj_1">St-268/2015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HAMER društvo s ograničenom odgovornošću za proizvodnju, trgovinu, usluge i uvoz - izvoz u stečaju zastupanog po punomoćniku Stanko Makar</izvorni_sadrzaj>
    <derivirana_varijabla naziv="DomainObject.Predmet.ProtustrankaFormated_1">  HAMER društvo s ograničenom odgovornošću za proizvodnju, trgovinu, usluge i uvoz - izvoz u stečaju zastupanog po punomoćniku Stanko Makar</derivirana_varijabla>
  </DomainObject.Predmet.ProtustrankaFormated>
  <DomainObject.Predmet.ProtustrankaFormatedOIB>
    <izvorni_sadrzaj>  HAMER društvo s ograničenom odgovornošću za proizvodnju, trgovinu, usluge i uvoz - izvoz u stečaju, OIB 66308082006 zastupanog po punomoćniku Stanko Makar</izvorni_sadrzaj>
    <derivirana_varijabla naziv="DomainObject.Predmet.ProtustrankaFormatedOIB_1">  HAMER društvo s ograničenom odgovornošću za proizvodnju, trgovinu, usluge i uvoz - izvoz u stečaju, OIB 66308082006 zastupanog po punomoćniku Stanko Makar</derivirana_varijabla>
  </DomainObject.Predmet.ProtustrankaFormatedOIB>
  <DomainObject.Predmet.ProtustrankaFormatedWithAdress>
    <izvorni_sadrzaj> HAMER društvo s ograničenom odgovornošću za proizvodnju, trgovinu, usluge i uvoz - izvoz u stečaju, Marije Jurić-Zagorke 14, 40000 Čakovec zastupanog po punomoćniku Stanko Makar</izvorni_sadrzaj>
    <derivirana_varijabla naziv="DomainObject.Predmet.ProtustrankaFormatedWithAdress_1"> HAMER društvo s ograničenom odgovornošću za proizvodnju, trgovinu, usluge i uvoz - izvoz u stečaju, Marije Jurić-Zagorke 14, 40000 Čakovec zastupanog po punomoćniku Stanko Makar</derivirana_varijabla>
  </DomainObject.Predmet.ProtustrankaFormatedWithAdress>
  <DomainObject.Predmet.ProtustrankaFormatedWithAdressOIB>
    <izvorni_sadrzaj> HAMER društvo s ograničenom odgovornošću za proizvodnju, trgovinu, usluge i uvoz - izvoz u stečaju, OIB 66308082006, Marije Jurić-Zagorke 14, 40000 Čakovec zastupanog po punomoćniku Stanko Makar</izvorni_sadrzaj>
    <derivirana_varijabla naziv="DomainObject.Predmet.ProtustrankaFormatedWithAdressOIB_1"> HAMER društvo s ograničenom odgovornošću za proizvodnju, trgovinu, usluge i uvoz - izvoz u stečaju, OIB 66308082006, Marije Jurić-Zagorke 14, 40000 Čakovec zastupanog po punomoćniku Stanko Makar</derivirana_varijabla>
  </DomainObject.Predmet.ProtustrankaFormatedWithAdressOIB>
  <DomainObject.Predmet.ProtustrankaWithAdress>
    <izvorni_sadrzaj>HAMER društvo s ograničenom odgovornošću za proizvodnju, trgovinu, usluge i uvoz - izvoz u stečaju Marije Jurić-Zagorke 14, 40000 Čakovec</izvorni_sadrzaj>
    <derivirana_varijabla naziv="DomainObject.Predmet.ProtustrankaWithAdress_1">HAMER društvo s ograničenom odgovornošću za proizvodnju, trgovinu, usluge i uvoz - izvoz u stečaju Marije Jurić-Zagorke 14, 40000 Čakovec</derivirana_varijabla>
  </DomainObject.Predmet.ProtustrankaWithAdress>
  <DomainObject.Predmet.ProtustrankaWithAdressOIB>
    <izvorni_sadrzaj>HAMER društvo s ograničenom odgovornošću za proizvodnju, trgovinu, usluge i uvoz - izvoz u stečaju, OIB 66308082006, Marije Jurić-Zagorke 14, 40000 Čakovec</izvorni_sadrzaj>
    <derivirana_varijabla naziv="DomainObject.Predmet.ProtustrankaWithAdressOIB_1">HAMER društvo s ograničenom odgovornošću za proizvodnju, trgovinu, usluge i uvoz - izvoz u stečaju, OIB 66308082006, Marije Jurić-Zagorke 14, 40000 Čakovec</derivirana_varijabla>
  </DomainObject.Predmet.ProtustrankaWithAdressOIB>
  <DomainObject.Predmet.ProtustrankaNazivFormated>
    <izvorni_sadrzaj>HAMER društvo s ograničenom odgovornošću za proizvodnju, trgovinu, usluge i uvoz - izvoz u stečaju</izvorni_sadrzaj>
    <derivirana_varijabla naziv="DomainObject.Predmet.ProtustrankaNazivFormated_1">HAMER društvo s ograničenom odgovornošću za proizvodnju, trgovinu, usluge i uvoz - izvoz u stečaju</derivirana_varijabla>
  </DomainObject.Predmet.ProtustrankaNazivFormated>
  <DomainObject.Predmet.ProtustrankaNazivFormatedOIB>
    <izvorni_sadrzaj>HAMER društvo s ograničenom odgovornošću za proizvodnju, trgovinu, usluge i uvoz - izvoz u stečaju, OIB 66308082006</izvorni_sadrzaj>
    <derivirana_varijabla naziv="DomainObject.Predmet.ProtustrankaNazivFormatedOIB_1">HAMER društvo s ograničenom odgovornošću za proizvodnju, trgovinu, usluge i uvoz - izvoz u stečaju, OIB 66308082006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 PMP društvo s ograničenom odgovornošću za trgovinu i usluge zastupanog po punomoćniku ZOU Damjanović, Golenko i dr.</izvorni_sadrzaj>
    <derivirana_varijabla naziv="DomainObject.Predmet.StrankaFormated_1">  MEĐIMURJE PMP društvo s ograničenom odgovornošću za trgovinu i usluge zastupanog po punomoćniku ZOU Damjanović, Golenko i dr.</derivirana_varijabla>
  </DomainObject.Predmet.StrankaFormated>
  <DomainObject.Predmet.StrankaFormatedOIB>
    <izvorni_sadrzaj>  MEĐIMURJE PMP društvo s ograničenom odgovornošću za trgovinu i usluge, OIB 32472378258 zastupanog po punomoćniku ZOU Damjanović, Golenko i dr.</izvorni_sadrzaj>
    <derivirana_varijabla naziv="DomainObject.Predmet.StrankaFormatedOIB_1">  MEĐIMURJE PMP društvo s ograničenom odgovornošću za trgovinu i usluge, OIB 32472378258 zastupanog po punomoćniku ZOU Damjanović, Golenko i dr.</derivirana_varijabla>
  </DomainObject.Predmet.StrankaFormatedOIB>
  <DomainObject.Predmet.StrankaFormatedWithAdress>
    <izvorni_sadrzaj> MEĐIMURJE PMP društvo s ograničenom odgovornošću za trgovinu i usluge, Zrinsko-Frankopanska/bb, 40000 Čakovec zastupanog po punomoćniku ZOU Damjanović, Golenko i dr.</izvorni_sadrzaj>
    <derivirana_varijabla naziv="DomainObject.Predmet.StrankaFormatedWithAdress_1"> MEĐIMURJE PMP društvo s ograničenom odgovornošću za trgovinu i usluge, Zrinsko-Frankopanska/bb, 40000 Čakovec zastupanog po punomoćniku ZOU Damjanović, Golenko i dr.</derivirana_varijabla>
  </DomainObject.Predmet.StrankaFormatedWithAdress>
  <DomainObject.Predmet.StrankaFormatedWithAdressOIB>
    <izvorni_sadrzaj> MEĐIMURJE PMP društvo s ograničenom odgovornošću za trgovinu i usluge, OIB 32472378258, Zrinsko-Frankopanska/bb, 40000 Čakovec zastupanog po punomoćniku ZOU Damjanović, Golenko i dr.</izvorni_sadrzaj>
    <derivirana_varijabla naziv="DomainObject.Predmet.StrankaFormatedWithAdressOIB_1"> MEĐIMURJE PMP društvo s ograničenom odgovornošću za trgovinu i usluge, OIB 32472378258, Zrinsko-Frankopanska/bb, 40000 Čakovec zastupanog po punomoćniku ZOU Damjanović, Golenko i dr.</derivirana_varijabla>
  </DomainObject.Predmet.StrankaFormatedWithAdressOIB>
  <DomainObject.Predmet.StrankaWithAdress>
    <izvorni_sadrzaj>MEĐIMURJE PMP društvo s ograničenom odgovornošću za trgovinu i usluge Zrinsko-Frankopanska/bb,40000 Čakovec</izvorni_sadrzaj>
    <derivirana_varijabla naziv="DomainObject.Predmet.StrankaWithAdress_1">MEĐIMURJE PMP društvo s ograničenom odgovornošću za trgovinu i usluge Zrinsko-Frankopanska/bb,40000 Čakovec</derivirana_varijabla>
  </DomainObject.Predmet.StrankaWithAdress>
  <DomainObject.Predmet.StrankaWithAdressOIB>
    <izvorni_sadrzaj>MEĐIMURJE PMP društvo s ograničenom odgovornošću za trgovinu i usluge, OIB 32472378258, Zrinsko-Frankopanska/bb,40000 Čakovec</izvorni_sadrzaj>
    <derivirana_varijabla naziv="DomainObject.Predmet.StrankaWithAdressOIB_1">MEĐIMURJE PMP društvo s ograničenom odgovornošću za trgovinu i usluge, OIB 32472378258, Zrinsko-Frankopanska/bb,40000 Čakovec</derivirana_varijabla>
  </DomainObject.Predmet.StrankaWithAdressOIB>
  <DomainObject.Predmet.StrankaNazivFormated>
    <izvorni_sadrzaj>MEĐIMURJE PMP društvo s ograničenom odgovornošću za trgovinu i usluge</izvorni_sadrzaj>
    <derivirana_varijabla naziv="DomainObject.Predmet.StrankaNazivFormated_1">MEĐIMURJE PMP društvo s ograničenom odgovornošću za trgovinu i usluge</derivirana_varijabla>
  </DomainObject.Predmet.StrankaNazivFormated>
  <DomainObject.Predmet.StrankaNazivFormatedOIB>
    <izvorni_sadrzaj>MEĐIMURJE PMP društvo s ograničenom odgovornošću za trgovinu i usluge, OIB 32472378258</izvorni_sadrzaj>
    <derivirana_varijabla naziv="DomainObject.Predmet.StrankaNazivFormatedOIB_1">MEĐIMURJE PMP društvo s ograničenom odgovornošću za trgovinu i usluge, OIB 32472378258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MEĐIMURJE PMP društvo s ograničenom odgovornošću za trgovinu i usluge zastupanog po punomoćniku ZOU Damjanović, Golenko i dr.</item>
    </izvorni_sadrzaj>
    <derivirana_varijabla naziv="DomainObject.Predmet.StrankaListFormated_1">
      <item>MEĐIMURJE PMP društvo s ograničenom odgovornošću za trgovinu i usluge zastupanog po punomoćniku ZOU Damjanović, Golenko i dr.</item>
    </derivirana_varijabla>
  </DomainObject.Predmet.StrankaListFormated>
  <DomainObject.Predmet.StrankaListFormatedOIB>
    <izvorni_sadrzaj>
      <item>MEĐIMURJE PMP društvo s ograničenom odgovornošću za trgovinu i usluge, OIB 32472378258 zastupanog po punomoćniku ZOU Damjanović, Golenko i dr.</item>
    </izvorni_sadrzaj>
    <derivirana_varijabla naziv="DomainObject.Predmet.StrankaListFormatedOIB_1">
      <item>MEĐIMURJE PMP društvo s ograničenom odgovornošću za trgovinu i usluge, OIB 32472378258 zastupanog po punomoćniku ZOU Damjanović, Golenko i dr.</item>
    </derivirana_varijabla>
  </DomainObject.Predmet.StrankaListFormatedOIB>
  <DomainObject.Predmet.StrankaListFormatedWithAdress>
    <izvorni_sadrzaj>
      <item>MEĐIMURJE PMP društvo s ograničenom odgovornošću za trgovinu i usluge, Zrinsko-Frankopanska/bb, 40000 Čakovec zastupanog po punomoćniku ZOU Damjanović, Golenko i dr.</item>
    </izvorni_sadrzaj>
    <derivirana_varijabla naziv="DomainObject.Predmet.StrankaListFormatedWithAdress_1">
      <item>MEĐIMURJE PMP društvo s ograničenom odgovornošću za trgovinu i usluge, Zrinsko-Frankopanska/bb, 40000 Čakovec zastupanog po punomoćniku ZOU Damjanović, Golenko i dr.</item>
    </derivirana_varijabla>
  </DomainObject.Predmet.StrankaListFormatedWithAdress>
  <DomainObject.Predmet.StrankaListFormatedWithAdressOIB>
    <izvorni_sadrzaj>
      <item>MEĐIMURJE PMP društvo s ograničenom odgovornošću za trgovinu i usluge, OIB 32472378258, Zrinsko-Frankopanska/bb, 40000 Čakovec zastupanog po punomoćniku ZOU Damjanović, Golenko i dr.</item>
    </izvorni_sadrzaj>
    <derivirana_varijabla naziv="DomainObject.Predmet.StrankaListFormatedWithAdressOIB_1">
      <item>MEĐIMURJE PMP društvo s ograničenom odgovornošću za trgovinu i usluge, OIB 32472378258, Zrinsko-Frankopanska/bb, 40000 Čakovec zastupanog po punomoćniku ZOU Damjanović, Golenko i dr.</item>
    </derivirana_varijabla>
  </DomainObject.Predmet.StrankaListFormatedWithAdressOIB>
  <DomainObject.Predmet.StrankaListNazivFormated>
    <izvorni_sadrzaj>
      <item>MEĐIMURJE PMP društvo s ograničenom odgovornošću za trgovinu i usluge</item>
    </izvorni_sadrzaj>
    <derivirana_varijabla naziv="DomainObject.Predmet.StrankaListNazivFormated_1">
      <item>MEĐIMURJE PMP društvo s ograničenom odgovornošću za trgovinu i usluge</item>
    </derivirana_varijabla>
  </DomainObject.Predmet.StrankaListNazivFormated>
  <DomainObject.Predmet.StrankaListNazivFormatedOIB>
    <izvorni_sadrzaj>
      <item>MEĐIMURJE PMP društvo s ograničenom odgovornošću za trgovinu i usluge, OIB 32472378258</item>
    </izvorni_sadrzaj>
    <derivirana_varijabla naziv="DomainObject.Predmet.StrankaListNazivFormatedOIB_1">
      <item>MEĐIMURJE PMP društvo s ograničenom odgovornošću za trgovinu i usluge, OIB 32472378258</item>
    </derivirana_varijabla>
  </DomainObject.Predmet.StrankaListNazivFormatedOIB>
  <DomainObject.Predmet.ProtuStrankaListFormated>
    <izvorni_sadrzaj>
      <item>HAMER društvo s ograničenom odgovornošću za proizvodnju, trgovinu, usluge i uvoz - izvoz u stečaju zastupanog po punomoćniku Stanko Makar</item>
    </izvorni_sadrzaj>
    <derivirana_varijabla naziv="DomainObject.Predmet.ProtuStrankaListFormated_1">
      <item>HAMER društvo s ograničenom odgovornošću za proizvodnju, trgovinu, usluge i uvoz - izvoz u stečaju zastupanog po punomoćniku Stanko Makar</item>
    </derivirana_varijabla>
  </DomainObject.Predmet.ProtuStrankaListFormated>
  <DomainObject.Predmet.ProtuStrankaListFormatedOIB>
    <izvorni_sadrzaj>
      <item>HAMER društvo s ograničenom odgovornošću za proizvodnju, trgovinu, usluge i uvoz - izvoz u stečaju, OIB 66308082006 zastupanog po punomoćniku Stanko Makar</item>
    </izvorni_sadrzaj>
    <derivirana_varijabla naziv="DomainObject.Predmet.ProtuStrankaListFormatedOIB_1">
      <item>HAMER društvo s ograničenom odgovornošću za proizvodnju, trgovinu, usluge i uvoz - izvoz u stečaju, OIB 66308082006 zastupanog po punomoćniku Stanko Makar</item>
    </derivirana_varijabla>
  </DomainObject.Predmet.ProtuStrankaListFormatedOIB>
  <DomainObject.Predmet.ProtuStrankaListFormatedWithAdress>
    <izvorni_sadrzaj>
      <item>HAMER društvo s ograničenom odgovornošću za proizvodnju, trgovinu, usluge i uvoz - izvoz u stečaju, Marije Jurić-Zagorke 14, 40000 Čakovec zastupanog po punomoćniku Stanko Makar</item>
    </izvorni_sadrzaj>
    <derivirana_varijabla naziv="DomainObject.Predmet.ProtuStrankaListFormatedWithAdress_1">
      <item>HAMER društvo s ograničenom odgovornošću za proizvodnju, trgovinu, usluge i uvoz - izvoz u stečaju, Marije Jurić-Zagorke 14, 40000 Čakovec zastupanog po punomoćniku Stanko Makar</item>
    </derivirana_varijabla>
  </DomainObject.Predmet.ProtuStrankaListFormatedWithAdress>
  <DomainObject.Predmet.ProtuStrankaListFormatedWithAdressOIB>
    <izvorni_sadrzaj>
      <item>HAMER društvo s ograničenom odgovornošću za proizvodnju, trgovinu, usluge i uvoz - izvoz u stečaju, OIB 66308082006, Marije Jurić-Zagorke 14, 40000 Čakovec zastupanog po punomoćniku Stanko Makar</item>
    </izvorni_sadrzaj>
    <derivirana_varijabla naziv="DomainObject.Predmet.ProtuStrankaListFormatedWithAdressOIB_1">
      <item>HAMER društvo s ograničenom odgovornošću za proizvodnju, trgovinu, usluge i uvoz - izvoz u stečaju, OIB 66308082006, Marije Jurić-Zagorke 14, 40000 Čakovec zastupanog po punomoćniku Stanko Makar</item>
    </derivirana_varijabla>
  </DomainObject.Predmet.ProtuStrankaListFormatedWithAdressOIB>
  <DomainObject.Predmet.ProtuStrankaListNazivFormated>
    <izvorni_sadrzaj>
      <item>HAMER društvo s ograničenom odgovornošću za proizvodnju, trgovinu, usluge i uvoz - izvoz u stečaju</item>
    </izvorni_sadrzaj>
    <derivirana_varijabla naziv="DomainObject.Predmet.ProtuStrankaListNazivFormated_1">
      <item>HAMER društvo s ograničenom odgovornošću za proizvodnju, trgovinu, usluge i uvoz - izvoz u stečaju</item>
    </derivirana_varijabla>
  </DomainObject.Predmet.ProtuStrankaListNazivFormated>
  <DomainObject.Predmet.ProtuStrankaListNazivFormatedOIB>
    <izvorni_sadrzaj>
      <item>HAMER društvo s ograničenom odgovornošću za proizvodnju, trgovinu, usluge i uvoz - izvoz u stečaju, OIB 66308082006</item>
    </izvorni_sadrzaj>
    <derivirana_varijabla naziv="DomainObject.Predmet.ProtuStrankaListNazivFormatedOIB_1">
      <item>HAMER društvo s ograničenom odgovornošću za proizvodnju, trgovinu, usluge i uvoz - izvoz u stečaju, OIB 66308082006</item>
    </derivirana_varijabla>
  </DomainObject.Predmet.ProtuStrankaListNazivFormatedOIB>
  <DomainObject.Predmet.OstaliListFormated>
    <izvorni_sadrzaj>
      <item>Sudski registar</item>
      <item>ZOU Damjanović, Golenko i dr.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</izvorni_sadrzaj>
    <derivirana_varijabla naziv="DomainObject.Predmet.OstaliListFormated_1">
      <item>Sudski registar</item>
      <item>ZOU Damjanović, Golenko i dr.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</derivirana_varijabla>
  </DomainObject.Predmet.OstaliListFormated>
  <DomainObject.Predmet.OstaliListFormatedOIB>
    <izvorni_sadrzaj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</izvorni_sadrzaj>
    <derivirana_varijabla naziv="DomainObject.Predmet.OstaliListFormatedOIB_1"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</derivirana_varijabla>
  </DomainObject.Predmet.OstaliListFormatedOIB>
  <DomainObject.Predmet.OstaliListFormatedWithAdress>
    <izvorni_sadrzaj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</izvorni_sadrzaj>
    <derivirana_varijabla naziv="DomainObject.Predmet.OstaliListFormatedWithAdress_1"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</derivirana_varijabla>
  </DomainObject.Predmet.OstaliListFormatedWithAdress>
  <DomainObject.Predmet.OstaliListFormatedWithAdressOIB>
    <izvorni_sadrzaj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</izvorni_sadrzaj>
    <derivirana_varijabla naziv="DomainObject.Predmet.OstaliListFormatedWithAdressOIB_1"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</derivirana_varijabla>
  </DomainObject.Predmet.OstaliListFormatedWithAdressOIB>
  <DomainObject.Predmet.OstaliListNazivFormated>
    <izvorni_sadrzaj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</izvorni_sadrzaj>
    <derivirana_varijabla naziv="DomainObject.Predmet.OstaliListNazivFormated_1"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</derivirana_varijabla>
  </DomainObject.Predmet.OstaliListNazivFormated>
  <DomainObject.Predmet.OstaliListNazivFormatedOIB>
    <izvorni_sadrzaj>
      <item>Sudski registar</item>
      <item>ZOU Damjanović, Golenko i dr.,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</izvorni_sadrzaj>
    <derivirana_varijabla naziv="DomainObject.Predmet.OstaliListNazivFormatedOIB_1">
      <item>Sudski registar</item>
      <item>ZOU Damjanović, Golenko i dr.,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MEĐIMURJE PMP društvo s ograničenom odgovornošću za trgovinu i usluge</izvorni_sadrzaj>
    <derivirana_varijabla naziv="DomainObject.Predmet.StrankaIDrugi_1">MEĐIMURJE PMP društvo s ograničenom odgovornošću za trgovinu i usluge</derivirana_varijabla>
  </DomainObject.Predmet.StrankaIDrugi>
  <DomainObject.Predmet.ProtustrankaIDrugi>
    <izvorni_sadrzaj>HAMER društvo s ograničenom odgovornošću za proizvodnju, trgovinu, usluge i uvoz - izvoz u stečaju</izvorni_sadrzaj>
    <derivirana_varijabla naziv="DomainObject.Predmet.ProtustrankaIDrugi_1">HAMER društvo s ograničenom odgovornošću za proizvodnju, trgovinu, usluge i uvoz - izvoz u stečaju</derivirana_varijabla>
  </DomainObject.Predmet.ProtustrankaIDrugi>
  <DomainObject.Predmet.StrankaIDrugiAdressOIB>
    <izvorni_sadrzaj>MEĐIMURJE PMP društvo s ograničenom odgovornošću za trgovinu i usluge, OIB 32472378258, Zrinsko-Frankopanska/bb, 40000 Čakovec</izvorni_sadrzaj>
    <derivirana_varijabla naziv="DomainObject.Predmet.StrankaIDrugiAdressOIB_1">MEĐIMURJE PMP društvo s ograničenom odgovornošću za trgovinu i usluge, OIB 32472378258, Zrinsko-Frankopanska/bb, 40000 Čakovec</derivirana_varijabla>
  </DomainObject.Predmet.StrankaIDrugiAdressOIB>
  <DomainObject.Predmet.ProtustrankaIDrugiAdressOIB>
    <izvorni_sadrzaj>HAMER društvo s ograničenom odgovornošću za proizvodnju, trgovinu, usluge i uvoz - izvoz u stečaju, OIB 66308082006, Marije Jurić-Zagorke 14, 40000 Čakovec</izvorni_sadrzaj>
    <derivirana_varijabla naziv="DomainObject.Predmet.ProtustrankaIDrugiAdressOIB_1">HAMER društvo s ograničenom odgovornošću za proizvodnju, trgovinu, usluge i uvoz - izvoz u stečaju, OIB 66308082006, Marije Jurić-Zagorke 14,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</izvorni_sadrzaj>
    <derivirana_varijabla naziv="DomainObject.Predmet.SudioniciListNaziv_1"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</derivirana_varijabla>
  </DomainObject.Predmet.SudioniciListNaziv>
  <DomainObject.Predmet.SudioniciListAdressOIB>
    <izvorni_sadrzaj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</izvorni_sadrzaj>
    <derivirana_varijabla naziv="DomainObject.Predmet.SudioniciListAdressOIB_1"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32472378258</item>
      <item>, OIB 66308082006</item>
      <item>, OIB null</item>
      <item>, OIB 46271167230</item>
      <item>, OIB null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</izvorni_sadrzaj>
    <derivirana_varijabla naziv="DomainObject.Predmet.SudioniciListNazivOIB_1">
      <item>, OIB 32472378258</item>
      <item>, OIB 66308082006</item>
      <item>, OIB null</item>
      <item>, OIB 46271167230</item>
      <item>, OIB null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1316</properties:Characters>
  <properties:Lines>49</properties:Lines>
  <properties:Paragraphs>26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2015-08-06T07:34:00Z</dcterms:created>
  <dc:creator>Tihana Martinez</dc:creator>
  <dc:description/>
  <cp:keywords/>
  <cp:lastModifiedBy>Tihana Martinez</cp:lastModifiedBy>
  <cp:lastPrinted>2017-10-12T05:43:00Z</cp:lastPrinted>
  <dcterms:modified xmlns:xsi="http://www.w3.org/2001/XMLSchema-instance" xsi:type="dcterms:W3CDTF">2017-10-12T05:45:00Z</dcterms:modified>
  <cp:revision>20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