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d3321" w14:paraId="4ed3321" w:rsidRDefault="00837070" w:rsidP="001940FB" w:rsidR="00837070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1940FB" w:rsidR="001940FB" w:rsidRPr="00837070">
      <w:pPr>
        <w:spacing w:lineRule="auto" w:line="276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162274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837070" w:rsidP="00AA6BCF" w:rsidR="00837070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837070" w:rsidP="00837070" w:rsidR="00837070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837070" w:rsidP="00837070" w:rsidR="00837070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837070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837070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B9790D">
        <w:rPr>
          <w:rFonts w:cs="Calibri" w:eastAsia="Arial Unicode MS" w:hAnsi="Calibri" w:ascii="Calibri"/>
          <w:kern w:val="1"/>
          <w:lang w:eastAsia="ar-SA" w:val="hr-HR"/>
        </w:rPr>
        <w:t>VUKOJA MARIJA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837070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B9790D" w:rsidRPr="001A6ACE">
        <w:rPr>
          <w:rFonts w:cs="Calibri" w:hAnsi="Calibri" w:ascii="Calibri"/>
        </w:rPr>
        <w:t>67.280,47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B9790D" w:rsidRPr="001A6ACE">
        <w:rPr>
          <w:rFonts w:cs="Calibri" w:hAnsi="Calibri" w:ascii="Calibri"/>
        </w:rPr>
        <w:t>61.380,47 kn</w:t>
      </w:r>
      <w:r w:rsidR="00837070">
        <w:rPr>
          <w:rFonts w:cs="Calibri" w:hAnsi="Calibri" w:ascii="Calibri"/>
        </w:rPr>
        <w:t>,</w:t>
      </w:r>
      <w:r w:rsidR="00B9790D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B9790D" w:rsidRPr="001A6ACE">
        <w:rPr>
          <w:rFonts w:cs="Calibri" w:hAnsi="Calibri" w:ascii="Calibri"/>
        </w:rPr>
        <w:t>5.900,00 kn</w:t>
      </w:r>
      <w:r w:rsidR="00B9790D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837070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837070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837070" w:rsidRPr="00837070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837070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1A6ACE" w:rsidP="001D182A" w:rsidR="001A6ACE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CF58B1" w:rsidP="00AA6BCF" w:rsidR="00CF58B1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70716F" w:rsidR="0036082E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6082E" w:rsidP="0036082E" w:rsidR="0036082E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9790D" w:rsidP="0036082E" w:rsidR="0036082E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A6ACE">
              <w:rPr>
                <w:rFonts w:cs="Calibri" w:hAnsi="Calibri" w:ascii="Calibri"/>
              </w:rPr>
              <w:t>VUKOJA MARIJA</w:t>
            </w:r>
            <w:r w:rsidR="0036082E">
              <w:rPr>
                <w:rFonts w:cs="Calibri" w:hAnsi="Calibri" w:ascii="Calibri"/>
              </w:rPr>
              <w:t xml:space="preserve">, </w:t>
            </w:r>
            <w:r w:rsidRPr="001A6ACE">
              <w:rPr>
                <w:rFonts w:cs="Calibri" w:hAnsi="Calibri" w:ascii="Calibri"/>
              </w:rPr>
              <w:t>Vukovarska 123, Split</w:t>
            </w:r>
            <w:r w:rsidR="0036082E">
              <w:rPr>
                <w:rFonts w:cs="Calibri" w:hAnsi="Calibri" w:ascii="Calibri"/>
              </w:rPr>
              <w:t>,</w:t>
            </w:r>
            <w:r w:rsidR="0036082E" w:rsidRPr="00372EC9">
              <w:rPr>
                <w:rFonts w:cs="Calibri" w:hAnsi="Calibri" w:ascii="Calibri"/>
              </w:rPr>
              <w:t xml:space="preserve">OIB: </w:t>
            </w:r>
            <w:r w:rsidRPr="001A6ACE">
              <w:rPr>
                <w:rFonts w:cs="Calibri" w:hAnsi="Calibri" w:ascii="Calibri"/>
              </w:rPr>
              <w:t>95575564110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9790D" w:rsidP="0036082E" w:rsidR="0036082E" w:rsidRPr="0070716F">
            <w:pPr>
              <w:rPr>
                <w:rFonts w:cs="Calibri" w:hAnsi="Calibri" w:ascii="Calibri"/>
              </w:rPr>
            </w:pPr>
            <w:r w:rsidRPr="001A6ACE">
              <w:rPr>
                <w:rFonts w:cs="Calibri" w:hAnsi="Calibri" w:ascii="Calibri"/>
              </w:rPr>
              <w:t>Ugovori o štednom depozitu broj 81-70-3156-4,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9790D" w:rsidP="0036082E" w:rsidR="0036082E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A6ACE">
              <w:rPr>
                <w:rFonts w:cs="Calibri" w:hAnsi="Calibri" w:ascii="Calibri"/>
              </w:rPr>
              <w:t>67.280,47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9790D" w:rsidP="0036082E" w:rsidR="0036082E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A6ACE">
              <w:rPr>
                <w:rFonts w:cs="Calibri" w:hAnsi="Calibri" w:ascii="Calibri"/>
              </w:rPr>
              <w:t>61.380,47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9790D" w:rsidP="0036082E" w:rsidR="0036082E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A6ACE">
              <w:rPr>
                <w:rFonts w:cs="Calibri" w:hAnsi="Calibri" w:ascii="Calibri"/>
              </w:rPr>
              <w:t>5.900,00 kn</w:t>
            </w:r>
          </w:p>
        </w:tc>
      </w:tr>
    </w:tbl>
    <w:p w:rsidRDefault="00BD0B6A" w:rsidP="00AA6BCF" w:rsidR="00BD0B6A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837070" w:rsidP="00837070" w:rsidR="00837070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535020" w:rsidP="003A755B" w:rsidR="003A755B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59890" cx="273685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59890" cx="273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755B" w:rsidP="003A755B" w:rsidR="003A755B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3A755B" w:rsidP="003A755B" w:rsidR="003A75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3A755B" w:rsidP="003A755B" w:rsidR="003A755B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3A755B" w:rsidP="003A755B" w:rsidR="003A755B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49DB" w:rsidR="003749DB">
      <w:pPr>
        <w:spacing w:after="0"/>
      </w:pPr>
      <w:r>
        <w:separator/>
      </w:r>
    </w:p>
  </w:endnote>
  <w:endnote w:id="0" w:type="continuationSeparator">
    <w:p w:rsidRDefault="003749DB" w:rsidR="003749D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6B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49DB" w:rsidR="003749DB">
      <w:pPr>
        <w:spacing w:after="0"/>
      </w:pPr>
      <w:r>
        <w:separator/>
      </w:r>
    </w:p>
  </w:footnote>
  <w:footnote w:id="0" w:type="continuationSeparator">
    <w:p w:rsidRDefault="003749DB" w:rsidR="003749D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BC4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2A3813D2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2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97910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2274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4CA"/>
    <w:rsid w:val="00195C29"/>
    <w:rsid w:val="001A460C"/>
    <w:rsid w:val="001A575B"/>
    <w:rsid w:val="001A6ACE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A5BF9"/>
    <w:rsid w:val="002B0E46"/>
    <w:rsid w:val="002B34B5"/>
    <w:rsid w:val="002B7AA9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274"/>
    <w:rsid w:val="00357FA9"/>
    <w:rsid w:val="0036082E"/>
    <w:rsid w:val="00362E9D"/>
    <w:rsid w:val="00363A39"/>
    <w:rsid w:val="00363BF9"/>
    <w:rsid w:val="003653F5"/>
    <w:rsid w:val="00366869"/>
    <w:rsid w:val="00371310"/>
    <w:rsid w:val="00372EC9"/>
    <w:rsid w:val="003749DB"/>
    <w:rsid w:val="00380458"/>
    <w:rsid w:val="0038241A"/>
    <w:rsid w:val="00384907"/>
    <w:rsid w:val="00384E59"/>
    <w:rsid w:val="00387A03"/>
    <w:rsid w:val="00395E9E"/>
    <w:rsid w:val="00397D92"/>
    <w:rsid w:val="003A1190"/>
    <w:rsid w:val="003A3E02"/>
    <w:rsid w:val="003A5883"/>
    <w:rsid w:val="003A755B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35020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16F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18C"/>
    <w:rsid w:val="007B088C"/>
    <w:rsid w:val="007B21E9"/>
    <w:rsid w:val="007B4121"/>
    <w:rsid w:val="007B4764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37070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46BC4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9790D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51A37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58B1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46B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BC4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BC4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BC4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BC4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46B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BC4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BC4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BC4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BC4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7E0160-F52A-4917-B71B-193EF6ACD1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256</properties:Words>
  <properties:Characters>1430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2018-08-23T10:53:00Z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2018-08-23T12:11:00Z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St-651/2017-344 / Podnesak - Podnesak (-344.docx)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