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d881" w14:paraId="a95d881" w:rsidRDefault="00104449" w:rsidR="00382D2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NINA MARKOVINOVIĆ BELAMARIĆ, privemena stečajna upraviteljica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OIB:49920167790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G R E B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Tel.: 01 4551 081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Fax: 01 46 13 010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Mob: 098 203 836</w:t>
      </w:r>
    </w:p>
    <w:p w:rsidRDefault="00DD6F44" w:rsidR="00104449">
      <w:pPr>
        <w:rPr>
          <w:rFonts w:cs="Times New Roman" w:hAnsi="Times New Roman" w:ascii="Times New Roman"/>
          <w:sz w:val="24"/>
          <w:szCs w:val="24"/>
        </w:rPr>
      </w:pPr>
      <w:hyperlink r:id="rId7" w:history="true">
        <w:r w:rsidR="00104449" w:rsidRPr="00D21B63">
          <w:rPr>
            <w:rStyle w:val="Hiperveza"/>
            <w:rFonts w:cs="Times New Roman" w:hAnsi="Times New Roman" w:ascii="Times New Roman"/>
            <w:sz w:val="24"/>
            <w:szCs w:val="24"/>
          </w:rPr>
          <w:t>nina.markovinovic@mail.inet.hr</w:t>
        </w:r>
      </w:hyperlink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St-836/2017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U BJELOVARU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sudac: BRANKA PLESKALT</w:t>
      </w: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P="00104449" w:rsidR="0010444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04449">
        <w:rPr>
          <w:rFonts w:cs="Times New Roman" w:hAnsi="Times New Roman" w:ascii="Times New Roman"/>
          <w:b/>
          <w:sz w:val="24"/>
          <w:szCs w:val="24"/>
        </w:rPr>
        <w:t>I Z V J E Š Ć E</w:t>
      </w:r>
    </w:p>
    <w:p w:rsidRDefault="00104449" w:rsidP="00104449" w:rsidR="0010444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04449" w:rsidP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Trovačkog suda u Bjelovaru br. St-836/2017 od 19. ožujka imenovana sam priv</w:t>
      </w:r>
      <w:r w:rsidR="00262DA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emenom stečajnom upraviteljicom radi utv</w:t>
      </w:r>
      <w:r w:rsidR="00262DA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đenja činjenica da li se imovin</w:t>
      </w:r>
      <w:r w:rsidR="0031270A">
        <w:rPr>
          <w:rFonts w:cs="Times New Roman" w:hAnsi="Times New Roman" w:ascii="Times New Roman"/>
          <w:sz w:val="24"/>
          <w:szCs w:val="24"/>
        </w:rPr>
        <w:t>om trgovačkog društva LEKO TRANS</w:t>
      </w:r>
      <w:r>
        <w:rPr>
          <w:rFonts w:cs="Times New Roman" w:hAnsi="Times New Roman" w:ascii="Times New Roman"/>
          <w:sz w:val="24"/>
          <w:szCs w:val="24"/>
        </w:rPr>
        <w:t xml:space="preserve"> GT d.o.o. u likvidaciji, Zag</w:t>
      </w:r>
      <w:r w:rsidR="00262DA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eb, Vodnjanska 26, OIB:42098200767 mogu namiriti troškovi postupka te postoji li razlog za otvaranje stečajnog postupka.</w:t>
      </w:r>
    </w:p>
    <w:p w:rsidRDefault="00104449" w:rsidP="00104449" w:rsidR="00104449">
      <w:pPr>
        <w:rPr>
          <w:rFonts w:cs="Times New Roman" w:hAnsi="Times New Roman" w:ascii="Times New Roman"/>
          <w:sz w:val="24"/>
          <w:szCs w:val="24"/>
        </w:rPr>
      </w:pPr>
    </w:p>
    <w:p w:rsidRDefault="00104449" w:rsidP="00104449" w:rsidR="00B1671C" w:rsidRPr="00AD2A8B">
      <w:pPr>
        <w:rPr>
          <w:rFonts w:cs="Times New Roman" w:hAnsi="Times New Roman" w:ascii="Times New Roman"/>
          <w:b/>
          <w:sz w:val="24"/>
          <w:szCs w:val="24"/>
        </w:rPr>
      </w:pPr>
      <w:r w:rsidRPr="00AD2A8B">
        <w:rPr>
          <w:rFonts w:cs="Times New Roman" w:hAnsi="Times New Roman" w:ascii="Times New Roman"/>
          <w:b/>
          <w:sz w:val="24"/>
          <w:szCs w:val="24"/>
        </w:rPr>
        <w:t>I</w:t>
      </w:r>
      <w:r w:rsidRPr="00AD2A8B">
        <w:rPr>
          <w:rFonts w:cs="Times New Roman" w:hAnsi="Times New Roman" w:ascii="Times New Roman"/>
          <w:b/>
          <w:sz w:val="24"/>
          <w:szCs w:val="24"/>
        </w:rPr>
        <w:tab/>
        <w:t>OPĆI PODACI O DUŽNIKU</w:t>
      </w:r>
    </w:p>
    <w:p w:rsidRDefault="00104449" w:rsidP="00104449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LEKO TRANS </w:t>
      </w:r>
      <w:r w:rsidR="00B1671C">
        <w:rPr>
          <w:rFonts w:cs="Times New Roman" w:hAnsi="Times New Roman" w:ascii="Times New Roman"/>
          <w:sz w:val="24"/>
          <w:szCs w:val="24"/>
        </w:rPr>
        <w:t>GT društv</w:t>
      </w:r>
      <w:r w:rsidR="00AD2A8B">
        <w:rPr>
          <w:rFonts w:cs="Times New Roman" w:hAnsi="Times New Roman" w:ascii="Times New Roman"/>
          <w:sz w:val="24"/>
          <w:szCs w:val="24"/>
        </w:rPr>
        <w:t>o</w:t>
      </w:r>
      <w:r w:rsidR="00B1671C">
        <w:rPr>
          <w:rFonts w:cs="Times New Roman" w:hAnsi="Times New Roman" w:ascii="Times New Roman"/>
          <w:sz w:val="24"/>
          <w:szCs w:val="24"/>
        </w:rPr>
        <w:t xml:space="preserve"> s ograničenom odgovornošću za usluge i trgovinu u likvidaciji osnovano je 10. 01. 2006. god. Društvenim ugovorom sa sjedištem u Zagrebu, Vodnjanska 26. </w:t>
      </w:r>
    </w:p>
    <w:p w:rsidRDefault="00B1671C" w:rsidP="00104449" w:rsidR="00B1671C" w:rsidRP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Osnivač i jedini član društva je Goran Leko OIB:92560686778, sada likvidator koji zastupa društvo pojedinačno i samostalno od 4. 9. 2014. god.</w:t>
      </w:r>
    </w:p>
    <w:p w:rsidRDefault="00B1671C" w:rsidP="00B1671C" w:rsidR="001044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Temeljni kapital društva bio je 20.000,00 kn.</w:t>
      </w:r>
    </w:p>
    <w:p w:rsidRDefault="00B1671C" w:rsidP="00B1671C" w:rsidR="00B167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Iako je društvo bilo </w:t>
      </w:r>
      <w:r w:rsidR="00AD2A8B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egistrirano na obavljanje b</w:t>
      </w:r>
      <w:r w:rsidR="00262DA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ojnih djelatnosti, osnovni </w:t>
      </w:r>
      <w:r w:rsidR="00AD2A8B">
        <w:rPr>
          <w:rFonts w:cs="Times New Roman" w:hAnsi="Times New Roman" w:ascii="Times New Roman"/>
          <w:sz w:val="24"/>
          <w:szCs w:val="24"/>
        </w:rPr>
        <w:t>predmet poslovanja bio je prijevoz robe.</w:t>
      </w:r>
    </w:p>
    <w:p w:rsidRDefault="00AD2A8B" w:rsidP="00B1671C" w:rsidR="00AD2A8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je do 2013. god</w:t>
      </w:r>
      <w:r w:rsidR="00871225">
        <w:rPr>
          <w:rFonts w:cs="Times New Roman" w:hAnsi="Times New Roman" w:ascii="Times New Roman"/>
          <w:sz w:val="24"/>
          <w:szCs w:val="24"/>
        </w:rPr>
        <w:t xml:space="preserve">. poslovalo dobro, imalo je 13 </w:t>
      </w:r>
      <w:r>
        <w:rPr>
          <w:rFonts w:cs="Times New Roman" w:hAnsi="Times New Roman" w:ascii="Times New Roman"/>
          <w:sz w:val="24"/>
          <w:szCs w:val="24"/>
        </w:rPr>
        <w:t xml:space="preserve"> zaposlenih radnika.</w:t>
      </w:r>
    </w:p>
    <w:p w:rsidRDefault="00AD2A8B" w:rsidP="00B1671C" w:rsidR="008712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Međutim, prema navodima likvidatora Gorana Leke od 2013. god. poslovanje tvrtke je sve slabije. Kao razlog ove okolnosti navodi kako su</w:t>
      </w:r>
      <w:r w:rsidR="00125DDE">
        <w:rPr>
          <w:rFonts w:cs="Times New Roman" w:hAnsi="Times New Roman" w:ascii="Times New Roman"/>
          <w:sz w:val="24"/>
          <w:szCs w:val="24"/>
        </w:rPr>
        <w:t xml:space="preserve"> se cijene prijevoza znatno snizile, a zatim, da je nad njihovim najvećim klijentom BAVARIA d.o.o. Zagreb otvoren stečajni postupak.</w:t>
      </w:r>
    </w:p>
    <w:p w:rsidRDefault="00871225" w:rsidP="00B1671C" w:rsidR="00125D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</w:t>
      </w:r>
      <w:r w:rsidR="00125DDE">
        <w:rPr>
          <w:rFonts w:cs="Times New Roman" w:hAnsi="Times New Roman" w:ascii="Times New Roman"/>
          <w:sz w:val="24"/>
          <w:szCs w:val="24"/>
        </w:rPr>
        <w:t>užnik nije prija</w:t>
      </w:r>
      <w:r>
        <w:rPr>
          <w:rFonts w:cs="Times New Roman" w:hAnsi="Times New Roman" w:ascii="Times New Roman"/>
          <w:sz w:val="24"/>
          <w:szCs w:val="24"/>
        </w:rPr>
        <w:t xml:space="preserve">vio svoje potraživanje u stečajnom postupku </w:t>
      </w:r>
      <w:r w:rsidR="00125DDE">
        <w:rPr>
          <w:rFonts w:cs="Times New Roman" w:hAnsi="Times New Roman" w:ascii="Times New Roman"/>
          <w:sz w:val="24"/>
          <w:szCs w:val="24"/>
        </w:rPr>
        <w:t xml:space="preserve"> nad </w:t>
      </w:r>
      <w:r w:rsidR="00262DAC">
        <w:rPr>
          <w:rFonts w:cs="Times New Roman" w:hAnsi="Times New Roman" w:ascii="Times New Roman"/>
          <w:sz w:val="24"/>
          <w:szCs w:val="24"/>
        </w:rPr>
        <w:t xml:space="preserve">društvom </w:t>
      </w:r>
      <w:r w:rsidR="00125DDE">
        <w:rPr>
          <w:rFonts w:cs="Times New Roman" w:hAnsi="Times New Roman" w:ascii="Times New Roman"/>
          <w:sz w:val="24"/>
          <w:szCs w:val="24"/>
        </w:rPr>
        <w:t>BAVARIA d.o.o</w:t>
      </w:r>
      <w:r w:rsidR="0024181C">
        <w:rPr>
          <w:rFonts w:cs="Times New Roman" w:hAnsi="Times New Roman" w:ascii="Times New Roman"/>
          <w:sz w:val="24"/>
          <w:szCs w:val="24"/>
        </w:rPr>
        <w:t xml:space="preserve"> Zagreb koje je brisano</w:t>
      </w:r>
      <w:r w:rsidR="00125DDE">
        <w:rPr>
          <w:rFonts w:cs="Times New Roman" w:hAnsi="Times New Roman" w:ascii="Times New Roman"/>
          <w:sz w:val="24"/>
          <w:szCs w:val="24"/>
        </w:rPr>
        <w:t xml:space="preserve"> iz sudskog registra.</w:t>
      </w:r>
    </w:p>
    <w:p w:rsidRDefault="00125DDE" w:rsidP="00B1671C" w:rsidR="00125D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bilance za 2013. god. razvidno je da su potraživanja</w:t>
      </w:r>
      <w:r w:rsidR="0024181C">
        <w:rPr>
          <w:rFonts w:cs="Times New Roman" w:hAnsi="Times New Roman" w:ascii="Times New Roman"/>
          <w:sz w:val="24"/>
          <w:szCs w:val="24"/>
        </w:rPr>
        <w:t xml:space="preserve"> dužnika</w:t>
      </w:r>
      <w:r>
        <w:rPr>
          <w:rFonts w:cs="Times New Roman" w:hAnsi="Times New Roman" w:ascii="Times New Roman"/>
          <w:sz w:val="24"/>
          <w:szCs w:val="24"/>
        </w:rPr>
        <w:t xml:space="preserve"> prema kupcima preko 5.000.000,00 kn, </w:t>
      </w:r>
    </w:p>
    <w:p w:rsidRDefault="00871225" w:rsidP="00B1671C" w:rsidR="00125D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</w:t>
      </w:r>
      <w:r w:rsidR="00125DDE">
        <w:rPr>
          <w:rFonts w:cs="Times New Roman" w:hAnsi="Times New Roman" w:ascii="Times New Roman"/>
          <w:sz w:val="24"/>
          <w:szCs w:val="24"/>
        </w:rPr>
        <w:t xml:space="preserve"> dužnika prema dobavljačima </w:t>
      </w:r>
      <w:r>
        <w:rPr>
          <w:rFonts w:cs="Times New Roman" w:hAnsi="Times New Roman" w:ascii="Times New Roman"/>
          <w:sz w:val="24"/>
          <w:szCs w:val="24"/>
        </w:rPr>
        <w:t>iznose oko</w:t>
      </w:r>
      <w:r w:rsidR="00125DDE">
        <w:rPr>
          <w:rFonts w:cs="Times New Roman" w:hAnsi="Times New Roman" w:ascii="Times New Roman"/>
          <w:sz w:val="24"/>
          <w:szCs w:val="24"/>
        </w:rPr>
        <w:t xml:space="preserve"> 2.900.000,00 kn.</w:t>
      </w:r>
    </w:p>
    <w:p w:rsidRDefault="00871225" w:rsidP="00B1671C" w:rsidR="00125D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2013. god. likvidator Goran Leko navodi kako je postepeno otkazivao ugovore o radu radnicima kojih je u 2013</w:t>
      </w:r>
      <w:r w:rsidR="0031270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181C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 bilo šestero.</w:t>
      </w:r>
    </w:p>
    <w:p w:rsidRDefault="0031270A" w:rsidP="00B1671C" w:rsidR="0031270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Navodi kako je sredstva za i</w:t>
      </w:r>
      <w:r w:rsidR="0024181C">
        <w:rPr>
          <w:rFonts w:cs="Times New Roman" w:hAnsi="Times New Roman" w:ascii="Times New Roman"/>
          <w:sz w:val="24"/>
          <w:szCs w:val="24"/>
        </w:rPr>
        <w:t>splatu plaća</w:t>
      </w:r>
      <w:r>
        <w:rPr>
          <w:rFonts w:cs="Times New Roman" w:hAnsi="Times New Roman" w:ascii="Times New Roman"/>
          <w:sz w:val="24"/>
          <w:szCs w:val="24"/>
        </w:rPr>
        <w:t xml:space="preserve"> radn</w:t>
      </w:r>
      <w:r w:rsidR="005553AB">
        <w:rPr>
          <w:rFonts w:cs="Times New Roman" w:hAnsi="Times New Roman" w:ascii="Times New Roman"/>
          <w:sz w:val="24"/>
          <w:szCs w:val="24"/>
        </w:rPr>
        <w:t>icima namiro od prodaje kamiona, automobila i pomoćnih vozila koji su bili u vlasništvu dužnika.</w:t>
      </w:r>
    </w:p>
    <w:p w:rsidRDefault="005553AB" w:rsidP="00B1671C" w:rsidR="005553A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priloženih računa razvidno je da su vozila prodana tijekom 2013. i 2014. god.</w:t>
      </w:r>
    </w:p>
    <w:p w:rsidRDefault="00871225" w:rsidP="00B1671C" w:rsidR="008712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ne posluje, ne obavlja nikakvu djelatnost.</w:t>
      </w:r>
    </w:p>
    <w:p w:rsidRDefault="00871225" w:rsidP="00B1671C" w:rsidR="008712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Goran Leko zaposlen je u tvrtki Novikus d.o.o. Zag</w:t>
      </w:r>
      <w:r w:rsidR="0024181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eb.</w:t>
      </w:r>
    </w:p>
    <w:p w:rsidRDefault="00871225" w:rsidP="00B1671C" w:rsidR="008712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</w:t>
      </w:r>
      <w:r w:rsidR="0031270A">
        <w:rPr>
          <w:rFonts w:cs="Times New Roman" w:hAnsi="Times New Roman" w:ascii="Times New Roman"/>
          <w:sz w:val="24"/>
          <w:szCs w:val="24"/>
        </w:rPr>
        <w:t>uni dužnika blokirani su 18. 10</w:t>
      </w:r>
      <w:r>
        <w:rPr>
          <w:rFonts w:cs="Times New Roman" w:hAnsi="Times New Roman" w:ascii="Times New Roman"/>
          <w:sz w:val="24"/>
          <w:szCs w:val="24"/>
        </w:rPr>
        <w:t>. 2016. god., dakle na dan 5. 4. 2108. god. vrijeme b</w:t>
      </w:r>
      <w:r w:rsidR="0031270A">
        <w:rPr>
          <w:rFonts w:cs="Times New Roman" w:hAnsi="Times New Roman" w:ascii="Times New Roman"/>
          <w:sz w:val="24"/>
          <w:szCs w:val="24"/>
        </w:rPr>
        <w:t xml:space="preserve">lokade </w:t>
      </w:r>
      <w:r>
        <w:rPr>
          <w:rFonts w:cs="Times New Roman" w:hAnsi="Times New Roman" w:ascii="Times New Roman"/>
          <w:sz w:val="24"/>
          <w:szCs w:val="24"/>
        </w:rPr>
        <w:t>je 534 dana.</w:t>
      </w:r>
    </w:p>
    <w:p w:rsidRDefault="00871225" w:rsidP="00B1671C" w:rsidR="008712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Računi dužnika koji se vode kod Erste banke su: IBAN:HR1224020061500026727 i HR:6624020061100454625.</w:t>
      </w:r>
    </w:p>
    <w:p w:rsidRDefault="0031270A" w:rsidP="00B1671C" w:rsidR="0031270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</w:t>
      </w:r>
      <w:r w:rsidR="0024181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emena stečajna upraviteljica naglašava da je utvrdila iz dokumentacije FINA-e da je  porezni dug dužnika na dan 6.11. 2017. </w:t>
      </w:r>
      <w:r w:rsidR="0024181C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od. s</w:t>
      </w:r>
      <w:r w:rsidR="0024181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2.731.901,32 kn povećan na 3.012.050,38 kn.</w:t>
      </w:r>
    </w:p>
    <w:p w:rsidRDefault="0031270A" w:rsidP="00B1671C" w:rsidR="0031270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Posljednje godišnje izvješće dužnika</w:t>
      </w:r>
      <w:r w:rsidR="0024181C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 xml:space="preserve"> za 2013. god.</w:t>
      </w:r>
    </w:p>
    <w:p w:rsidRDefault="0024181C" w:rsidP="0024181C" w:rsidR="0024181C">
      <w:pPr>
        <w:rPr>
          <w:rFonts w:cs="Times New Roman" w:hAnsi="Times New Roman" w:ascii="Times New Roman"/>
          <w:b/>
          <w:sz w:val="24"/>
          <w:szCs w:val="24"/>
        </w:rPr>
      </w:pPr>
    </w:p>
    <w:p w:rsidRDefault="0024181C" w:rsidP="00B1671C" w:rsidR="0031270A" w:rsidRPr="0024181C">
      <w:pPr>
        <w:rPr>
          <w:rFonts w:cs="Times New Roman" w:hAnsi="Times New Roman" w:ascii="Times New Roman"/>
          <w:b/>
          <w:sz w:val="24"/>
          <w:szCs w:val="24"/>
        </w:rPr>
      </w:pPr>
      <w:r w:rsidRPr="0024181C">
        <w:rPr>
          <w:rFonts w:cs="Times New Roman" w:hAnsi="Times New Roman" w:ascii="Times New Roman"/>
          <w:b/>
          <w:sz w:val="24"/>
          <w:szCs w:val="24"/>
        </w:rPr>
        <w:t>II</w:t>
      </w:r>
      <w:r w:rsidRPr="0024181C">
        <w:rPr>
          <w:rFonts w:cs="Times New Roman" w:hAnsi="Times New Roman" w:ascii="Times New Roman"/>
          <w:b/>
          <w:sz w:val="24"/>
          <w:szCs w:val="24"/>
        </w:rPr>
        <w:tab/>
        <w:t>PROVEDNE AKTIVNOSTI</w:t>
      </w:r>
    </w:p>
    <w:p w:rsidRDefault="0031270A" w:rsidP="00B1671C" w:rsidR="0031270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utvrđenja činjenica mogu li se imovinom dužnika namiriti troškovi postupka i postoji li razloga za otva</w:t>
      </w:r>
      <w:r w:rsidR="0024181C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anje stečajnog postupka</w:t>
      </w:r>
      <w:r w:rsidR="0024181C">
        <w:rPr>
          <w:rFonts w:cs="Times New Roman" w:hAnsi="Times New Roman" w:ascii="Times New Roman"/>
          <w:sz w:val="24"/>
          <w:szCs w:val="24"/>
        </w:rPr>
        <w:t xml:space="preserve"> održala sam sastanak s l</w:t>
      </w:r>
      <w:r>
        <w:rPr>
          <w:rFonts w:cs="Times New Roman" w:hAnsi="Times New Roman" w:ascii="Times New Roman"/>
          <w:sz w:val="24"/>
          <w:szCs w:val="24"/>
        </w:rPr>
        <w:t xml:space="preserve">ikvidatorom </w:t>
      </w:r>
      <w:r w:rsidR="0024181C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oranom Lekom, te od njega zatražila dokumentaciju vezanu za podaju k</w:t>
      </w:r>
      <w:r w:rsidR="00AF48DE">
        <w:rPr>
          <w:rFonts w:cs="Times New Roman" w:hAnsi="Times New Roman" w:ascii="Times New Roman"/>
          <w:sz w:val="24"/>
          <w:szCs w:val="24"/>
        </w:rPr>
        <w:t>amiona</w:t>
      </w:r>
      <w:r w:rsidR="0024181C">
        <w:rPr>
          <w:rFonts w:cs="Times New Roman" w:hAnsi="Times New Roman" w:ascii="Times New Roman"/>
          <w:sz w:val="24"/>
          <w:szCs w:val="24"/>
        </w:rPr>
        <w:t>,</w:t>
      </w:r>
      <w:r w:rsidR="00AF48DE">
        <w:rPr>
          <w:rFonts w:cs="Times New Roman" w:hAnsi="Times New Roman" w:ascii="Times New Roman"/>
          <w:sz w:val="24"/>
          <w:szCs w:val="24"/>
        </w:rPr>
        <w:t xml:space="preserve"> izvršila sam uvid u Bilancu dužnika za 2013. god.,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F48DE">
        <w:rPr>
          <w:rFonts w:cs="Times New Roman" w:hAnsi="Times New Roman" w:ascii="Times New Roman"/>
          <w:sz w:val="24"/>
          <w:szCs w:val="24"/>
        </w:rPr>
        <w:t>kon</w:t>
      </w:r>
      <w:r w:rsidR="0024181C">
        <w:rPr>
          <w:rFonts w:cs="Times New Roman" w:hAnsi="Times New Roman" w:ascii="Times New Roman"/>
          <w:sz w:val="24"/>
          <w:szCs w:val="24"/>
        </w:rPr>
        <w:t>taktirala sam s Lati</w:t>
      </w:r>
      <w:r w:rsidR="00AF48DE">
        <w:rPr>
          <w:rFonts w:cs="Times New Roman" w:hAnsi="Times New Roman" w:ascii="Times New Roman"/>
          <w:sz w:val="24"/>
          <w:szCs w:val="24"/>
        </w:rPr>
        <w:t xml:space="preserve">h revizijom </w:t>
      </w:r>
      <w:r w:rsidR="0024181C">
        <w:rPr>
          <w:rFonts w:cs="Times New Roman" w:hAnsi="Times New Roman" w:ascii="Times New Roman"/>
          <w:sz w:val="24"/>
          <w:szCs w:val="24"/>
        </w:rPr>
        <w:t xml:space="preserve">d.o.o. Zagreb </w:t>
      </w:r>
      <w:r w:rsidR="00AF48DE">
        <w:rPr>
          <w:rFonts w:cs="Times New Roman" w:hAnsi="Times New Roman" w:ascii="Times New Roman"/>
          <w:sz w:val="24"/>
          <w:szCs w:val="24"/>
        </w:rPr>
        <w:t>koja je vodila poslovne knjige dužnika,</w:t>
      </w:r>
      <w:r w:rsidR="0024181C">
        <w:rPr>
          <w:rFonts w:cs="Times New Roman" w:hAnsi="Times New Roman" w:ascii="Times New Roman"/>
          <w:sz w:val="24"/>
          <w:szCs w:val="24"/>
        </w:rPr>
        <w:t xml:space="preserve"> te </w:t>
      </w:r>
      <w:r w:rsidR="00AF48DE">
        <w:rPr>
          <w:rFonts w:cs="Times New Roman" w:hAnsi="Times New Roman" w:ascii="Times New Roman"/>
          <w:sz w:val="24"/>
          <w:szCs w:val="24"/>
        </w:rPr>
        <w:t xml:space="preserve"> izvršila sam uvid u podatke koje </w:t>
      </w:r>
      <w:r w:rsidR="0024181C">
        <w:rPr>
          <w:rFonts w:cs="Times New Roman" w:hAnsi="Times New Roman" w:ascii="Times New Roman"/>
          <w:sz w:val="24"/>
          <w:szCs w:val="24"/>
        </w:rPr>
        <w:t xml:space="preserve">za dužnika koje posjeduje </w:t>
      </w:r>
      <w:r w:rsidR="00AF48DE">
        <w:rPr>
          <w:rFonts w:cs="Times New Roman" w:hAnsi="Times New Roman" w:ascii="Times New Roman"/>
          <w:sz w:val="24"/>
          <w:szCs w:val="24"/>
        </w:rPr>
        <w:t>FINA.</w:t>
      </w:r>
    </w:p>
    <w:p w:rsidRDefault="00AF48DE" w:rsidP="00B1671C" w:rsidR="00AF48DE">
      <w:pPr>
        <w:rPr>
          <w:rFonts w:cs="Times New Roman" w:hAnsi="Times New Roman" w:ascii="Times New Roman"/>
          <w:sz w:val="24"/>
          <w:szCs w:val="24"/>
        </w:rPr>
      </w:pPr>
    </w:p>
    <w:p w:rsidRDefault="00AF48DE" w:rsidP="00B1671C" w:rsidR="00AF48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osnovu provedenih aktivnosti utvrdila sam slijedeće relevantne podatke:</w:t>
      </w:r>
    </w:p>
    <w:p w:rsidRDefault="00E90CCB" w:rsidP="00B1671C" w:rsidR="00AF48DE" w:rsidRPr="0024181C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24181C">
        <w:rPr>
          <w:rFonts w:cs="Times New Roman" w:hAnsi="Times New Roman" w:ascii="Times New Roman"/>
          <w:b/>
          <w:sz w:val="24"/>
          <w:szCs w:val="24"/>
          <w:u w:val="single"/>
        </w:rPr>
        <w:t>A</w:t>
      </w:r>
      <w:r w:rsidRPr="0024181C">
        <w:rPr>
          <w:rFonts w:cs="Times New Roman" w:hAnsi="Times New Roman" w:ascii="Times New Roman"/>
          <w:b/>
          <w:sz w:val="24"/>
          <w:szCs w:val="24"/>
          <w:u w:val="single"/>
        </w:rPr>
        <w:tab/>
        <w:t xml:space="preserve"> IMOVINA</w:t>
      </w:r>
    </w:p>
    <w:p w:rsidRDefault="00E90CCB" w:rsidP="00B1671C" w:rsidR="00E90CCB" w:rsidRPr="0024181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24181C">
        <w:rPr>
          <w:rFonts w:cs="Times New Roman" w:hAnsi="Times New Roman" w:ascii="Times New Roman"/>
          <w:b/>
          <w:sz w:val="24"/>
          <w:szCs w:val="24"/>
        </w:rPr>
        <w:t>DUGOTRAJNA IMOVINA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nema dug</w:t>
      </w:r>
      <w:r w:rsidR="0024181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trajnu materijalnu imovinu.</w:t>
      </w:r>
    </w:p>
    <w:p w:rsidRDefault="0024181C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Sve kamione</w:t>
      </w:r>
      <w:r w:rsidR="00E90CCB">
        <w:rPr>
          <w:rFonts w:cs="Times New Roman" w:hAnsi="Times New Roman" w:ascii="Times New Roman"/>
          <w:sz w:val="24"/>
          <w:szCs w:val="24"/>
        </w:rPr>
        <w:t xml:space="preserve"> dužnik je prodao tijekom 2013. god. i 2014. god. kako bi djelomično </w:t>
      </w:r>
      <w:r w:rsidR="00E90CCB">
        <w:rPr>
          <w:rFonts w:cs="Times New Roman" w:hAnsi="Times New Roman" w:ascii="Times New Roman"/>
          <w:sz w:val="24"/>
          <w:szCs w:val="24"/>
        </w:rPr>
        <w:tab/>
        <w:t>nam</w:t>
      </w:r>
      <w:r>
        <w:rPr>
          <w:rFonts w:cs="Times New Roman" w:hAnsi="Times New Roman" w:ascii="Times New Roman"/>
          <w:sz w:val="24"/>
          <w:szCs w:val="24"/>
        </w:rPr>
        <w:t>i</w:t>
      </w:r>
      <w:r w:rsidR="00E90CCB">
        <w:rPr>
          <w:rFonts w:cs="Times New Roman" w:hAnsi="Times New Roman" w:ascii="Times New Roman"/>
          <w:sz w:val="24"/>
          <w:szCs w:val="24"/>
        </w:rPr>
        <w:t>rio svoje obveze, prije svega prema radnicima.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</w:p>
    <w:p w:rsidRDefault="00E90CCB" w:rsidP="00B1671C" w:rsidR="00E90CCB" w:rsidRPr="0024181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24181C">
        <w:rPr>
          <w:rFonts w:cs="Times New Roman" w:hAnsi="Times New Roman" w:ascii="Times New Roman"/>
          <w:b/>
          <w:sz w:val="24"/>
          <w:szCs w:val="24"/>
        </w:rPr>
        <w:t>KRATKOTRAJNA  IMOVINA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nema pokretnina, niti zaliha.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Međutim, potraživanja dužnika prema njegovim kupcima, odnosno dobavljačima </w:t>
      </w:r>
      <w:r>
        <w:rPr>
          <w:rFonts w:cs="Times New Roman" w:hAnsi="Times New Roman" w:ascii="Times New Roman"/>
          <w:sz w:val="24"/>
          <w:szCs w:val="24"/>
        </w:rPr>
        <w:tab/>
        <w:t>iznosi 5.130.589 kn</w:t>
      </w:r>
      <w:r w:rsidR="0024181C">
        <w:rPr>
          <w:rFonts w:cs="Times New Roman" w:hAnsi="Times New Roman" w:ascii="Times New Roman"/>
          <w:sz w:val="24"/>
          <w:szCs w:val="24"/>
        </w:rPr>
        <w:t xml:space="preserve"> prema bilanci za 2013. god.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</w:p>
    <w:p w:rsidRDefault="00E90CCB" w:rsidP="00B1671C" w:rsidR="00E90CCB" w:rsidRPr="0024181C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24181C">
        <w:rPr>
          <w:rFonts w:cs="Times New Roman" w:hAnsi="Times New Roman" w:ascii="Times New Roman"/>
          <w:b/>
          <w:sz w:val="24"/>
          <w:szCs w:val="24"/>
          <w:u w:val="single"/>
        </w:rPr>
        <w:t>B</w:t>
      </w:r>
      <w:r w:rsidRPr="0024181C">
        <w:rPr>
          <w:rFonts w:cs="Times New Roman" w:hAnsi="Times New Roman" w:ascii="Times New Roman"/>
          <w:b/>
          <w:sz w:val="24"/>
          <w:szCs w:val="24"/>
          <w:u w:val="single"/>
        </w:rPr>
        <w:tab/>
        <w:t>OBVEZE</w:t>
      </w:r>
    </w:p>
    <w:p w:rsidRDefault="0024181C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Obveze dužnika prema njegovim</w:t>
      </w:r>
      <w:r w:rsidR="00E90CCB">
        <w:rPr>
          <w:rFonts w:cs="Times New Roman" w:hAnsi="Times New Roman" w:ascii="Times New Roman"/>
          <w:sz w:val="24"/>
          <w:szCs w:val="24"/>
        </w:rPr>
        <w:t xml:space="preserve"> dobavljačima </w:t>
      </w:r>
      <w:r>
        <w:rPr>
          <w:rFonts w:cs="Times New Roman" w:hAnsi="Times New Roman" w:ascii="Times New Roman"/>
          <w:sz w:val="24"/>
          <w:szCs w:val="24"/>
        </w:rPr>
        <w:t>iznose oko 2.900.00,00 kn prema podatcima Bilance za 2013. od.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4181C">
        <w:rPr>
          <w:rFonts w:cs="Times New Roman" w:hAnsi="Times New Roman" w:ascii="Times New Roman"/>
          <w:sz w:val="24"/>
          <w:szCs w:val="24"/>
        </w:rPr>
        <w:t>Privremena stečajna upraviteljica n</w:t>
      </w:r>
      <w:r>
        <w:rPr>
          <w:rFonts w:cs="Times New Roman" w:hAnsi="Times New Roman" w:ascii="Times New Roman"/>
          <w:sz w:val="24"/>
          <w:szCs w:val="24"/>
        </w:rPr>
        <w:t>apominje</w:t>
      </w:r>
      <w:r w:rsidR="0024181C">
        <w:rPr>
          <w:rFonts w:cs="Times New Roman" w:hAnsi="Times New Roman" w:ascii="Times New Roman"/>
          <w:sz w:val="24"/>
          <w:szCs w:val="24"/>
        </w:rPr>
        <w:t xml:space="preserve"> kako iz podataka FINA-e da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181C">
        <w:rPr>
          <w:rFonts w:cs="Times New Roman" w:hAnsi="Times New Roman" w:ascii="Times New Roman"/>
          <w:sz w:val="24"/>
          <w:szCs w:val="24"/>
        </w:rPr>
        <w:t>porezni dug dužnika na dan 6. 11. 2017. god. 3.012.050,38 kn.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4181C" w:rsidP="00B1671C" w:rsidR="00E90CCB" w:rsidRPr="0024181C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C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ab/>
        <w:t>PODACI O ZAPOSL</w:t>
      </w:r>
      <w:r w:rsidR="005F4DF2" w:rsidRPr="0024181C">
        <w:rPr>
          <w:rFonts w:cs="Times New Roman" w:hAnsi="Times New Roman" w:ascii="Times New Roman"/>
          <w:b/>
          <w:sz w:val="24"/>
          <w:szCs w:val="24"/>
          <w:u w:val="single"/>
        </w:rPr>
        <w:t>ENICIMA</w:t>
      </w:r>
    </w:p>
    <w:p w:rsidRDefault="005F4DF2" w:rsidP="00B1671C" w:rsidR="005F4D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nema zaposlenih radnika.</w:t>
      </w:r>
    </w:p>
    <w:p w:rsidRDefault="005F4DF2" w:rsidP="00B1671C" w:rsidR="005F4DF2">
      <w:pPr>
        <w:rPr>
          <w:rFonts w:cs="Times New Roman" w:hAnsi="Times New Roman" w:ascii="Times New Roman"/>
          <w:sz w:val="24"/>
          <w:szCs w:val="24"/>
        </w:rPr>
      </w:pPr>
    </w:p>
    <w:p w:rsidRDefault="005F4DF2" w:rsidP="00B1671C" w:rsidR="005F4DF2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24181C">
        <w:rPr>
          <w:rFonts w:cs="Times New Roman" w:hAnsi="Times New Roman" w:ascii="Times New Roman"/>
          <w:b/>
          <w:sz w:val="24"/>
          <w:szCs w:val="24"/>
        </w:rPr>
        <w:t>PODACI O POSLOVANJU DUŽNIKA</w:t>
      </w:r>
    </w:p>
    <w:p w:rsidRDefault="005F4DF2" w:rsidP="00B1671C" w:rsidR="005F4D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obavlja nikakve poslovne djelatnosti od 2014. god.</w:t>
      </w:r>
    </w:p>
    <w:p w:rsidRDefault="005F4DF2" w:rsidP="00B1671C" w:rsidR="005F4DF2">
      <w:pPr>
        <w:rPr>
          <w:rFonts w:cs="Times New Roman" w:hAnsi="Times New Roman" w:ascii="Times New Roman"/>
          <w:sz w:val="24"/>
          <w:szCs w:val="24"/>
        </w:rPr>
      </w:pPr>
    </w:p>
    <w:p w:rsidRDefault="005F4DF2" w:rsidP="00B1671C" w:rsidR="005F4D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Dakle, utvrđujući okolnosti koje mi je sud naložio ispitati, dajem slijedeće</w:t>
      </w:r>
    </w:p>
    <w:p w:rsidRDefault="005F4DF2" w:rsidP="005F4DF2" w:rsidR="005F4DF2" w:rsidRPr="0024181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4181C">
        <w:rPr>
          <w:rFonts w:cs="Times New Roman" w:hAnsi="Times New Roman" w:ascii="Times New Roman"/>
          <w:b/>
          <w:sz w:val="24"/>
          <w:szCs w:val="24"/>
        </w:rPr>
        <w:t>M I Š L J E N J E</w:t>
      </w:r>
    </w:p>
    <w:p w:rsidRDefault="005F4DF2" w:rsidP="005F4DF2" w:rsidR="005F4DF2" w:rsidRPr="0024181C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i/>
          <w:sz w:val="24"/>
          <w:szCs w:val="24"/>
        </w:rPr>
      </w:pPr>
      <w:r w:rsidRPr="0024181C">
        <w:rPr>
          <w:rFonts w:cs="Times New Roman" w:hAnsi="Times New Roman" w:ascii="Times New Roman"/>
          <w:i/>
          <w:sz w:val="24"/>
          <w:szCs w:val="24"/>
        </w:rPr>
        <w:t>U odnosu na namirenje troškova stečajnog postupka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4181C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nema imovine kojom</w:t>
      </w:r>
      <w:r w:rsidR="00123371">
        <w:rPr>
          <w:rFonts w:cs="Times New Roman" w:hAnsi="Times New Roman" w:ascii="Times New Roman"/>
          <w:sz w:val="24"/>
          <w:szCs w:val="24"/>
        </w:rPr>
        <w:t xml:space="preserve"> bi se namirili</w:t>
      </w:r>
      <w:r w:rsidR="005F4DF2">
        <w:rPr>
          <w:rFonts w:cs="Times New Roman" w:hAnsi="Times New Roman" w:ascii="Times New Roman"/>
          <w:sz w:val="24"/>
          <w:szCs w:val="24"/>
        </w:rPr>
        <w:t xml:space="preserve"> troškovi</w:t>
      </w:r>
      <w:r w:rsidR="00123371">
        <w:rPr>
          <w:rFonts w:cs="Times New Roman" w:hAnsi="Times New Roman" w:ascii="Times New Roman"/>
          <w:sz w:val="24"/>
          <w:szCs w:val="24"/>
        </w:rPr>
        <w:t xml:space="preserve"> prethodnog </w:t>
      </w:r>
      <w:r w:rsidR="0079740E">
        <w:rPr>
          <w:rFonts w:cs="Times New Roman" w:hAnsi="Times New Roman" w:ascii="Times New Roman"/>
          <w:sz w:val="24"/>
          <w:szCs w:val="24"/>
        </w:rPr>
        <w:t>i</w:t>
      </w:r>
      <w:r w:rsidR="00123371">
        <w:rPr>
          <w:rFonts w:cs="Times New Roman" w:hAnsi="Times New Roman" w:ascii="Times New Roman"/>
          <w:sz w:val="24"/>
          <w:szCs w:val="24"/>
        </w:rPr>
        <w:t xml:space="preserve"> otvorenog stečajnog </w:t>
      </w:r>
      <w:r w:rsidR="005F4DF2">
        <w:rPr>
          <w:rFonts w:cs="Times New Roman" w:hAnsi="Times New Roman" w:ascii="Times New Roman"/>
          <w:sz w:val="24"/>
          <w:szCs w:val="24"/>
        </w:rPr>
        <w:t xml:space="preserve"> postupka.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F4DF2" w:rsidP="005F4DF2" w:rsidR="005F4DF2" w:rsidRPr="00123371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i/>
          <w:sz w:val="24"/>
          <w:szCs w:val="24"/>
        </w:rPr>
      </w:pPr>
      <w:r w:rsidRPr="00123371">
        <w:rPr>
          <w:rFonts w:cs="Times New Roman" w:hAnsi="Times New Roman" w:ascii="Times New Roman"/>
          <w:i/>
          <w:sz w:val="24"/>
          <w:szCs w:val="24"/>
        </w:rPr>
        <w:t>U odnosu na ispitivanje razloga za otvaranje stečajnog postupka</w:t>
      </w:r>
    </w:p>
    <w:p w:rsidRDefault="005F4DF2" w:rsidP="005F4DF2" w:rsidR="005F4DF2" w:rsidRPr="00123371">
      <w:pPr>
        <w:pStyle w:val="Odlomakpopisa"/>
        <w:rPr>
          <w:rFonts w:cs="Times New Roman" w:hAnsi="Times New Roman" w:ascii="Times New Roman"/>
          <w:i/>
          <w:sz w:val="24"/>
          <w:szCs w:val="24"/>
        </w:rPr>
      </w:pP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Ostva</w:t>
      </w:r>
      <w:r w:rsidR="00123371">
        <w:rPr>
          <w:rFonts w:cs="Times New Roman" w:hAnsi="Times New Roman" w:ascii="Times New Roman"/>
          <w:sz w:val="24"/>
          <w:szCs w:val="24"/>
        </w:rPr>
        <w:t>ren je stečajni razlog nesposobnosti za plaćanje stoga</w:t>
      </w:r>
      <w:r>
        <w:rPr>
          <w:rFonts w:cs="Times New Roman" w:hAnsi="Times New Roman" w:ascii="Times New Roman"/>
          <w:sz w:val="24"/>
          <w:szCs w:val="24"/>
        </w:rPr>
        <w:t xml:space="preserve"> posto</w:t>
      </w:r>
      <w:r w:rsidR="00123371">
        <w:rPr>
          <w:rFonts w:cs="Times New Roman" w:hAnsi="Times New Roman" w:ascii="Times New Roman"/>
          <w:sz w:val="24"/>
          <w:szCs w:val="24"/>
        </w:rPr>
        <w:t>je uvjeti za otvaranje stečajnog</w:t>
      </w:r>
      <w:r>
        <w:rPr>
          <w:rFonts w:cs="Times New Roman" w:hAnsi="Times New Roman" w:ascii="Times New Roman"/>
          <w:sz w:val="24"/>
          <w:szCs w:val="24"/>
        </w:rPr>
        <w:t xml:space="preserve"> postupka.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553AB" w:rsidP="005F4DF2" w:rsidR="005553AB">
      <w:pPr>
        <w:pStyle w:val="Odlomakpopisa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553AB" w:rsidP="005F4DF2" w:rsidR="005553AB">
      <w:pPr>
        <w:pStyle w:val="Odlomakpopisa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F4DF2" w:rsidP="005F4DF2" w:rsidR="005F4DF2" w:rsidRPr="00123371">
      <w:pPr>
        <w:pStyle w:val="Odlomakpopisa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23371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 xml:space="preserve">Z A K L J U Č A K 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Predlažem </w:t>
      </w:r>
      <w:r w:rsidR="00370151">
        <w:rPr>
          <w:rFonts w:cs="Times New Roman" w:hAnsi="Times New Roman" w:ascii="Times New Roman"/>
          <w:sz w:val="24"/>
          <w:szCs w:val="24"/>
        </w:rPr>
        <w:t>otvaranje</w:t>
      </w:r>
      <w:r w:rsidR="00123371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jer je utvrđeno postojanje zakonom predviđenog stečajnog razl</w:t>
      </w:r>
      <w:r w:rsidR="0012337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ga- nesposobnosti za plaćanje dužnika LEKO TRANS GT d.o.o.</w:t>
      </w:r>
      <w:r w:rsidR="00A52D39">
        <w:rPr>
          <w:rFonts w:cs="Times New Roman" w:hAnsi="Times New Roman" w:ascii="Times New Roman"/>
          <w:sz w:val="24"/>
          <w:szCs w:val="24"/>
        </w:rPr>
        <w:t xml:space="preserve"> u likvidaciji,</w:t>
      </w:r>
      <w:r>
        <w:rPr>
          <w:rFonts w:cs="Times New Roman" w:hAnsi="Times New Roman" w:ascii="Times New Roman"/>
          <w:sz w:val="24"/>
          <w:szCs w:val="24"/>
        </w:rPr>
        <w:t xml:space="preserve"> Zagreb</w:t>
      </w:r>
      <w:r w:rsidR="00123371">
        <w:rPr>
          <w:rFonts w:cs="Times New Roman" w:hAnsi="Times New Roman" w:ascii="Times New Roman"/>
          <w:sz w:val="24"/>
          <w:szCs w:val="24"/>
        </w:rPr>
        <w:t>.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ne raspolaže imovin</w:t>
      </w:r>
      <w:r w:rsidR="0012337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m koja bi bila dostatna za pokr</w:t>
      </w:r>
      <w:r w:rsidR="00123371">
        <w:rPr>
          <w:rFonts w:cs="Times New Roman" w:hAnsi="Times New Roman" w:ascii="Times New Roman"/>
          <w:sz w:val="24"/>
          <w:szCs w:val="24"/>
        </w:rPr>
        <w:t>ić</w:t>
      </w:r>
      <w:r w:rsidR="00370151">
        <w:rPr>
          <w:rFonts w:cs="Times New Roman" w:hAnsi="Times New Roman" w:ascii="Times New Roman"/>
          <w:sz w:val="24"/>
          <w:szCs w:val="24"/>
        </w:rPr>
        <w:t>e troškova stečajnog postu</w:t>
      </w:r>
      <w:r w:rsidR="00123371">
        <w:rPr>
          <w:rFonts w:cs="Times New Roman" w:hAnsi="Times New Roman" w:ascii="Times New Roman"/>
          <w:sz w:val="24"/>
          <w:szCs w:val="24"/>
        </w:rPr>
        <w:t>pka.</w:t>
      </w:r>
    </w:p>
    <w:p w:rsidRDefault="0037015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553AB" w:rsidP="005F4DF2" w:rsidR="005553A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2337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Predvidivi troškovi prethodnog</w:t>
      </w:r>
      <w:r w:rsidR="00370151">
        <w:rPr>
          <w:rFonts w:cs="Times New Roman" w:hAnsi="Times New Roman" w:ascii="Times New Roman"/>
          <w:sz w:val="24"/>
          <w:szCs w:val="24"/>
        </w:rPr>
        <w:t xml:space="preserve"> postupka i otvorenog stečajnog postupka iznose</w:t>
      </w:r>
      <w:r w:rsidR="005553AB">
        <w:rPr>
          <w:rFonts w:cs="Times New Roman" w:hAnsi="Times New Roman" w:ascii="Times New Roman"/>
          <w:sz w:val="24"/>
          <w:szCs w:val="24"/>
        </w:rPr>
        <w:t xml:space="preserve"> 14</w:t>
      </w:r>
      <w:r w:rsidR="00A52D39">
        <w:rPr>
          <w:rFonts w:cs="Times New Roman" w:hAnsi="Times New Roman" w:ascii="Times New Roman"/>
          <w:sz w:val="24"/>
          <w:szCs w:val="24"/>
        </w:rPr>
        <w:t>.000,00 kn.</w:t>
      </w:r>
    </w:p>
    <w:p w:rsidRDefault="0037015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37015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Specifikacija:</w:t>
      </w:r>
    </w:p>
    <w:p w:rsidRDefault="00A52D39" w:rsidP="005F4DF2" w:rsidR="00A52D3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370151" w:rsidP="00370151" w:rsidR="0037015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za radi privremene stečajne upraviteljice……………15.000,00 kn bruto</w:t>
      </w:r>
    </w:p>
    <w:p w:rsidRDefault="00370151" w:rsidP="00370151" w:rsidR="0037015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za rad stečajne upraviteljice………………………</w:t>
      </w:r>
      <w:r w:rsidR="00A52D39">
        <w:rPr>
          <w:rFonts w:cs="Times New Roman" w:hAnsi="Times New Roman" w:ascii="Times New Roman"/>
          <w:sz w:val="24"/>
          <w:szCs w:val="24"/>
        </w:rPr>
        <w:t>…100.</w:t>
      </w:r>
      <w:r>
        <w:rPr>
          <w:rFonts w:cs="Times New Roman" w:hAnsi="Times New Roman" w:ascii="Times New Roman"/>
          <w:sz w:val="24"/>
          <w:szCs w:val="24"/>
        </w:rPr>
        <w:t>000,00 kn bruto</w:t>
      </w:r>
    </w:p>
    <w:p w:rsidRDefault="00370151" w:rsidP="00370151" w:rsidR="0037015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Izdaci stečajne upraviteljice (iz</w:t>
      </w:r>
      <w:r w:rsidR="00BA0443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ada pečata, poštarina, otvaranje žiro računa, telefon, putovanja i dr)………………………………………………...</w:t>
      </w:r>
      <w:r w:rsidR="00A52D39">
        <w:rPr>
          <w:rFonts w:cs="Times New Roman" w:hAnsi="Times New Roman" w:ascii="Times New Roman"/>
          <w:sz w:val="24"/>
          <w:szCs w:val="24"/>
        </w:rPr>
        <w:t>..</w:t>
      </w:r>
      <w:r>
        <w:rPr>
          <w:rFonts w:cs="Times New Roman" w:hAnsi="Times New Roman" w:ascii="Times New Roman"/>
          <w:sz w:val="24"/>
          <w:szCs w:val="24"/>
        </w:rPr>
        <w:t>15.000,00 kn</w:t>
      </w:r>
    </w:p>
    <w:p w:rsidRDefault="00370151" w:rsidP="00370151" w:rsidR="0037015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Knjigovodstveni servis za 6 mjeseci…………………………</w:t>
      </w:r>
      <w:r w:rsidR="00A52D39">
        <w:rPr>
          <w:rFonts w:cs="Times New Roman" w:hAnsi="Times New Roman" w:ascii="Times New Roman"/>
          <w:sz w:val="24"/>
          <w:szCs w:val="24"/>
        </w:rPr>
        <w:t>….</w:t>
      </w:r>
      <w:r>
        <w:rPr>
          <w:rFonts w:cs="Times New Roman" w:hAnsi="Times New Roman" w:ascii="Times New Roman"/>
          <w:sz w:val="24"/>
          <w:szCs w:val="24"/>
        </w:rPr>
        <w:t>5.000,00 kn</w:t>
      </w:r>
    </w:p>
    <w:p w:rsidRDefault="00123371" w:rsidP="005553AB" w:rsidR="00370151" w:rsidRPr="005553A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Čuvanje a</w:t>
      </w:r>
      <w:r w:rsidR="00A52D3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hivske građe………………………………………</w:t>
      </w:r>
      <w:r w:rsidR="00A52D39">
        <w:rPr>
          <w:rFonts w:cs="Times New Roman" w:hAnsi="Times New Roman" w:ascii="Times New Roman"/>
          <w:sz w:val="24"/>
          <w:szCs w:val="24"/>
        </w:rPr>
        <w:t>….</w:t>
      </w:r>
      <w:r>
        <w:rPr>
          <w:rFonts w:cs="Times New Roman" w:hAnsi="Times New Roman" w:ascii="Times New Roman"/>
          <w:sz w:val="24"/>
          <w:szCs w:val="24"/>
        </w:rPr>
        <w:t>10.000,00 kn</w:t>
      </w:r>
    </w:p>
    <w:p w:rsidRDefault="005F4DF2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52D39" w:rsidP="005F4DF2" w:rsidR="00A52D3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52D39" w:rsidP="005F4DF2" w:rsidR="00A52D39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5. travnja,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2D39" w:rsidP="005F4DF2" w:rsidR="00A52D39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9740E" w:rsidP="005F4DF2" w:rsidR="0079740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52D39" w:rsidP="005F4DF2" w:rsidR="00BA0443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A0443" w:rsidP="005F4DF2" w:rsidR="00A52D39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  <w:t xml:space="preserve">Nina Markovinović Belamarić, privremena </w:t>
      </w:r>
      <w:r w:rsidR="00A52D39"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</w:r>
      <w:r w:rsidR="00A52D39"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37015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370151" w:rsidP="005F4DF2" w:rsidR="0037015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52D39" w:rsidP="005F4DF2" w:rsidR="005F4DF2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Prilozi:</w:t>
      </w:r>
    </w:p>
    <w:p w:rsidRDefault="00A52D39" w:rsidP="00BA0443" w:rsidR="00BA044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Bilanca za 2013. god.</w:t>
      </w:r>
    </w:p>
    <w:p w:rsidRDefault="00BA0443" w:rsidP="00BA0443" w:rsidR="00A52D39" w:rsidRPr="00BA044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BA0443">
        <w:rPr>
          <w:rFonts w:cs="Times New Roman" w:hAnsi="Times New Roman" w:ascii="Times New Roman"/>
          <w:sz w:val="24"/>
          <w:szCs w:val="24"/>
        </w:rPr>
        <w:t>R</w:t>
      </w:r>
      <w:r w:rsidR="00A52D39" w:rsidRPr="00BA0443">
        <w:rPr>
          <w:rFonts w:cs="Times New Roman" w:hAnsi="Times New Roman" w:ascii="Times New Roman"/>
          <w:sz w:val="24"/>
          <w:szCs w:val="24"/>
        </w:rPr>
        <w:t>ačuni</w:t>
      </w:r>
      <w:r w:rsidRPr="00BA04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79740E" w:rsidP="0079740E" w:rsidR="00BA0443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112/1/1 od 16.10.2013.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114/1/1 od 16.10.2013. god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113/1/1 od 16.10.2013.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138/1/1 od 5.11 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44/1/1 od 9.5.2014. god.</w:t>
      </w:r>
    </w:p>
    <w:p w:rsidRDefault="0079740E" w:rsidP="0079740E" w:rsidR="0079740E" w:rsidRP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47/1/1 od 30.6.2014. god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8/1/1 od 31.1.2014.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45/1/1 od 23.6.2014. god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182/1/1 od 20.12.2013.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181/1/1 od 20.12.2013.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176/1/1 od 17.12.2013.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139/1/1 od 5.11.2013.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58/1/1 od 21.8.2013.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Br. 118/1/1 od 18.10.2013.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46/1/1 od 23.6.2014. 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116/1/1 od 18.10.2013.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140/1/1 od 5.11. 2013. god.</w:t>
      </w:r>
    </w:p>
    <w:p w:rsidRDefault="0079740E" w:rsidP="0079740E" w:rsidR="0079740E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117/1/1 od 18. 10. 2013. god.</w:t>
      </w:r>
    </w:p>
    <w:p w:rsidRDefault="0079740E" w:rsidP="0079740E" w:rsidR="0079740E" w:rsidRPr="005F4DF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Br. 43/1/1 od 9.5.2014. god.</w:t>
      </w: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</w:p>
    <w:p w:rsidRDefault="00E90CCB" w:rsidP="00B1671C" w:rsidR="00E90CCB">
      <w:pPr>
        <w:rPr>
          <w:rFonts w:cs="Times New Roman" w:hAnsi="Times New Roman" w:ascii="Times New Roman"/>
          <w:sz w:val="24"/>
          <w:szCs w:val="24"/>
        </w:rPr>
      </w:pPr>
    </w:p>
    <w:p w:rsidRDefault="0031270A" w:rsidP="00B1671C" w:rsidR="0031270A">
      <w:pPr>
        <w:rPr>
          <w:rFonts w:cs="Times New Roman" w:hAnsi="Times New Roman" w:ascii="Times New Roman"/>
          <w:sz w:val="24"/>
          <w:szCs w:val="24"/>
        </w:rPr>
      </w:pPr>
    </w:p>
    <w:p w:rsidRDefault="00871225" w:rsidP="00B1671C" w:rsidR="00871225">
      <w:pPr>
        <w:rPr>
          <w:rFonts w:cs="Times New Roman" w:hAnsi="Times New Roman" w:ascii="Times New Roman"/>
          <w:sz w:val="24"/>
          <w:szCs w:val="24"/>
        </w:rPr>
      </w:pPr>
    </w:p>
    <w:p w:rsidRDefault="00AD2A8B" w:rsidP="00B1671C" w:rsidR="00AD2A8B">
      <w:pPr>
        <w:rPr>
          <w:rFonts w:cs="Times New Roman" w:hAnsi="Times New Roman" w:ascii="Times New Roman"/>
          <w:sz w:val="24"/>
          <w:szCs w:val="24"/>
        </w:rPr>
      </w:pPr>
    </w:p>
    <w:p w:rsidRDefault="00AD2A8B" w:rsidP="00B1671C" w:rsidR="00AD2A8B">
      <w:pPr>
        <w:rPr>
          <w:rFonts w:cs="Times New Roman" w:hAnsi="Times New Roman" w:ascii="Times New Roman"/>
          <w:sz w:val="24"/>
          <w:szCs w:val="24"/>
        </w:rPr>
      </w:pPr>
    </w:p>
    <w:p w:rsidRDefault="00AD2A8B" w:rsidP="00B1671C" w:rsidR="00AD2A8B">
      <w:pPr>
        <w:rPr>
          <w:rFonts w:cs="Times New Roman" w:hAnsi="Times New Roman" w:ascii="Times New Roman"/>
          <w:sz w:val="24"/>
          <w:szCs w:val="24"/>
        </w:rPr>
      </w:pPr>
    </w:p>
    <w:p w:rsidRDefault="00104449" w:rsidP="00104449" w:rsidR="0010444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04449" w:rsidR="00104449" w:rsidRPr="00104449">
      <w:pPr>
        <w:rPr>
          <w:rFonts w:cs="Times New Roman" w:hAnsi="Times New Roman" w:ascii="Times New Roman"/>
          <w:sz w:val="24"/>
          <w:szCs w:val="24"/>
        </w:rPr>
      </w:pPr>
    </w:p>
    <w:sectPr w:rsidR="00104449" w:rsidRPr="001044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36BF0"/>
    <w:multiLevelType w:val="hybridMultilevel"/>
    <w:tmpl w:val="47A4CAE0"/>
    <w:lvl w:tplc="AED0057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2A7751A9"/>
    <w:multiLevelType w:val="hybridMultilevel"/>
    <w:tmpl w:val="38A21B0E"/>
    <w:lvl w:tplc="8682C7D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2F31F79"/>
    <w:multiLevelType w:val="hybridMultilevel"/>
    <w:tmpl w:val="1DE06E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449"/>
    <w:rsid w:val="00104449"/>
    <w:rsid w:val="00123371"/>
    <w:rsid w:val="00125DDE"/>
    <w:rsid w:val="0024181C"/>
    <w:rsid w:val="00262DAC"/>
    <w:rsid w:val="0031270A"/>
    <w:rsid w:val="00370151"/>
    <w:rsid w:val="00382D23"/>
    <w:rsid w:val="005553AB"/>
    <w:rsid w:val="005F4DF2"/>
    <w:rsid w:val="00780BFD"/>
    <w:rsid w:val="0079740E"/>
    <w:rsid w:val="00871225"/>
    <w:rsid w:val="00A52D39"/>
    <w:rsid w:val="00AD2A8B"/>
    <w:rsid w:val="00AF48DE"/>
    <w:rsid w:val="00B1671C"/>
    <w:rsid w:val="00BA0443"/>
    <w:rsid w:val="00DD6F44"/>
    <w:rsid w:val="00E9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104449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5F4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F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F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F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104449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5F4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F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F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F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ina.markovinovic@mail.inet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903</properties:Words>
  <properties:Characters>5096</properties:Characters>
  <properties:Lines>165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2018-04-05T11:57:00Z</dcterms:created>
  <dc:creator>User</dc:creator>
  <cp:lastModifiedBy>Vesna Dragišić</cp:lastModifiedBy>
  <dcterms:modified xmlns:xsi="http://www.w3.org/2001/XMLSchema-instance" xsi:type="dcterms:W3CDTF">2018-04-05T12:02:00Z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St-836-2017.docx)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