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1dc7" w14:paraId="9291dc7" w:rsidRDefault="00B742ED" w:rsidP="00B742ED" w:rsidR="00B742ED">
      <w:pPr>
        <w15:collapsed w:val="false"/>
      </w:pPr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42ED" w:rsidP="00B742ED" w:rsidR="00B742ED">
      <w:r>
        <w:t xml:space="preserve">         REPUBLIKA HRVATSKA</w:t>
      </w:r>
    </w:p>
    <w:p w:rsidRDefault="00B742ED" w:rsidP="00B742ED" w:rsidR="00B742ED">
      <w:r>
        <w:t xml:space="preserve"> TRGOVAČKI SUD U VARAŽDINU</w:t>
      </w:r>
    </w:p>
    <w:p w:rsidRDefault="00B742ED" w:rsidP="00B742ED" w:rsidR="00B742ED">
      <w:r>
        <w:t xml:space="preserve">           Braće Radića 2, Varaždin</w:t>
      </w:r>
    </w:p>
    <w:p w:rsidRDefault="0091462A" w:rsidP="0091462A" w:rsidR="0091462A">
      <w:pPr>
        <w:jc w:val="both"/>
      </w:pPr>
    </w:p>
    <w:p w:rsidRDefault="00B742ED" w:rsidP="0091462A" w:rsidR="00B742ED">
      <w:pPr>
        <w:jc w:val="both"/>
      </w:pPr>
    </w:p>
    <w:p w:rsidRDefault="0091462A" w:rsidP="0091462A" w:rsidR="0091462A">
      <w:pPr>
        <w:jc w:val="center"/>
      </w:pPr>
      <w:r>
        <w:t>R E P U B L I K A  H R V A T S K A</w:t>
      </w:r>
    </w:p>
    <w:p w:rsidRDefault="0091462A" w:rsidP="0091462A" w:rsidR="0091462A">
      <w:pPr>
        <w:jc w:val="both"/>
      </w:pPr>
    </w:p>
    <w:p w:rsidRDefault="0091462A" w:rsidP="0091462A" w:rsidR="0091462A">
      <w:pPr>
        <w:jc w:val="center"/>
      </w:pPr>
      <w:r>
        <w:t>R J E Š E NJ E</w:t>
      </w: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  <w:r>
        <w:tab/>
        <w:t xml:space="preserve">Trgovački sud u Varaždinu po sudskoj savjetnici toga suda, Janji </w:t>
      </w:r>
      <w:proofErr w:type="spellStart"/>
      <w:r>
        <w:t>Topol</w:t>
      </w:r>
      <w:proofErr w:type="spellEnd"/>
      <w:r>
        <w:t xml:space="preserve">, u predmetu u povodu zahtjeva Financijske agencije Regionalni centar Zagreb, Podružnica Varaždin, Augusta Cesarca 2, Varaždin, za pokretanje skraćenog stečajnog postupka protiv dužnika FTRUC j.d.o.o., Matije Gupca 10, 40322 Orehovica, OIB: 03280175527, dana 7. siječnja 2016. </w:t>
      </w:r>
      <w:r w:rsidR="00B742ED">
        <w:t>g</w:t>
      </w:r>
      <w:r>
        <w:t>odine</w:t>
      </w:r>
    </w:p>
    <w:p w:rsidRDefault="0091462A" w:rsidP="0091462A" w:rsidR="0091462A">
      <w:pPr>
        <w:jc w:val="both"/>
      </w:pPr>
      <w:r>
        <w:t xml:space="preserve">                    </w:t>
      </w:r>
    </w:p>
    <w:p w:rsidRDefault="0091462A" w:rsidP="0091462A" w:rsidR="00B742ED">
      <w:pPr>
        <w:jc w:val="center"/>
      </w:pPr>
      <w:r>
        <w:t>r i j e š i o  j e</w:t>
      </w:r>
    </w:p>
    <w:p w:rsidRDefault="0091462A" w:rsidP="0091462A" w:rsidR="0091462A">
      <w:pPr>
        <w:jc w:val="center"/>
      </w:pPr>
      <w:r>
        <w:t xml:space="preserve">                  </w:t>
      </w:r>
    </w:p>
    <w:p w:rsidRDefault="0091462A" w:rsidP="0091462A" w:rsidR="0091462A">
      <w:pPr>
        <w:rPr>
          <w:b/>
        </w:rPr>
      </w:pPr>
    </w:p>
    <w:p w:rsidRDefault="0091462A" w:rsidP="0091462A" w:rsidR="0091462A">
      <w:pPr>
        <w:jc w:val="both"/>
      </w:pPr>
      <w:r>
        <w:tab/>
      </w:r>
      <w:r w:rsidR="00B742ED">
        <w:t xml:space="preserve">I/ </w:t>
      </w:r>
      <w:r w:rsidR="00C90EB8">
        <w:t>Ispravlja se</w:t>
      </w:r>
      <w:r w:rsidR="00B742ED">
        <w:t xml:space="preserve"> r</w:t>
      </w:r>
      <w:r>
        <w:t>ješenje</w:t>
      </w:r>
      <w:r w:rsidR="00C90EB8">
        <w:t xml:space="preserve"> ovoga suda</w:t>
      </w:r>
      <w:r>
        <w:t xml:space="preserve"> poslovni broj 1 St-705/15-5 od 29. prosinca 2015. u pogledu naziva dužnika, tako da</w:t>
      </w:r>
      <w:r w:rsidR="00B742ED">
        <w:t xml:space="preserve"> u cijelom rješenju</w:t>
      </w:r>
      <w:r>
        <w:t xml:space="preserve"> umjesto naziva „FTRUC d.o.o., Matije Gupca 10, 40322 Orehovica, OIB: 03280175527“, ispravno ima stajati „FTRUC j.d.o.o., Matije Gupca 10, 40322 Orehovica, OIB: 03280175527“.</w:t>
      </w: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  <w:r>
        <w:tab/>
      </w:r>
      <w:r w:rsidR="00B742ED">
        <w:t>II/ U ostalom dijelu r</w:t>
      </w:r>
      <w:r>
        <w:t>ješenje ostaje neizmijenjeno.</w:t>
      </w:r>
    </w:p>
    <w:p w:rsidRDefault="0091462A" w:rsidP="0091462A" w:rsidR="0091462A">
      <w:pPr>
        <w:jc w:val="both"/>
        <w:rPr>
          <w:b/>
        </w:rPr>
      </w:pPr>
    </w:p>
    <w:p w:rsidRDefault="0091462A" w:rsidP="0091462A" w:rsidR="0091462A">
      <w:pPr>
        <w:jc w:val="both"/>
        <w:rPr>
          <w:b/>
        </w:rPr>
      </w:pPr>
    </w:p>
    <w:p w:rsidRDefault="0091462A" w:rsidP="0091462A" w:rsidR="0091462A">
      <w:pPr>
        <w:jc w:val="center"/>
      </w:pPr>
      <w:r>
        <w:t>Obrazloženje</w:t>
      </w:r>
    </w:p>
    <w:p w:rsidRDefault="0091462A" w:rsidP="0091462A" w:rsidR="0091462A">
      <w:pPr>
        <w:jc w:val="center"/>
      </w:pPr>
    </w:p>
    <w:p w:rsidRDefault="00B742ED" w:rsidP="00B742ED" w:rsidR="00B742ED" w:rsidRPr="00A90C3F">
      <w:pPr>
        <w:ind w:firstLine="708"/>
        <w:jc w:val="both"/>
      </w:pPr>
      <w:r w:rsidRPr="00A90C3F">
        <w:t>S obzirom na to da</w:t>
      </w:r>
      <w:r>
        <w:t xml:space="preserve"> je prilikom izrade r</w:t>
      </w:r>
      <w:r w:rsidRPr="00A90C3F">
        <w:t>ješenja</w:t>
      </w:r>
      <w:r>
        <w:t xml:space="preserve"> poslovni broj 1 St-705/15-5</w:t>
      </w:r>
      <w:r w:rsidRPr="00A90C3F">
        <w:t xml:space="preserve"> o otvaranju</w:t>
      </w:r>
      <w:r>
        <w:t xml:space="preserve"> i zaključenju</w:t>
      </w:r>
      <w:r w:rsidRPr="00A90C3F">
        <w:t xml:space="preserve"> stečajnog postupka došlo do pogreške u </w:t>
      </w:r>
      <w:r>
        <w:t xml:space="preserve">pisanju naziva </w:t>
      </w:r>
      <w:r w:rsidRPr="00A90C3F">
        <w:t xml:space="preserve">stečajnog dužnika, primjenom </w:t>
      </w:r>
      <w:r w:rsidRPr="00651257">
        <w:t>čl. 342. u vezi s čl. 347. Zakona o parničnom postupku („Narodne novine“ broj 53/91, 91/92, 112/99, 88/01, 117/03, 88/05, 2/07, 84/08, 123/08, 57/11, 25/13), u vezi s čl. 10. Stečajnog zakona („Narodne novine“ broj 71/15) odlučeno je kao u izreci.</w:t>
      </w:r>
      <w:r w:rsidRPr="00A90C3F">
        <w:t xml:space="preserve"> </w:t>
      </w: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</w:p>
    <w:p w:rsidRDefault="0091462A" w:rsidP="0091462A" w:rsidR="0091462A">
      <w:pPr>
        <w:jc w:val="center"/>
      </w:pPr>
      <w:r>
        <w:t>U Varaždinu, 7. siječnja 2016.</w:t>
      </w:r>
    </w:p>
    <w:p w:rsidRDefault="0091462A" w:rsidP="0091462A" w:rsidR="0091462A">
      <w:pPr>
        <w:jc w:val="center"/>
      </w:pPr>
    </w:p>
    <w:p w:rsidRDefault="0091462A" w:rsidP="0091462A" w:rsidR="0091462A">
      <w:pPr>
        <w:ind w:left="4248"/>
        <w:jc w:val="center"/>
      </w:pPr>
    </w:p>
    <w:p w:rsidRDefault="0091462A" w:rsidP="0091462A" w:rsidR="0091462A">
      <w:pPr>
        <w:ind w:left="4248"/>
        <w:jc w:val="center"/>
      </w:pPr>
      <w:r>
        <w:t>Sudska savjetnica</w:t>
      </w:r>
    </w:p>
    <w:p w:rsidRDefault="0091462A" w:rsidP="0091462A" w:rsidR="0091462A">
      <w:pPr>
        <w:jc w:val="both"/>
      </w:pPr>
      <w:r>
        <w:t xml:space="preserve">   </w:t>
      </w:r>
    </w:p>
    <w:p w:rsidRDefault="0091462A" w:rsidP="0091462A" w:rsidR="0091462A">
      <w:pPr>
        <w:ind w:left="5664"/>
        <w:jc w:val="both"/>
      </w:pPr>
      <w:r>
        <w:t xml:space="preserve">     </w:t>
      </w:r>
      <w:bookmarkStart w:name="_GoBack" w:id="0"/>
      <w:bookmarkEnd w:id="0"/>
      <w:r>
        <w:t xml:space="preserve">Janja </w:t>
      </w:r>
      <w:proofErr w:type="spellStart"/>
      <w:r>
        <w:t>Topol</w:t>
      </w:r>
      <w:proofErr w:type="spellEnd"/>
      <w:r w:rsidR="004B0B4C">
        <w:t>, v.r.</w:t>
      </w:r>
    </w:p>
    <w:p w:rsidRDefault="004B0B4C" w:rsidP="0091462A" w:rsidR="004B0B4C">
      <w:pPr>
        <w:ind w:left="5664"/>
        <w:jc w:val="both"/>
      </w:pPr>
    </w:p>
    <w:p w:rsidRDefault="004B0B4C" w:rsidP="004B0B4C" w:rsidR="004B0B4C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</w:p>
    <w:p w:rsidRDefault="00B742ED" w:rsidP="0091462A" w:rsidR="00B742ED">
      <w:pPr>
        <w:jc w:val="both"/>
      </w:pPr>
    </w:p>
    <w:p w:rsidRDefault="0091462A" w:rsidP="0091462A" w:rsidR="0091462A">
      <w:pPr>
        <w:jc w:val="both"/>
      </w:pPr>
      <w:r>
        <w:t xml:space="preserve">UPUTA O PRAVNOM LIJEKU:        </w:t>
      </w:r>
    </w:p>
    <w:p w:rsidRDefault="0091462A" w:rsidP="0091462A" w:rsidR="0091462A" w:rsidRPr="00B742ED">
      <w:pPr>
        <w:jc w:val="both"/>
      </w:pPr>
      <w:r w:rsidRPr="00B742ED">
        <w:t xml:space="preserve">Protiv ovog rješenja dopuštena je žalba Visokom trgovačkom sudu Republike Hrvatske u Zagrebu, a podnosi se putem ovog suda u roku od osam (8) dana po primitku </w:t>
      </w:r>
      <w:proofErr w:type="spellStart"/>
      <w:r w:rsidRPr="00B742ED">
        <w:t>otpravka</w:t>
      </w:r>
      <w:proofErr w:type="spellEnd"/>
      <w:r w:rsidRPr="00B742ED">
        <w:t xml:space="preserve"> rješenja, pisano, u tri (3) primjerka.</w:t>
      </w: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</w:p>
    <w:p w:rsidRDefault="0091462A" w:rsidP="0091462A" w:rsidR="0091462A">
      <w:pPr>
        <w:jc w:val="both"/>
      </w:pPr>
      <w:r>
        <w:t>DNA: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 w:rsidRPr="00651257">
        <w:t>Predlagatelj</w:t>
      </w:r>
      <w:r>
        <w:t xml:space="preserve"> Financijska agencija, Regionalni centar Zagreb, Podružnica Varaždin, Augusta Cesarca 2, 42000 Varaždin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>
        <w:t>Županijsko državno odvjetništvo u Varaždinu, Braće Radić 2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>
        <w:t xml:space="preserve">Dužnik </w:t>
      </w:r>
      <w:r w:rsidR="00C90EB8">
        <w:t>FTRUC j.d.o.o., Matije Gupca 10, 40322 Orehovica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>
        <w:t>Sudski registar ovog suda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>
        <w:t>D</w:t>
      </w:r>
      <w:r w:rsidRPr="00651257">
        <w:t>irektor dužnika</w:t>
      </w:r>
      <w:r>
        <w:t xml:space="preserve"> </w:t>
      </w:r>
      <w:r w:rsidR="00C90EB8">
        <w:t xml:space="preserve">Denis </w:t>
      </w:r>
      <w:proofErr w:type="spellStart"/>
      <w:r w:rsidR="00C90EB8">
        <w:t>Mešanović</w:t>
      </w:r>
      <w:proofErr w:type="spellEnd"/>
      <w:r w:rsidR="00C90EB8">
        <w:t>, 40322 Orehovica, Matije Gupca 10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>
        <w:t>Ministarstvo financija, Porezna uprava, P</w:t>
      </w:r>
      <w:r w:rsidR="00C90EB8">
        <w:t xml:space="preserve">odručni ured Sjeverna Hrvatska, Ispostava Čakovec, 40000 Čakovec, O. </w:t>
      </w:r>
      <w:proofErr w:type="spellStart"/>
      <w:r w:rsidR="00C90EB8">
        <w:t>Keršovanija</w:t>
      </w:r>
      <w:proofErr w:type="spellEnd"/>
      <w:r w:rsidR="00C90EB8">
        <w:t xml:space="preserve"> 11</w:t>
      </w:r>
    </w:p>
    <w:p w:rsidRDefault="00B742ED" w:rsidP="00B742ED" w:rsidR="00B742ED" w:rsidRPr="00651257">
      <w:pPr>
        <w:numPr>
          <w:ilvl w:val="0"/>
          <w:numId w:val="3"/>
        </w:numPr>
        <w:jc w:val="both"/>
      </w:pPr>
      <w:r>
        <w:t>S</w:t>
      </w:r>
      <w:r w:rsidRPr="00651257">
        <w:t>tečajni upravitelj</w:t>
      </w:r>
      <w:r>
        <w:t xml:space="preserve"> </w:t>
      </w:r>
      <w:r w:rsidR="00C90EB8">
        <w:t xml:space="preserve">Danijela Kramar </w:t>
      </w:r>
      <w:proofErr w:type="spellStart"/>
      <w:r w:rsidR="00C90EB8">
        <w:t>Šeruga</w:t>
      </w:r>
      <w:proofErr w:type="spellEnd"/>
      <w:r w:rsidR="00C90EB8">
        <w:t>, Ivanečka 36, 42000 Varaždin</w:t>
      </w:r>
    </w:p>
    <w:p w:rsidRDefault="00B742ED" w:rsidP="00C90EB8" w:rsidR="0091462A" w:rsidRPr="00B742ED">
      <w:pPr>
        <w:pStyle w:val="Odlomakpopisa"/>
        <w:numPr>
          <w:ilvl w:val="0"/>
          <w:numId w:val="3"/>
        </w:numPr>
        <w:jc w:val="both"/>
      </w:pPr>
      <w:r>
        <w:t>E</w:t>
      </w:r>
      <w:r w:rsidRPr="00651257">
        <w:t>-oglasna ploča</w:t>
      </w:r>
    </w:p>
    <w:sectPr w:rsidR="0091462A" w:rsidRPr="00B742E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040" w:rsidP="0091462A" w:rsidR="00EB3040">
      <w:r>
        <w:separator/>
      </w:r>
    </w:p>
  </w:endnote>
  <w:endnote w:id="0" w:type="continuationSeparator">
    <w:p w:rsidRDefault="00EB3040" w:rsidP="0091462A" w:rsidR="00EB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040" w:rsidP="0091462A" w:rsidR="00EB3040">
      <w:r>
        <w:separator/>
      </w:r>
    </w:p>
  </w:footnote>
  <w:footnote w:id="0" w:type="continuationSeparator">
    <w:p w:rsidRDefault="00EB3040" w:rsidP="0091462A" w:rsidR="00EB30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62A" w:rsidP="0091462A" w:rsidR="0091462A">
    <w:pPr>
      <w:pStyle w:val="Zaglavlje"/>
      <w:jc w:val="right"/>
    </w:pPr>
    <w:r>
      <w:t>Poslovni broj: 1 St-705/15-8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CC3AC0"/>
    <w:multiLevelType w:val="hybridMultilevel"/>
    <w:tmpl w:val="5AFE471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BED6C82"/>
    <w:multiLevelType w:val="hybridMultilevel"/>
    <w:tmpl w:val="7346E5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17E8"/>
    <w:rsid w:val="00043F1B"/>
    <w:rsid w:val="004B0B4C"/>
    <w:rsid w:val="005C2311"/>
    <w:rsid w:val="006F250B"/>
    <w:rsid w:val="008A17E8"/>
    <w:rsid w:val="008A34A0"/>
    <w:rsid w:val="0091462A"/>
    <w:rsid w:val="00B742ED"/>
    <w:rsid w:val="00C82AF3"/>
    <w:rsid w:val="00C90EB8"/>
    <w:rsid w:val="00EB3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462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462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146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146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46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146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2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42E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31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C231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231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231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231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462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1462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146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146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146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146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42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42E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231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C231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231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231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231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390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St-705/2015</izvorni_sadrzaj>
    <derivirana_varijabla naziv="DomainObject.Predmet.OznakaBroj_1">St-705/2015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Radovan</izvorni_sadrzaj>
    <derivirana_varijabla naziv="DomainObject.Predmet.PredmetRijesio.Ime_1">Radovan</derivirana_varijabla>
  </DomainObject.Predmet.PredmetRijesio.Ime>
  <DomainObject.Predmet.PredmetRijesio.Oib>
    <izvorni_sadrzaj>66555051282</izvorni_sadrzaj>
    <derivirana_varijabla naziv="DomainObject.Predmet.PredmetRijesio.Oib_1">66555051282</derivirana_varijabla>
  </DomainObject.Predmet.PredmetRijesio.Oib>
  <DomainObject.Predmet.PredmetRijesio.Prezime>
    <izvorni_sadrzaj>Raduka</izvorni_sadrzaj>
    <derivirana_varijabla naziv="DomainObject.Predmet.PredmetRijesio.Prezime_1">Raduka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FTRUC jednostavno društvo s ograničenom odgovornošću za ugostiteljstvo i usluge</izvorni_sadrzaj>
    <derivirana_varijabla naziv="DomainObject.Predmet.ProtustrankaFormated_1">  FTRUC jednostavno društvo s ograničenom odgovornošću za ugostiteljstvo i usluge</derivirana_varijabla>
  </DomainObject.Predmet.ProtustrankaFormated>
  <DomainObject.Predmet.ProtustrankaFormatedOIB>
    <izvorni_sadrzaj>  FTRUC jednostavno društvo s ograničenom odgovornošću za ugostiteljstvo i usluge, OIB 03280175527</izvorni_sadrzaj>
    <derivirana_varijabla naziv="DomainObject.Predmet.ProtustrankaFormatedOIB_1">  FTRUC jednostavno društvo s ograničenom odgovornošću za ugostiteljstvo i usluge, OIB 03280175527</derivirana_varijabla>
  </DomainObject.Predmet.ProtustrankaFormatedOIB>
  <DomainObject.Predmet.ProtustrankaFormatedWithAdress>
    <izvorni_sadrzaj> FTRUC jednostavno društvo s ograničenom odgovornošću za ugostiteljstvo i usluge, Matije Gupca 10, 40000 Orehovica</izvorni_sadrzaj>
    <derivirana_varijabla naziv="DomainObject.Predmet.ProtustrankaFormatedWithAdress_1"> FTRUC jednostavno društvo s ograničenom odgovornošću za ugostiteljstvo i usluge, Matije Gupca 10, 40000 Orehovica</derivirana_varijabla>
  </DomainObject.Predmet.ProtustrankaFormatedWithAdress>
  <DomainObject.Predmet.ProtustrankaFormatedWithAdressOIB>
    <izvorni_sadrzaj> FTRUC jednostavno društvo s ograničenom odgovornošću za ugostiteljstvo i usluge, OIB 03280175527, Matije Gupca 10, 40000 Orehovica</izvorni_sadrzaj>
    <derivirana_varijabla naziv="DomainObject.Predmet.ProtustrankaFormatedWithAdressOIB_1"> FTRUC jednostavno društvo s ograničenom odgovornošću za ugostiteljstvo i usluge, OIB 03280175527, Matije Gupca 10, 40000 Orehovica</derivirana_varijabla>
  </DomainObject.Predmet.ProtustrankaFormatedWithAdressOIB>
  <DomainObject.Predmet.ProtustrankaWithAdress>
    <izvorni_sadrzaj>FTRUC jednostavno društvo s ograničenom odgovornošću za ugostiteljstvo i usluge Matije Gupca 10, 40000 Orehovica</izvorni_sadrzaj>
    <derivirana_varijabla naziv="DomainObject.Predmet.ProtustrankaWithAdress_1">FTRUC jednostavno društvo s ograničenom odgovornošću za ugostiteljstvo i usluge Matije Gupca 10, 40000 Orehovica</derivirana_varijabla>
  </DomainObject.Predmet.ProtustrankaWithAdress>
  <DomainObject.Predmet.ProtustrankaWithAdressOIB>
    <izvorni_sadrzaj>FTRUC jednostavno društvo s ograničenom odgovornošću za ugostiteljstvo i usluge, OIB 03280175527, Matije Gupca 10, 40000 Orehovica</izvorni_sadrzaj>
    <derivirana_varijabla naziv="DomainObject.Predmet.ProtustrankaWithAdressOIB_1">FTRUC jednostavno društvo s ograničenom odgovornošću za ugostiteljstvo i usluge, OIB 03280175527, Matije Gupca 10, 40000 Orehovica</derivirana_varijabla>
  </DomainObject.Predmet.ProtustrankaWithAdressOIB>
  <DomainObject.Predmet.ProtustrankaNazivFormated>
    <izvorni_sadrzaj>FTRUC jednostavno društvo s ograničenom odgovornošću za ugostiteljstvo i usluge</izvorni_sadrzaj>
    <derivirana_varijabla naziv="DomainObject.Predmet.ProtustrankaNazivFormated_1">FTRUC jednostavno društvo s ograničenom odgovornošću za ugostiteljstvo i usluge</derivirana_varijabla>
  </DomainObject.Predmet.ProtustrankaNazivFormated>
  <DomainObject.Predmet.ProtustrankaNazivFormatedOIB>
    <izvorni_sadrzaj>FTRUC jednostavno društvo s ograničenom odgovornošću za ugostiteljstvo i usluge, OIB 03280175527</izvorni_sadrzaj>
    <derivirana_varijabla naziv="DomainObject.Predmet.ProtustrankaNazivFormatedOIB_1">FTRUC jednostavno društvo s ograničenom odgovornošću za ugostiteljstvo i usluge, OIB 03280175527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57575.98</izvorni_sadrzaj>
    <derivirana_varijabla naziv="DomainObject.Predmet.TrenutnaVrijednost_1">57575.98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FTRUC jednostavno društvo s ograničenom odgovornošću za ugostiteljstvo i usluge</item>
    </izvorni_sadrzaj>
    <derivirana_varijabla naziv="DomainObject.Predmet.ProtuStrankaListFormated_1">
      <item>FTRUC jednostavno društvo s ograničenom odgovornošću za ugostiteljstvo i usluge</item>
    </derivirana_varijabla>
  </DomainObject.Predmet.ProtuStrankaListFormated>
  <DomainObject.Predmet.ProtuStrankaListFormatedOIB>
    <izvorni_sadrzaj>
      <item>FTRUC jednostavno društvo s ograničenom odgovornošću za ugostiteljstvo i usluge, OIB 03280175527</item>
    </izvorni_sadrzaj>
    <derivirana_varijabla naziv="DomainObject.Predmet.ProtuStrankaListFormatedOIB_1">
      <item>FTRUC jednostavno društvo s ograničenom odgovornošću za ugostiteljstvo i usluge, OIB 03280175527</item>
    </derivirana_varijabla>
  </DomainObject.Predmet.ProtuStrankaListFormatedOIB>
  <DomainObject.Predmet.ProtuStrankaListFormatedWithAdress>
    <izvorni_sadrzaj>
      <item>FTRUC jednostavno društvo s ograničenom odgovornošću za ugostiteljstvo i usluge, Matije Gupca 10, 40000 Orehovica</item>
    </izvorni_sadrzaj>
    <derivirana_varijabla naziv="DomainObject.Predmet.ProtuStrankaListFormatedWithAdress_1">
      <item>FTRUC jednostavno društvo s ograničenom odgovornošću za ugostiteljstvo i usluge, Matije Gupca 10, 40000 Orehovica</item>
    </derivirana_varijabla>
  </DomainObject.Predmet.ProtuStrankaListFormatedWithAdress>
  <DomainObject.Predmet.ProtuStrankaListFormatedWithAdressOIB>
    <izvorni_sadrzaj>
      <item>FTRUC jednostavno društvo s ograničenom odgovornošću za ugostiteljstvo i usluge, OIB 03280175527, Matije Gupca 10, 40000 Orehovica</item>
    </izvorni_sadrzaj>
    <derivirana_varijabla naziv="DomainObject.Predmet.ProtuStrankaListFormatedWithAdressOIB_1">
      <item>FTRUC jednostavno društvo s ograničenom odgovornošću za ugostiteljstvo i usluge, OIB 03280175527, Matije Gupca 10, 40000 Orehovica</item>
    </derivirana_varijabla>
  </DomainObject.Predmet.ProtuStrankaListFormatedWithAdressOIB>
  <DomainObject.Predmet.ProtuStrankaListNazivFormated>
    <izvorni_sadrzaj>
      <item>FTRUC jednostavno društvo s ograničenom odgovornošću za ugostiteljstvo i usluge</item>
    </izvorni_sadrzaj>
    <derivirana_varijabla naziv="DomainObject.Predmet.ProtuStrankaListNazivFormated_1">
      <item>FTRUC jednostavno društvo s ograničenom odgovornošću za ugostiteljstvo i usluge</item>
    </derivirana_varijabla>
  </DomainObject.Predmet.ProtuStrankaListNazivFormated>
  <DomainObject.Predmet.ProtuStrankaListNazivFormatedOIB>
    <izvorni_sadrzaj>
      <item>FTRUC jednostavno društvo s ograničenom odgovornošću za ugostiteljstvo i usluge, OIB 03280175527</item>
    </izvorni_sadrzaj>
    <derivirana_varijabla naziv="DomainObject.Predmet.ProtuStrankaListNazivFormatedOIB_1">
      <item>FTRUC jednostavno društvo s ograničenom odgovornošću za ugostiteljstvo i usluge, OIB 03280175527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FTRUC jednostavno društvo s ograničenom odgovornošću za ugostiteljstvo i usluge</izvorni_sadrzaj>
    <derivirana_varijabla naziv="DomainObject.Predmet.ProtustrankaIDrugi_1">FTRUC jednostavno društvo s ograničenom odgovornošću za ugostiteljstvo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FTRUC jednostavno društvo s ograničenom odgovornošću za ugostiteljstvo i usluge, OIB 03280175527, Matije Gupca 10, 40000 Orehovica</izvorni_sadrzaj>
    <derivirana_varijabla naziv="DomainObject.Predmet.ProtustrankaIDrugiAdressOIB_1">FTRUC jednostavno društvo s ograničenom odgovornošću za ugostiteljstvo i usluge, OIB 03280175527, Matije Gupca 10, 40000 Orehovica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St-705/2015-5</izvorni_sadrzaj>
    <derivirana_varijabla naziv="DomainObject.Predmet.OdlukaRjesenje.Oznaka_1">St-705/2015-5</derivirana_varijabla>
  </DomainObject.Predmet.OdlukaRjesenje.Oznaka>
  <DomainObject.Predmet.SudioniciListNaziv>
    <izvorni_sadrzaj>
      <item>Financijska agencija</item>
      <item>FTRUC jednostavno društvo s ograničenom odgovornošću za ugostiteljstvo i usluge</item>
      <item>e-Oglasna</item>
      <item>Sudski registar</item>
    </izvorni_sadrzaj>
    <derivirana_varijabla naziv="DomainObject.Predmet.SudioniciListNaziv_1">
      <item>Financijska agencija</item>
      <item>FTRUC jednostavno društvo s ograničenom odgovornošću za ugostiteljstvo i usluge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FTRUC jednostavno društvo s ograničenom odgovornošću za ugostiteljstvo i usluge, OIB 03280175527, Matije Gupca 10,40000 Orehovica</item>
      <item>e-Oglasna</item>
      <item>Sudski registar</item>
    </izvorni_sadrzaj>
    <derivirana_varijabla naziv="DomainObject.Predmet.SudioniciListAdressOIB_1">
      <item>Financijska agencija, OIB 85821130368, A.Cesarca 2,42000 Varaždin</item>
      <item>FTRUC jednostavno društvo s ograničenom odgovornošću za ugostiteljstvo i usluge, OIB 03280175527, Matije Gupca 10,40000 Orehovica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03280175527</item>
      <item>, OIB null</item>
      <item>, OIB null</item>
    </izvorni_sadrzaj>
    <derivirana_varijabla naziv="DomainObject.Predmet.SudioniciListNazivOIB_1">
      <item>, OIB 85821130368</item>
      <item>, OIB 03280175527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343</properties:Words>
  <properties:Characters>1863</properties:Characters>
  <properties:Lines>66</properties:Lines>
  <properties:Paragraphs>26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2016-01-07T11:03:00Z</dcterms:created>
  <dc:creator>Maja Kovačić</dc:creator>
  <dc:description/>
  <cp:keywords/>
  <cp:lastModifiedBy>Maja Kovačić</cp:lastModifiedBy>
  <cp:lastPrinted>2016-01-07T13:34:00Z</cp:lastPrinted>
  <dcterms:modified xmlns:xsi="http://www.w3.org/2001/XMLSchema-instance" xsi:type="dcterms:W3CDTF">2016-01-07T13:34:00Z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