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6DA6" w:rsidR="006853ED" w:rsidP="00E76DA6" w:rsidRDefault="006853ED" w14:paraId="f35831c" w14:textId="f35831c">
      <w:pPr>
        <w15:collapsed w:val="false"/>
      </w:pPr>
      <w:bookmarkStart w:name="_GoBack" w:id="0"/>
      <w:bookmarkEnd w:id="0"/>
      <w:r w:rsidRPr="00E76DA6">
        <w:rPr>
          <w:noProof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E76DA6" w:rsidR="006853ED" w:rsidP="00E76DA6" w:rsidRDefault="006853ED"/>
    <w:p w:rsidRPr="00E76DA6" w:rsidR="006853ED" w:rsidP="00E76DA6" w:rsidRDefault="006853ED"/>
    <w:p w:rsidRPr="00E76DA6" w:rsidR="006853ED" w:rsidP="00E76DA6" w:rsidRDefault="006853ED">
      <w:r w:rsidRPr="00E76DA6">
        <w:t xml:space="preserve">               REPUBLIKA HRVATSKA</w:t>
      </w:r>
    </w:p>
    <w:p w:rsidRPr="00E76DA6" w:rsidR="006853ED" w:rsidP="00E76DA6" w:rsidRDefault="006853ED">
      <w:pPr>
        <w:rPr>
          <w:b/>
        </w:rPr>
      </w:pPr>
      <w:r w:rsidRPr="00E76DA6">
        <w:rPr>
          <w:b/>
        </w:rPr>
        <w:t>OPĆINSKI GRAĐANSKI SUD U ZAGREBU</w:t>
      </w:r>
    </w:p>
    <w:p w:rsidR="005325B1" w:rsidP="001B431C" w:rsidRDefault="006853ED">
      <w:pPr>
        <w:jc w:val="right"/>
      </w:pPr>
      <w:r w:rsidRPr="00E76DA6">
        <w:rPr>
          <w:b/>
        </w:rPr>
        <w:tab/>
      </w:r>
      <w:r w:rsidRPr="00E76DA6">
        <w:t>Ulica grada Vukovara 84</w:t>
      </w:r>
      <w:r w:rsidR="001B431C">
        <w:tab/>
      </w:r>
      <w:r w:rsidR="001B431C">
        <w:tab/>
      </w:r>
      <w:r w:rsidR="001B431C">
        <w:tab/>
      </w:r>
      <w:r w:rsidR="001B431C">
        <w:tab/>
      </w:r>
      <w:r w:rsidR="00EC6E50">
        <w:t xml:space="preserve">Poslovni broj: 9 </w:t>
      </w:r>
      <w:proofErr w:type="spellStart"/>
      <w:r w:rsidR="005325B1">
        <w:t>Sp</w:t>
      </w:r>
      <w:proofErr w:type="spellEnd"/>
      <w:r w:rsidR="005325B1">
        <w:t>-</w:t>
      </w:r>
      <w:r w:rsidR="00B32CB3">
        <w:t>320/20-</w:t>
      </w:r>
      <w:r w:rsidR="00B775BE">
        <w:t>2</w:t>
      </w:r>
    </w:p>
    <w:p w:rsidR="00EC6E50" w:rsidP="00EC6E50" w:rsidRDefault="00EC6E50">
      <w:pPr>
        <w:pStyle w:val="Uvuenotijeloteksta"/>
        <w:tabs>
          <w:tab w:val="left" w:pos="1221"/>
        </w:tabs>
      </w:pPr>
      <w:r>
        <w:tab/>
      </w:r>
    </w:p>
    <w:p w:rsidR="00D17B01" w:rsidP="00B677D7" w:rsidRDefault="00D17B01">
      <w:pPr>
        <w:ind w:right="-51"/>
        <w:jc w:val="center"/>
        <w:rPr>
          <w:bCs/>
        </w:rPr>
      </w:pPr>
      <w:r>
        <w:rPr>
          <w:bCs/>
        </w:rPr>
        <w:t>R E P U B L I K A   H R V A T S K A</w:t>
      </w:r>
    </w:p>
    <w:p w:rsidR="00D17B01" w:rsidP="00B677D7" w:rsidRDefault="00D17B01">
      <w:pPr>
        <w:ind w:right="-51"/>
        <w:jc w:val="center"/>
        <w:rPr>
          <w:bCs/>
        </w:rPr>
      </w:pPr>
    </w:p>
    <w:p w:rsidRPr="006819F1" w:rsidR="00B677D7" w:rsidP="00B677D7" w:rsidRDefault="00B677D7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="00B677D7" w:rsidP="00453467" w:rsidRDefault="00B677D7">
      <w:pPr>
        <w:ind w:firstLine="720"/>
        <w:jc w:val="both"/>
      </w:pPr>
    </w:p>
    <w:p w:rsidR="00B97A5E" w:rsidP="00453467" w:rsidRDefault="00453467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B32CB3">
        <w:t xml:space="preserve">Juraj Kovačić, Zagreb, Tuškanac 12, OIB: 71685253973, </w:t>
      </w:r>
      <w:r w:rsidR="00B97A5E">
        <w:t xml:space="preserve">dana </w:t>
      </w:r>
      <w:r w:rsidR="00B32CB3">
        <w:t>11. veljače 2020</w:t>
      </w:r>
      <w:r w:rsidR="00B97A5E">
        <w:t>. godine,</w:t>
      </w:r>
    </w:p>
    <w:p w:rsidR="00453467" w:rsidP="00453467" w:rsidRDefault="00453467"/>
    <w:p w:rsidR="007A4D6F" w:rsidP="007A4D6F" w:rsidRDefault="007A4D6F">
      <w:pPr>
        <w:ind w:right="-51"/>
        <w:jc w:val="center"/>
      </w:pPr>
      <w:r>
        <w:t xml:space="preserve">z a k </w:t>
      </w:r>
      <w:proofErr w:type="spellStart"/>
      <w:r>
        <w:t>l</w:t>
      </w:r>
      <w:r w:rsidRPr="0035402B">
        <w:t>j</w:t>
      </w:r>
      <w:proofErr w:type="spellEnd"/>
      <w:r w:rsidRPr="0035402B">
        <w:t xml:space="preserve"> u č i o   j e</w:t>
      </w:r>
    </w:p>
    <w:p w:rsidR="00B41299" w:rsidP="00B41299" w:rsidRDefault="00B41299">
      <w:pPr>
        <w:jc w:val="center"/>
        <w:rPr>
          <w:b/>
        </w:rPr>
      </w:pPr>
    </w:p>
    <w:p w:rsidR="00B41299" w:rsidP="00B41299" w:rsidRDefault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B32CB3">
        <w:t>Juraj Kovačić, Zagreb, Tuškanac 12, OIB: 71685253973</w:t>
      </w:r>
      <w:r w:rsidR="007A4D6F">
        <w:t xml:space="preserve">, </w:t>
      </w:r>
      <w:r>
        <w:t>da u roku od 60 dana predujmi troškove postupka na žiro račun suda prema sljedećim podacima:</w:t>
      </w:r>
    </w:p>
    <w:p w:rsidR="00B41299" w:rsidP="00B41299" w:rsidRDefault="00B41299">
      <w:pPr>
        <w:jc w:val="both"/>
      </w:pPr>
      <w:r>
        <w:tab/>
        <w:t xml:space="preserve">Primatelj: Općinski građanski sud u Zagrebu - predujam za troškove stečaja potrošača u iznosu od </w:t>
      </w:r>
      <w:r w:rsidR="00B32CB3">
        <w:t>10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B32CB3">
        <w:t xml:space="preserve">320-20, </w:t>
      </w:r>
      <w:r>
        <w:t xml:space="preserve">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B32CB3">
        <w:t>320/20</w:t>
      </w:r>
      <w:r w:rsidR="00E1181D">
        <w:t>.</w:t>
      </w:r>
    </w:p>
    <w:p w:rsidR="00B41299" w:rsidP="00B41299" w:rsidRDefault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="00B41299" w:rsidP="00B41299" w:rsidRDefault="00B41299">
      <w:pPr>
        <w:ind w:firstLine="708"/>
        <w:jc w:val="both"/>
      </w:pPr>
    </w:p>
    <w:p w:rsidR="00B41299" w:rsidP="00B41299" w:rsidRDefault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="00B41299" w:rsidP="00B41299" w:rsidRDefault="00B41299">
      <w:pPr>
        <w:jc w:val="both"/>
      </w:pPr>
    </w:p>
    <w:p w:rsidR="00B41299" w:rsidP="00B41299" w:rsidRDefault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="00B41299" w:rsidP="00B41299" w:rsidRDefault="00B41299">
      <w:pPr>
        <w:ind w:firstLine="708"/>
        <w:jc w:val="both"/>
      </w:pPr>
    </w:p>
    <w:p w:rsidR="00B41299" w:rsidP="00B41299" w:rsidRDefault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="00B41299" w:rsidP="00B41299" w:rsidRDefault="00B41299">
      <w:pPr>
        <w:jc w:val="both"/>
      </w:pPr>
    </w:p>
    <w:p w:rsidR="007A4D6F" w:rsidP="00B41299" w:rsidRDefault="00B41299">
      <w:pPr>
        <w:jc w:val="center"/>
      </w:pPr>
      <w:r>
        <w:t xml:space="preserve">U Zagrebu, </w:t>
      </w:r>
      <w:r w:rsidR="00B32CB3">
        <w:t>11. veljače 2020</w:t>
      </w:r>
      <w:r w:rsidR="007A4D6F">
        <w:t xml:space="preserve">. godine </w:t>
      </w:r>
    </w:p>
    <w:p w:rsidR="00FE6338" w:rsidP="00B41299" w:rsidRDefault="00FE6338">
      <w:pPr>
        <w:jc w:val="center"/>
      </w:pPr>
    </w:p>
    <w:p w:rsidR="007A4D6F" w:rsidP="00B41299" w:rsidRDefault="00B412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="00FE6338" w:rsidP="00B41299" w:rsidRDefault="00B412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4D74">
        <w:t xml:space="preserve">    Iva Žutelija K</w:t>
      </w:r>
      <w:r w:rsidR="007A4D6F">
        <w:t>rešić</w:t>
      </w:r>
      <w:r w:rsidR="00787363">
        <w:t>,v.r.</w:t>
      </w:r>
    </w:p>
    <w:p w:rsidR="007A4D6F" w:rsidP="007A4D6F" w:rsidRDefault="007A4D6F">
      <w:pPr>
        <w:jc w:val="both"/>
      </w:pPr>
      <w:r>
        <w:t xml:space="preserve">POUKA O PRAVNOM LIJEKU: </w:t>
      </w:r>
    </w:p>
    <w:p w:rsidR="007A4D6F" w:rsidP="007A4D6F" w:rsidRDefault="007A4D6F">
      <w:pPr>
        <w:jc w:val="both"/>
      </w:pPr>
      <w:r>
        <w:t>Protiv ovog zaključka žalba nije dopuštena.</w:t>
      </w:r>
    </w:p>
    <w:p w:rsidR="007A4D6F" w:rsidP="00B41299" w:rsidRDefault="007A4D6F">
      <w:pPr>
        <w:jc w:val="both"/>
      </w:pPr>
    </w:p>
    <w:p w:rsidR="007A4D6F" w:rsidP="00B41299" w:rsidRDefault="00B41299">
      <w:pPr>
        <w:jc w:val="both"/>
      </w:pPr>
      <w:r>
        <w:t>DN</w:t>
      </w:r>
      <w:r w:rsidR="007A4D6F">
        <w:t>A:</w:t>
      </w:r>
    </w:p>
    <w:p w:rsidR="00B41299" w:rsidP="00B41299" w:rsidRDefault="00C65845">
      <w:pPr>
        <w:jc w:val="both"/>
      </w:pPr>
      <w:r>
        <w:t xml:space="preserve">-  </w:t>
      </w:r>
      <w:r w:rsidR="007A4D6F">
        <w:t>Potrošač</w:t>
      </w:r>
    </w:p>
    <w:p w:rsidR="00787363" w:rsidP="00787363" w:rsidRDefault="00C65845">
      <w:pPr>
        <w:jc w:val="both"/>
      </w:pPr>
      <w:r>
        <w:t xml:space="preserve">-  </w:t>
      </w:r>
      <w:r w:rsidR="00787363">
        <w:t>e-OPS - 8 dana</w:t>
      </w:r>
    </w:p>
    <w:p w:rsidRPr="00920958" w:rsidR="00787363" w:rsidP="00787363" w:rsidRDefault="00787363">
      <w:pPr>
        <w:jc w:val="right"/>
      </w:pPr>
      <w:r w:rsidRPr="00920958">
        <w:t xml:space="preserve">Za točnost </w:t>
      </w:r>
      <w:proofErr w:type="spellStart"/>
      <w:r w:rsidRPr="00920958">
        <w:t>otpravka</w:t>
      </w:r>
      <w:proofErr w:type="spellEnd"/>
      <w:r w:rsidRPr="00920958">
        <w:t xml:space="preserve"> ovlašteni službenik:</w:t>
      </w:r>
    </w:p>
    <w:p w:rsidRPr="00920958" w:rsidR="00787363" w:rsidP="00920958" w:rsidRDefault="00787363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920958">
        <w:t>Ivana Golub</w:t>
      </w:r>
    </w:p>
    <w:p w:rsidR="00B775BE" w:rsidP="00FE6338" w:rsidRDefault="00B775BE">
      <w:pPr>
        <w:tabs>
          <w:tab w:val="left" w:pos="1305"/>
        </w:tabs>
      </w:pPr>
    </w:p>
    <w:sectPr w:rsidR="00B775BE" w:rsidSect="00D04735">
      <w:headerReference w:type="even" r:id="rId11"/>
      <w:headerReference w:type="defaul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582D" w:rsidRDefault="00AE582D">
      <w:r>
        <w:separator/>
      </w:r>
    </w:p>
  </w:endnote>
  <w:endnote w:type="continuationSeparator" w:id="0">
    <w:p w:rsidR="00AE582D" w:rsidRDefault="00AE582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582D" w:rsidRDefault="00AE582D">
      <w:r>
        <w:separator/>
      </w:r>
    </w:p>
  </w:footnote>
  <w:footnote w:type="continuationSeparator" w:id="0">
    <w:p w:rsidR="00AE582D" w:rsidRDefault="00AE582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256" w:rsidP="003C56B5" w:rsidRDefault="00F6025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60256" w:rsidRDefault="00F6025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43EA" w:rsidR="00F60256" w:rsidP="009E43EA" w:rsidRDefault="00F60256">
    <w:pPr>
      <w:pStyle w:val="Zaglavlje"/>
      <w:framePr w:wrap="around" w:hAnchor="margin" w:vAnchor="text" w:xAlign="center" w:y="12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787363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Pr="006853ED" w:rsidR="00BD0203" w:rsidP="00BD0203" w:rsidRDefault="00BD0203">
    <w:pPr>
      <w:tabs>
        <w:tab w:val="left" w:pos="-1985"/>
      </w:tabs>
      <w:jc w:val="right"/>
    </w:pPr>
    <w:r w:rsidRPr="006853ED">
      <w:t xml:space="preserve">Poslovni broj: </w:t>
    </w:r>
    <w:r>
      <w:t xml:space="preserve">9 </w:t>
    </w:r>
    <w:proofErr w:type="spellStart"/>
    <w:r>
      <w:t>Ovr</w:t>
    </w:r>
    <w:proofErr w:type="spellEnd"/>
    <w:r>
      <w:t>-</w:t>
    </w:r>
    <w:r w:rsidR="006B2B2E">
      <w:t>2903/12-46</w:t>
    </w:r>
  </w:p>
  <w:p w:rsidR="00F60256" w:rsidP="005B42B3" w:rsidRDefault="00F60256">
    <w:pPr>
      <w:ind w:left="3600" w:firstLine="720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ilvl="0" w:tplc="BD946F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2176"/>
    <w:rsid w:val="00173C08"/>
    <w:rsid w:val="001A420F"/>
    <w:rsid w:val="001B1BC6"/>
    <w:rsid w:val="001B431C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852E6"/>
    <w:rsid w:val="002C0B09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0EB2"/>
    <w:rsid w:val="004F3564"/>
    <w:rsid w:val="004F3BA1"/>
    <w:rsid w:val="00501859"/>
    <w:rsid w:val="00501ACD"/>
    <w:rsid w:val="00507C26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31587"/>
    <w:rsid w:val="0073732C"/>
    <w:rsid w:val="00750B50"/>
    <w:rsid w:val="00771BFF"/>
    <w:rsid w:val="00787363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55C65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E582D"/>
    <w:rsid w:val="00AF0811"/>
    <w:rsid w:val="00AF3279"/>
    <w:rsid w:val="00AF5573"/>
    <w:rsid w:val="00B075A4"/>
    <w:rsid w:val="00B26B45"/>
    <w:rsid w:val="00B32CB3"/>
    <w:rsid w:val="00B34D74"/>
    <w:rsid w:val="00B41299"/>
    <w:rsid w:val="00B42990"/>
    <w:rsid w:val="00B436EA"/>
    <w:rsid w:val="00B44642"/>
    <w:rsid w:val="00B677D7"/>
    <w:rsid w:val="00B775BE"/>
    <w:rsid w:val="00B77978"/>
    <w:rsid w:val="00B97A5E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5845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16B93"/>
    <w:rsid w:val="00D17B01"/>
    <w:rsid w:val="00D20F3C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1181D"/>
    <w:rsid w:val="00E42F4D"/>
    <w:rsid w:val="00E46C50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EF61F9"/>
    <w:rsid w:val="00F22C5A"/>
    <w:rsid w:val="00F26ADE"/>
    <w:rsid w:val="00F311C9"/>
    <w:rsid w:val="00F40C67"/>
    <w:rsid w:val="00F51753"/>
    <w:rsid w:val="00F60256"/>
    <w:rsid w:val="00F6158D"/>
    <w:rsid w:val="00F61A13"/>
    <w:rsid w:val="00F643CA"/>
    <w:rsid w:val="00F6568A"/>
    <w:rsid w:val="00F97DB4"/>
    <w:rsid w:val="00FA7176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D545B"/>
    <w:rPr>
      <w:sz w:val="24"/>
    </w:rPr>
  </w:style>
  <w:style w:type="paragraph" w:styleId="Naslov2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AD545B"/>
  </w:style>
  <w:style w:type="paragraph" w:styleId="Uvuenotijeloteksta">
    <w:name w:val="Body Text Indent"/>
    <w:basedOn w:val="Normal"/>
    <w:rsid w:val="00AD545B"/>
    <w:pPr>
      <w:ind w:firstLine="720"/>
      <w:jc w:val="both"/>
    </w:pPr>
  </w:style>
  <w:style w:type="paragraph" w:styleId="Zaglavlje">
    <w:name w:val="header"/>
    <w:basedOn w:val="Normal"/>
    <w:rsid w:val="009E43EA"/>
    <w:pPr>
      <w:tabs>
        <w:tab w:val="center" w:pos="4703"/>
        <w:tab w:val="right" w:pos="9406"/>
      </w:tabs>
    </w:pPr>
  </w:style>
  <w:style w:type="paragraph" w:styleId="Podnoje">
    <w:name w:val="footer"/>
    <w:basedOn w:val="Normal"/>
    <w:rsid w:val="009E43EA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9E43EA"/>
  </w:style>
  <w:style w:type="character" w:styleId="eSPISCCParagraphDefaultFont" w:customStyle="true">
    <w:name w:val="eSPIS_CC_Paragraph Default Font"/>
    <w:basedOn w:val="Zadanifontodlomka"/>
    <w:rsid w:val="00BD0203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rsid w:val="00BD020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D020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87363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7873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7363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87363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36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87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36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736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519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2020.</izvorni_sadrzaj>
    <derivirana_varijabla naziv="DomainObject.Predmet.DatumOsnivanja_1">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Sp-320/2020</izvorni_sadrzaj>
    <derivirana_varijabla naziv="DomainObject.Predmet.OznakaBroj_1">Sp-320/2020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Kovačić</izvorni_sadrzaj>
    <derivirana_varijabla naziv="DomainObject.Predmet.StrankaFormated_1">  Juraj Kovačić</derivirana_varijabla>
  </DomainObject.Predmet.StrankaFormated>
  <DomainObject.Predmet.StrankaFormatedOIB>
    <izvorni_sadrzaj>  Juraj Kovačić, OIB 71685253973</izvorni_sadrzaj>
    <derivirana_varijabla naziv="DomainObject.Predmet.StrankaFormatedOIB_1">  Juraj Kovačić, OIB 71685253973</derivirana_varijabla>
  </DomainObject.Predmet.StrankaFormatedOIB>
  <DomainObject.Predmet.StrankaFormatedWithAdress>
    <izvorni_sadrzaj> Juraj Kovačić, Tuškanac 12, 10000 Zagreb</izvorni_sadrzaj>
    <derivirana_varijabla naziv="DomainObject.Predmet.StrankaFormatedWithAdress_1"> Juraj Kovačić, Tuškanac 12, 10000 Zagreb</derivirana_varijabla>
  </DomainObject.Predmet.StrankaFormatedWithAdress>
  <DomainObject.Predmet.StrankaFormatedWithAdressOIB>
    <izvorni_sadrzaj> Juraj Kovačić, OIB 71685253973, Tuškanac 12, 10000 Zagreb</izvorni_sadrzaj>
    <derivirana_varijabla naziv="DomainObject.Predmet.StrankaFormatedWithAdressOIB_1"> Juraj Kovačić, OIB 71685253973, Tuškanac 12, 10000 Zagreb</derivirana_varijabla>
  </DomainObject.Predmet.StrankaFormatedWithAdressOIB>
  <DomainObject.Predmet.StrankaWithAdress>
    <izvorni_sadrzaj>Juraj Kovačić Tuškanac 12,10000 Zagreb</izvorni_sadrzaj>
    <derivirana_varijabla naziv="DomainObject.Predmet.StrankaWithAdress_1">Juraj Kovačić Tuškanac 12,10000 Zagreb</derivirana_varijabla>
  </DomainObject.Predmet.StrankaWithAdress>
  <DomainObject.Predmet.StrankaWithAdressOIB>
    <izvorni_sadrzaj>Juraj Kovačić, OIB 71685253973, Tuškanac 12,10000 Zagreb</izvorni_sadrzaj>
    <derivirana_varijabla naziv="DomainObject.Predmet.StrankaWithAdressOIB_1">Juraj Kovačić, OIB 71685253973, Tuškanac 12,10000 Zagreb</derivirana_varijabla>
  </DomainObject.Predmet.StrankaWithAdressOIB>
  <DomainObject.Predmet.StrankaNazivFormated>
    <izvorni_sadrzaj>Juraj Kovačić</izvorni_sadrzaj>
    <derivirana_varijabla naziv="DomainObject.Predmet.StrankaNazivFormated_1">Juraj Kovačić</derivirana_varijabla>
  </DomainObject.Predmet.StrankaNazivFormated>
  <DomainObject.Predmet.StrankaNazivFormatedOIB>
    <izvorni_sadrzaj>Juraj Kovačić, OIB 71685253973</izvorni_sadrzaj>
    <derivirana_varijabla naziv="DomainObject.Predmet.StrankaNazivFormatedOIB_1">Juraj Kovačić, OIB 71685253973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Juraj Kovačić</item>
    </izvorni_sadrzaj>
    <derivirana_varijabla naziv="DomainObject.Predmet.StrankaListFormated_1">
      <item>Juraj Kovačić</item>
    </derivirana_varijabla>
  </DomainObject.Predmet.StrankaListFormated>
  <DomainObject.Predmet.StrankaListFormatedOIB>
    <izvorni_sadrzaj>
      <item>Juraj Kovačić, OIB 71685253973</item>
    </izvorni_sadrzaj>
    <derivirana_varijabla naziv="DomainObject.Predmet.StrankaListFormatedOIB_1">
      <item>Juraj Kovačić, OIB 71685253973</item>
    </derivirana_varijabla>
  </DomainObject.Predmet.StrankaListFormatedOIB>
  <DomainObject.Predmet.StrankaListFormatedWithAdress>
    <izvorni_sadrzaj>
      <item>Juraj Kovačić, Tuškanac 12, 10000 Zagreb</item>
    </izvorni_sadrzaj>
    <derivirana_varijabla naziv="DomainObject.Predmet.StrankaListFormatedWithAdress_1">
      <item>Juraj Kovačić, Tuškanac 12, 10000 Zagreb</item>
    </derivirana_varijabla>
  </DomainObject.Predmet.StrankaListFormatedWithAdress>
  <DomainObject.Predmet.StrankaListFormatedWithAdressOIB>
    <izvorni_sadrzaj>
      <item>Juraj Kovačić, OIB 71685253973, Tuškanac 12, 10000 Zagreb</item>
    </izvorni_sadrzaj>
    <derivirana_varijabla naziv="DomainObject.Predmet.StrankaListFormatedWithAdressOIB_1">
      <item>Juraj Kovačić, OIB 71685253973, Tuškanac 12, 10000 Zagreb</item>
    </derivirana_varijabla>
  </DomainObject.Predmet.StrankaListFormatedWithAdressOIB>
  <DomainObject.Predmet.StrankaListNazivFormated>
    <izvorni_sadrzaj>
      <item>Juraj Kovačić</item>
    </izvorni_sadrzaj>
    <derivirana_varijabla naziv="DomainObject.Predmet.StrankaListNazivFormated_1">
      <item>Juraj Kovačić</item>
    </derivirana_varijabla>
  </DomainObject.Predmet.StrankaListNazivFormated>
  <DomainObject.Predmet.StrankaListNazivFormatedOIB>
    <izvorni_sadrzaj>
      <item>Juraj Kovačić, OIB 71685253973</item>
    </izvorni_sadrzaj>
    <derivirana_varijabla naziv="DomainObject.Predmet.StrankaListNazivFormatedOIB_1">
      <item>Juraj Kovačić, OIB 71685253973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veljače 2020.</izvorni_sadrzaj>
    <derivirana_varijabla naziv="DomainObject.Datum_1">24.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Kovačić</izvorni_sadrzaj>
    <derivirana_varijabla naziv="DomainObject.Predmet.StrankaIDrugi_1">Juraj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Juraj Kovačić, OIB 71685253973, Tuškanac 12, 10000 Zagreb</izvorni_sadrzaj>
    <derivirana_varijabla naziv="DomainObject.Predmet.StrankaIDrugiAdressOIB_1">Juraj Kovačić, OIB 71685253973, Tuškanac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Kovačić</item>
    </izvorni_sadrzaj>
    <derivirana_varijabla naziv="DomainObject.Predmet.SudioniciListNaziv_1">
      <item>Juraj Kovačić</item>
    </derivirana_varijabla>
  </DomainObject.Predmet.SudioniciListNaziv>
  <DomainObject.Predmet.SudioniciListAdressOIB>
    <izvorni_sadrzaj>
      <item>Juraj Kovačić, OIB 71685253973, Tuškanac 12,10000 Zagreb</item>
    </izvorni_sadrzaj>
    <derivirana_varijabla naziv="DomainObject.Predmet.SudioniciListAdressOIB_1">
      <item>Juraj Kovačić, OIB 71685253973,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71685253973</item>
    </izvorni_sadrzaj>
    <derivirana_varijabla naziv="DomainObject.Predmet.SudioniciListNazivOIB_1">
      <item>, OIB 71685253973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veljače 2020.</izvorni_sadrzaj>
    <derivirana_varijabla naziv="DomainObject.Predmet.DatumPocetkaProcesa_1">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A9B18-74B7-4DF1-8272-BE48578374B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300</properties:Words>
  <properties:Characters>1569</properties:Characters>
  <properties:Lines>49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2020-02-17T12:44:00Z</dcterms:created>
  <dc:creator>Ministarstvo pravosuđa</dc:creator>
  <cp:lastModifiedBy>Ivana Golub</cp:lastModifiedBy>
  <cp:lastPrinted>2020-02-24T08:53:00Z</cp:lastPrinted>
  <dcterms:modified xmlns:xsi="http://www.w3.org/2001/XMLSchema-instance" xsi:type="dcterms:W3CDTF">2020-02-24T08:53:00Z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(Sp-320-20 zaključak - poziv na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