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152e6" w14:paraId="09152e6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proofErr w:type="spellStart"/>
      <w:r w:rsidR="0070027B" w:rsidRPr="0070027B">
        <w:t>Amruševa</w:t>
      </w:r>
      <w:proofErr w:type="spellEnd"/>
      <w:r w:rsidR="0070027B" w:rsidRPr="0070027B">
        <w:t xml:space="preserve"> 2/II</w:t>
      </w:r>
    </w:p>
    <w:p w:rsidRDefault="00DF2947" w:rsidP="00AE30AB" w:rsidR="00AE30AB" w:rsidRPr="00516BDB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St-</w:t>
      </w:r>
      <w:r w:rsidR="00A2696F">
        <w:t>70</w:t>
      </w:r>
      <w:r w:rsidR="000463F8">
        <w:t>38</w:t>
      </w:r>
      <w:r w:rsidR="00A2696F">
        <w:t>/15</w:t>
      </w:r>
      <w:r>
        <w:t>-</w:t>
      </w:r>
      <w:r w:rsidR="00DF1530">
        <w:t>34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0463F8" w:rsidP="000463F8" w:rsidR="000463F8" w:rsidRPr="003A50F5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dužnikom </w:t>
      </w:r>
      <w:r w:rsidRPr="00924A0C">
        <w:rPr>
          <w:lang w:val="pt-BR"/>
        </w:rPr>
        <w:t>SANDA d.o.o., Zagreb, Hinka Wuertha 24, OIB: 08921376439</w:t>
      </w:r>
      <w:r w:rsidRPr="003A50F5">
        <w:rPr>
          <w:lang w:val="pt-BR"/>
        </w:rPr>
        <w:t xml:space="preserve">, </w:t>
      </w:r>
      <w:r>
        <w:rPr>
          <w:lang w:val="pt-BR"/>
        </w:rPr>
        <w:t>6. srpnja 2017.,</w:t>
      </w:r>
    </w:p>
    <w:p w:rsidRDefault="000463F8" w:rsidP="000463F8" w:rsidR="000463F8" w:rsidRPr="003A50F5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A10181">
      <w:pPr>
        <w:jc w:val="both"/>
        <w:rPr>
          <w:color w:val="FF0000"/>
        </w:rPr>
      </w:pPr>
      <w:r>
        <w:tab/>
        <w:t>I.</w:t>
      </w:r>
      <w:r>
        <w:tab/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0463F8" w:rsidRPr="00924A0C">
        <w:rPr>
          <w:lang w:val="pt-BR"/>
        </w:rPr>
        <w:t>SANDA d.o.o., Zagreb, Hinka Wuertha 24, OIB: 08921376439</w:t>
      </w:r>
      <w:r w:rsidR="00C12410" w:rsidRPr="003A7D16">
        <w:t xml:space="preserve">. </w:t>
      </w:r>
      <w:r w:rsidR="009B52EA">
        <w:t>Rješenje</w:t>
      </w:r>
      <w:r w:rsidR="00C12410" w:rsidRPr="003A7D16">
        <w:t xml:space="preserve"> o otvaranju stečajnog postupka nad dužnikom istaknut</w:t>
      </w:r>
      <w:r w:rsidR="00DF2947">
        <w:t>o</w:t>
      </w:r>
      <w:r w:rsidR="00C12410" w:rsidRPr="003A7D16">
        <w:t xml:space="preserve"> je na </w:t>
      </w:r>
      <w:r w:rsidR="009B52EA">
        <w:t>e-</w:t>
      </w:r>
      <w:r w:rsidR="00C12410" w:rsidRPr="003A7D16">
        <w:t xml:space="preserve">oglasnoj ploči Trgovačkog suda u Zagrebu </w:t>
      </w:r>
      <w:r w:rsidR="00C12410" w:rsidRPr="00372077">
        <w:t>dan</w:t>
      </w:r>
      <w:r w:rsidR="00347CA4" w:rsidRPr="00372077">
        <w:t xml:space="preserve">a </w:t>
      </w:r>
      <w:r w:rsidR="00DF1530" w:rsidRPr="00DF1530">
        <w:t>6</w:t>
      </w:r>
      <w:r w:rsidR="00474B93" w:rsidRPr="00DF1530">
        <w:t xml:space="preserve">. srpnja </w:t>
      </w:r>
      <w:r w:rsidR="00F24636" w:rsidRPr="00DF1530">
        <w:t>2016</w:t>
      </w:r>
      <w:r w:rsidR="009C6B90" w:rsidRPr="00DF1530">
        <w:t>. u</w:t>
      </w:r>
      <w:r w:rsidR="00474B93" w:rsidRPr="00DF1530">
        <w:t xml:space="preserve"> 1</w:t>
      </w:r>
      <w:r w:rsidR="00DF1530" w:rsidRPr="00DF1530">
        <w:t>2</w:t>
      </w:r>
      <w:r w:rsidR="00474B93" w:rsidRPr="00DF1530">
        <w:t>.00</w:t>
      </w:r>
      <w:r w:rsidR="00C12410" w:rsidRPr="00DF1530">
        <w:t xml:space="preserve"> sati.</w:t>
      </w:r>
    </w:p>
    <w:p w:rsidRDefault="00A10181" w:rsidP="00A10181" w:rsidR="00A10181" w:rsidRPr="00A10181">
      <w:pPr>
        <w:jc w:val="both"/>
        <w:rPr>
          <w:color w:val="FF0000"/>
        </w:rPr>
      </w:pPr>
      <w:r>
        <w:tab/>
        <w:t>II.</w:t>
      </w:r>
      <w:r>
        <w:tab/>
      </w:r>
      <w:r w:rsidR="009C4BB2">
        <w:t>Ukida se mjera</w:t>
      </w:r>
      <w:r w:rsidRPr="00DD6686">
        <w:t xml:space="preserve"> osiguranja određen</w:t>
      </w:r>
      <w:r w:rsidR="009C4BB2">
        <w:t>a</w:t>
      </w:r>
      <w:r w:rsidRPr="00DD6686">
        <w:t xml:space="preserve"> rješenjem ovog suda </w:t>
      </w:r>
      <w:proofErr w:type="spellStart"/>
      <w:r w:rsidRPr="00DD6686">
        <w:t>posl</w:t>
      </w:r>
      <w:proofErr w:type="spellEnd"/>
      <w:r w:rsidRPr="00DD6686">
        <w:t>. br. St-</w:t>
      </w:r>
      <w:r w:rsidR="00A2696F">
        <w:t>70</w:t>
      </w:r>
      <w:r w:rsidR="000463F8">
        <w:t>3</w:t>
      </w:r>
      <w:r w:rsidR="00A2696F">
        <w:t>8/15-20</w:t>
      </w:r>
      <w:r w:rsidRPr="00DD6686">
        <w:t xml:space="preserve"> od </w:t>
      </w:r>
      <w:r w:rsidR="00A2696F">
        <w:t>31</w:t>
      </w:r>
      <w:r>
        <w:t>. s</w:t>
      </w:r>
      <w:r w:rsidR="00A2696F">
        <w:t xml:space="preserve">iječnja </w:t>
      </w:r>
      <w:r w:rsidRPr="00DD6686">
        <w:t>201</w:t>
      </w:r>
      <w:r w:rsidR="00A2696F">
        <w:t>7</w:t>
      </w:r>
      <w:r w:rsidRPr="00DD6686">
        <w:t>. te se razrješava dužnosti privremen</w:t>
      </w:r>
      <w:r>
        <w:t>i</w:t>
      </w:r>
      <w:r w:rsidRPr="00DD6686">
        <w:t xml:space="preserve"> stečajn</w:t>
      </w:r>
      <w:r>
        <w:t>i</w:t>
      </w:r>
      <w:r w:rsidRPr="00DD6686">
        <w:t xml:space="preserve"> </w:t>
      </w:r>
      <w:r>
        <w:t xml:space="preserve">upravitelj </w:t>
      </w:r>
      <w:r w:rsidR="000463F8">
        <w:t xml:space="preserve">Ana Šakić, OIB: 06903243250, Zagreb, </w:t>
      </w:r>
      <w:proofErr w:type="spellStart"/>
      <w:r w:rsidR="000463F8">
        <w:t>Dubovačka</w:t>
      </w:r>
      <w:proofErr w:type="spellEnd"/>
      <w:r w:rsidR="000463F8">
        <w:t xml:space="preserve"> 29</w:t>
      </w:r>
      <w:r w:rsidRPr="00A10181">
        <w:rPr>
          <w:color w:val="FF0000"/>
        </w:rPr>
        <w:t>.</w:t>
      </w:r>
    </w:p>
    <w:p w:rsidRDefault="00A10181" w:rsidP="000463F8" w:rsidR="000463F8" w:rsidRPr="00A10181">
      <w:pPr>
        <w:jc w:val="both"/>
        <w:rPr>
          <w:color w:val="FF0000"/>
        </w:rPr>
      </w:pPr>
      <w:r>
        <w:tab/>
        <w:t>III.</w:t>
      </w:r>
      <w:r>
        <w:tab/>
      </w:r>
      <w:r w:rsidRPr="00DD6686">
        <w:t xml:space="preserve">Za stečajnog upravitelja </w:t>
      </w:r>
      <w:r w:rsidRPr="002D5660">
        <w:t>imenuje se</w:t>
      </w:r>
      <w:r w:rsidR="002D5660" w:rsidRPr="002D5660">
        <w:t xml:space="preserve"> </w:t>
      </w:r>
      <w:r w:rsidR="000463F8">
        <w:t xml:space="preserve">Ana Šakić, OIB: 06903243250, Zagreb, </w:t>
      </w:r>
      <w:proofErr w:type="spellStart"/>
      <w:r w:rsidR="000463F8">
        <w:t>Dubovačka</w:t>
      </w:r>
      <w:proofErr w:type="spellEnd"/>
      <w:r w:rsidR="000463F8">
        <w:t xml:space="preserve"> 29</w:t>
      </w:r>
      <w:r w:rsidR="000463F8" w:rsidRPr="00A10181">
        <w:rPr>
          <w:color w:val="FF0000"/>
        </w:rPr>
        <w:t>.</w:t>
      </w:r>
    </w:p>
    <w:p w:rsidRDefault="00E520E0" w:rsidP="00E520E0" w:rsidR="00FE65B8" w:rsidRPr="003A7D16">
      <w:pPr>
        <w:jc w:val="both"/>
      </w:pPr>
      <w:r>
        <w:tab/>
      </w:r>
      <w:r w:rsidR="00A10181">
        <w:t>IV</w:t>
      </w:r>
      <w:r w:rsidR="00D85CC6" w:rsidRPr="003A7D16">
        <w:t>.</w:t>
      </w:r>
      <w:r w:rsidR="00C12410" w:rsidRPr="003A7D16">
        <w:t xml:space="preserve"> Zaključuje se stečajni postupak </w:t>
      </w:r>
      <w:r w:rsidR="00830ADC" w:rsidRPr="00830ADC">
        <w:t xml:space="preserve">nad dužnikom </w:t>
      </w:r>
      <w:r w:rsidR="000463F8" w:rsidRPr="00924A0C">
        <w:rPr>
          <w:lang w:val="pt-BR"/>
        </w:rPr>
        <w:t>SANDA d.o.o., Zagreb, Hinka Wuertha 24, OIB: 08921376439</w:t>
      </w:r>
      <w:r w:rsidR="004971B3">
        <w:t>.</w:t>
      </w:r>
    </w:p>
    <w:p w:rsidRDefault="00E46026" w:rsidP="004038F5" w:rsidR="00E46026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C12410" w:rsidP="004038F5" w:rsidR="00C12410" w:rsidRPr="003A7D16">
      <w:pPr>
        <w:ind w:firstLine="708"/>
        <w:jc w:val="both"/>
      </w:pPr>
      <w:r w:rsidRPr="003A7D16">
        <w:t>V</w:t>
      </w:r>
      <w:r w:rsidR="00A10181">
        <w:t>I</w:t>
      </w:r>
      <w:r w:rsidR="00D85CC6" w:rsidRPr="003A7D16">
        <w:t xml:space="preserve">. Ovo rješenje objavljuje se </w:t>
      </w:r>
      <w:r w:rsidR="009B52EA">
        <w:t>na mrežnoj stranici e-oglasna ploča Trgovačkog suda u Zagrebu</w:t>
      </w:r>
      <w:r w:rsidRPr="003A7D16">
        <w:t xml:space="preserve"> i dostavlja sudskom registru ovo</w:t>
      </w:r>
      <w:r w:rsidR="00C12C33" w:rsidRPr="003A7D16">
        <w:t>g suda radi brisanja dužnika iz</w:t>
      </w:r>
      <w:r w:rsidRPr="003A7D16">
        <w:t xml:space="preserve"> registra.</w:t>
      </w:r>
    </w:p>
    <w:p w:rsidRDefault="009C6B90" w:rsidP="0023149C" w:rsidR="009C6B90" w:rsidRPr="003A7D16">
      <w:pPr>
        <w:jc w:val="both"/>
      </w:pPr>
    </w:p>
    <w:p w:rsidRDefault="00C12410" w:rsidP="00D85CC6" w:rsidR="00C12410">
      <w:pPr>
        <w:jc w:val="center"/>
      </w:pPr>
      <w:r w:rsidRPr="003A7D16">
        <w:t>Obrazloženje</w:t>
      </w:r>
    </w:p>
    <w:p w:rsidRDefault="00691590" w:rsidP="00D85CC6" w:rsidR="00691590" w:rsidRPr="003A7D16">
      <w:pPr>
        <w:jc w:val="center"/>
      </w:pPr>
    </w:p>
    <w:p w:rsidRDefault="00A2696F" w:rsidP="00A2696F" w:rsidR="00A2696F" w:rsidRPr="003A50F5"/>
    <w:p w:rsidRDefault="000463F8" w:rsidP="000463F8" w:rsidR="000463F8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>
        <w:t xml:space="preserve"> na dužnikom</w:t>
      </w:r>
      <w:r w:rsidRPr="003A50F5">
        <w:t xml:space="preserve"> </w:t>
      </w:r>
      <w:r w:rsidRPr="00924A0C">
        <w:rPr>
          <w:lang w:val="pt-BR"/>
        </w:rPr>
        <w:t>SANDA d.o.o., Zagreb, Hinka Wuertha 24, OIB: 08921376439</w:t>
      </w:r>
      <w:r w:rsidRPr="003A50F5">
        <w:rPr>
          <w:lang w:val="pt-BR"/>
        </w:rPr>
        <w:t>.</w:t>
      </w:r>
    </w:p>
    <w:p w:rsidRDefault="000463F8" w:rsidP="000463F8" w:rsidR="000463F8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463F8" w:rsidP="000463F8" w:rsidR="000463F8" w:rsidRPr="0072763B">
      <w:pPr>
        <w:ind w:firstLine="709"/>
        <w:jc w:val="both"/>
        <w:rPr>
          <w:lang w:val="en-GB"/>
        </w:rPr>
      </w:pPr>
      <w:r w:rsidRPr="0072763B">
        <w:t xml:space="preserve">Financijska agencija, kao predlagatelj, navela je u prijedlogu za otvaranje stečajnog postupka kako dužnik na dan 23. studenog 2015. u Očevidniku redoslijeda osnova za plaćanje </w:t>
      </w:r>
      <w:r w:rsidRPr="0072763B">
        <w:lastRenderedPageBreak/>
        <w:t xml:space="preserve">ima evidentirane neizvršene osnove za plaćanje u neprekinutom razdoblju od 120 dana, u ukupnom iznosu od 68.501,23 kn, kao i da dužnik ima 2 zaposlenih. </w:t>
      </w:r>
      <w:r w:rsidRPr="0072763B">
        <w:rPr>
          <w:lang w:val="en-GB"/>
        </w:rPr>
        <w:t xml:space="preserve">S </w:t>
      </w:r>
      <w:proofErr w:type="spellStart"/>
      <w:r w:rsidRPr="0072763B">
        <w:rPr>
          <w:lang w:val="en-GB"/>
        </w:rPr>
        <w:t>obzirom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na</w:t>
      </w:r>
      <w:proofErr w:type="spellEnd"/>
      <w:r w:rsidRPr="0072763B">
        <w:rPr>
          <w:lang w:val="en-GB"/>
        </w:rPr>
        <w:t xml:space="preserve"> to da </w:t>
      </w:r>
      <w:proofErr w:type="spellStart"/>
      <w:r w:rsidRPr="0072763B">
        <w:rPr>
          <w:lang w:val="en-GB"/>
        </w:rPr>
        <w:t>predlagatelj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vodi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Očevidnik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redoslijeda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osnova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za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plaćanje</w:t>
      </w:r>
      <w:proofErr w:type="spellEnd"/>
      <w:r w:rsidRPr="0072763B">
        <w:rPr>
          <w:lang w:val="en-GB"/>
        </w:rPr>
        <w:t xml:space="preserve">, sud je </w:t>
      </w:r>
      <w:proofErr w:type="spellStart"/>
      <w:proofErr w:type="gramStart"/>
      <w:r w:rsidRPr="0072763B">
        <w:rPr>
          <w:lang w:val="en-GB"/>
        </w:rPr>
        <w:t>prihvatio</w:t>
      </w:r>
      <w:proofErr w:type="spellEnd"/>
      <w:r w:rsidRPr="0072763B">
        <w:rPr>
          <w:lang w:val="en-GB"/>
        </w:rPr>
        <w:t xml:space="preserve">  </w:t>
      </w:r>
      <w:proofErr w:type="spellStart"/>
      <w:r w:rsidRPr="0072763B">
        <w:rPr>
          <w:lang w:val="en-GB"/>
        </w:rPr>
        <w:t>predlagateljeve</w:t>
      </w:r>
      <w:proofErr w:type="spellEnd"/>
      <w:proofErr w:type="gram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tvrdnje</w:t>
      </w:r>
      <w:proofErr w:type="spellEnd"/>
      <w:r w:rsidRPr="0072763B">
        <w:rPr>
          <w:lang w:val="en-GB"/>
        </w:rPr>
        <w:t xml:space="preserve"> o </w:t>
      </w:r>
      <w:proofErr w:type="spellStart"/>
      <w:r w:rsidRPr="0072763B">
        <w:rPr>
          <w:lang w:val="en-GB"/>
        </w:rPr>
        <w:t>neprekinutom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razdoblju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evidentiranih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neizvršenih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osnova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za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plaćanje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koji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su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zavedeni</w:t>
      </w:r>
      <w:proofErr w:type="spellEnd"/>
      <w:r w:rsidRPr="0072763B">
        <w:rPr>
          <w:lang w:val="en-GB"/>
        </w:rPr>
        <w:t xml:space="preserve"> u </w:t>
      </w:r>
      <w:proofErr w:type="spellStart"/>
      <w:r w:rsidRPr="0072763B">
        <w:rPr>
          <w:lang w:val="en-GB"/>
        </w:rPr>
        <w:t>Očevidniku</w:t>
      </w:r>
      <w:proofErr w:type="spellEnd"/>
      <w:r w:rsidRPr="0072763B">
        <w:rPr>
          <w:lang w:val="en-GB"/>
        </w:rPr>
        <w:t xml:space="preserve">  </w:t>
      </w:r>
      <w:proofErr w:type="spellStart"/>
      <w:r w:rsidRPr="0072763B">
        <w:rPr>
          <w:lang w:val="en-GB"/>
        </w:rPr>
        <w:t>redoslijeda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osnova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za</w:t>
      </w:r>
      <w:proofErr w:type="spellEnd"/>
      <w:r w:rsidRPr="0072763B">
        <w:rPr>
          <w:lang w:val="en-GB"/>
        </w:rPr>
        <w:t xml:space="preserve"> </w:t>
      </w:r>
      <w:proofErr w:type="spellStart"/>
      <w:r w:rsidRPr="0072763B">
        <w:rPr>
          <w:lang w:val="en-GB"/>
        </w:rPr>
        <w:t>plaćanje</w:t>
      </w:r>
      <w:proofErr w:type="spellEnd"/>
      <w:r w:rsidRPr="0072763B">
        <w:rPr>
          <w:lang w:val="en-GB"/>
        </w:rPr>
        <w:t xml:space="preserve">. </w:t>
      </w:r>
    </w:p>
    <w:p w:rsidRDefault="000463F8" w:rsidP="000463F8" w:rsidR="000463F8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0463F8" w:rsidP="000463F8" w:rsidR="00F11506" w:rsidRPr="00F11506">
      <w:pPr>
        <w:pStyle w:val="Tijeloteksta"/>
        <w:ind w:firstLine="708"/>
        <w:rPr>
          <w:color w:val="FF0000"/>
        </w:rPr>
      </w:pPr>
      <w:r w:rsidRPr="003A50F5">
        <w:t xml:space="preserve">Sud je rješenjem od </w:t>
      </w:r>
      <w:r>
        <w:t>12. travnja</w:t>
      </w:r>
      <w:r w:rsidRPr="003A50F5">
        <w:t xml:space="preserve"> 2016. pokrenuo prethodni postupak nad dužnikom, a </w:t>
      </w:r>
      <w:r w:rsidRPr="003A50F5">
        <w:br/>
      </w:r>
      <w:r>
        <w:t>20. rujna 2016</w:t>
      </w:r>
      <w:r w:rsidRPr="003A50F5">
        <w:t xml:space="preserve">. održano je ročište </w:t>
      </w:r>
      <w:r>
        <w:t xml:space="preserve">radi očitovanja o prijedlogu za otvaranje stečajnog postupka </w:t>
      </w:r>
      <w:r w:rsidRPr="003A50F5">
        <w:t xml:space="preserve">na koje </w:t>
      </w:r>
      <w:r>
        <w:t>ni</w:t>
      </w:r>
      <w:r w:rsidRPr="003A50F5">
        <w:t>je pristupio zastupnik po zakonu dužn</w:t>
      </w:r>
      <w:r>
        <w:t>ika.</w:t>
      </w:r>
      <w:r w:rsidRPr="003A50F5">
        <w:t xml:space="preserve"> </w:t>
      </w:r>
    </w:p>
    <w:p w:rsidRDefault="00BB10F5" w:rsidP="00BB10F5" w:rsidR="00BB10F5" w:rsidRPr="00BB10F5">
      <w:pPr>
        <w:ind w:firstLine="708"/>
        <w:jc w:val="both"/>
      </w:pPr>
      <w:r w:rsidRPr="00BB10F5">
        <w:t xml:space="preserve">Rješenjem od </w:t>
      </w:r>
      <w:r w:rsidR="00A2696F">
        <w:t>31</w:t>
      </w:r>
      <w:r w:rsidR="00F11506">
        <w:t xml:space="preserve">. </w:t>
      </w:r>
      <w:r w:rsidR="00E520E0">
        <w:t>s</w:t>
      </w:r>
      <w:r w:rsidR="00A2696F">
        <w:t>iječnja 2017</w:t>
      </w:r>
      <w:r w:rsidRPr="00BB10F5">
        <w:t>. imenovan</w:t>
      </w:r>
      <w:r w:rsidR="000463F8">
        <w:t>a</w:t>
      </w:r>
      <w:r w:rsidRPr="00BB10F5">
        <w:t xml:space="preserve"> je </w:t>
      </w:r>
      <w:r w:rsidR="000463F8">
        <w:t>Ana Šakić</w:t>
      </w:r>
      <w:r w:rsidR="000463F8" w:rsidRPr="00A358AE">
        <w:t xml:space="preserve"> </w:t>
      </w:r>
      <w:r w:rsidRPr="00BB10F5">
        <w:t>privremenim stečajnim upraviteljem u ovom predmetu, čija je dužnost bila utvrditi imovinu stečajnog dužnika, stanje obveza stečajnog dužnika, zatim je li imovina stečajnog dužnika dovoljna za namirenje troškova stečajnog postupka, kao i iznos predvidivih troškova prethodnog i stečajnog postupka.</w:t>
      </w:r>
    </w:p>
    <w:p w:rsidRDefault="00BB10F5" w:rsidP="000463F8" w:rsidR="000463F8">
      <w:pPr>
        <w:pStyle w:val="Tijeloteksta"/>
        <w:ind w:firstLine="708"/>
      </w:pPr>
      <w:r w:rsidRPr="00BB10F5">
        <w:t>Iz izvješća privremenog stečajnog upravitelja, kao i nje</w:t>
      </w:r>
      <w:r w:rsidR="000463F8">
        <w:t>zinog</w:t>
      </w:r>
      <w:r w:rsidRPr="00BB10F5">
        <w:t xml:space="preserve"> iskaza na ročištu od </w:t>
      </w:r>
      <w:r w:rsidRPr="00BB10F5">
        <w:br/>
      </w:r>
      <w:r w:rsidR="00A2696F">
        <w:t>27</w:t>
      </w:r>
      <w:r w:rsidR="00F11506">
        <w:t xml:space="preserve">. </w:t>
      </w:r>
      <w:r w:rsidR="00A2696F">
        <w:t>travnja</w:t>
      </w:r>
      <w:r w:rsidRPr="00BB10F5">
        <w:t xml:space="preserve"> 201</w:t>
      </w:r>
      <w:r w:rsidR="00563793">
        <w:t>7</w:t>
      </w:r>
      <w:r w:rsidRPr="00BB10F5">
        <w:t xml:space="preserve">., </w:t>
      </w:r>
      <w:r w:rsidR="00563793">
        <w:t>proizlazi da kod dužnika postoje</w:t>
      </w:r>
      <w:r w:rsidRPr="00BB10F5">
        <w:t xml:space="preserve"> stečajni razlo</w:t>
      </w:r>
      <w:r w:rsidR="00563793">
        <w:t>zi</w:t>
      </w:r>
      <w:r w:rsidRPr="00BB10F5">
        <w:t xml:space="preserve">  nesposobnost za plaćanje</w:t>
      </w:r>
      <w:r w:rsidR="00563793">
        <w:t xml:space="preserve"> i prezaduženost</w:t>
      </w:r>
      <w:r w:rsidRPr="00BB10F5">
        <w:t>. Nadalje, naveo je kako dužnik nema imovinu koja bi bila dostatna pokriće troškova prethodnog i stečajnog postupka</w:t>
      </w:r>
      <w:r w:rsidR="00FB3C17">
        <w:t xml:space="preserve"> </w:t>
      </w:r>
      <w:r w:rsidR="00FB3C17" w:rsidRPr="00BE67F8">
        <w:t>te j</w:t>
      </w:r>
      <w:r w:rsidR="00FB3C17">
        <w:t>e predložio dužnikove vjerovnike</w:t>
      </w:r>
      <w:r w:rsidR="00FB3C17" w:rsidRPr="00BE67F8">
        <w:t xml:space="preserve"> pozvati da predujme iznos za pokriće troškova prethodnog i stečajnog postupka pa ako nitko od vjerovnika ne predujmi taj iznos, istovremeno otvoriti i zaključiti stečaj. </w:t>
      </w:r>
      <w:r w:rsidR="00FB3C17" w:rsidRPr="003A50F5">
        <w:t xml:space="preserve">Privremeni stečajni upravitelj je u pisanom izvješću naveo da troškovi stečajnog postupka za 6 mjeseci iznose </w:t>
      </w:r>
      <w:r w:rsidR="00563793" w:rsidRPr="003A50F5">
        <w:t xml:space="preserve"> </w:t>
      </w:r>
      <w:r w:rsidR="000463F8">
        <w:t>20.505,00</w:t>
      </w:r>
      <w:r w:rsidR="000463F8" w:rsidRPr="003A50F5">
        <w:t xml:space="preserve"> kn i to za: nagradu </w:t>
      </w:r>
      <w:r w:rsidR="000463F8">
        <w:t xml:space="preserve">privremenom </w:t>
      </w:r>
      <w:r w:rsidR="000463F8" w:rsidRPr="003A50F5">
        <w:t xml:space="preserve">stečajnom upravitelju </w:t>
      </w:r>
      <w:r w:rsidR="000463F8">
        <w:t>3.750</w:t>
      </w:r>
      <w:r w:rsidR="000463F8" w:rsidRPr="003A50F5">
        <w:t xml:space="preserve">,00 kn u bruto iznosu, </w:t>
      </w:r>
      <w:r w:rsidR="000463F8">
        <w:t>sudski troškovi u iznosu od 2.000,00 kn, troškovi knjigovodstva u iznosu od 2.380,00 kn, materijalni troškovi u iznosu od 2.000,00 kn, troškovi stečajnog ureda u iznosu od 2.875,00 kn i nagrade stečajnom upravitelju u bruto iznosu od 7.500,00 kn. Zastupnik po zakonu dužnika nije imao primjedbi na izvješće privremenog stečajnog upravitelja.</w:t>
      </w:r>
    </w:p>
    <w:p w:rsidRDefault="000463F8" w:rsidP="000463F8" w:rsidR="000463F8">
      <w:pPr>
        <w:pStyle w:val="Tijeloteksta"/>
        <w:ind w:firstLine="708"/>
      </w:pPr>
      <w:r w:rsidRPr="003A50F5">
        <w:t xml:space="preserve">Uvidom u </w:t>
      </w:r>
      <w:r w:rsidRPr="00035543">
        <w:t xml:space="preserve">dopis Fine od </w:t>
      </w:r>
      <w:r>
        <w:t>3. travnja 2017</w:t>
      </w:r>
      <w:r w:rsidRPr="00035543">
        <w:t xml:space="preserve">. (list </w:t>
      </w:r>
      <w:r>
        <w:t>55</w:t>
      </w:r>
      <w:r w:rsidRPr="00035543">
        <w:t xml:space="preserve"> spisa) </w:t>
      </w:r>
      <w:r w:rsidRPr="003A50F5">
        <w:t xml:space="preserve">sud je utvrdio da </w:t>
      </w:r>
      <w:r>
        <w:t xml:space="preserve">je dužnik </w:t>
      </w:r>
      <w:r w:rsidRPr="00035543">
        <w:t>na dan 2</w:t>
      </w:r>
      <w:r>
        <w:t>3</w:t>
      </w:r>
      <w:r w:rsidRPr="00035543">
        <w:t xml:space="preserve">. </w:t>
      </w:r>
      <w:r>
        <w:t>studenog 2015</w:t>
      </w:r>
      <w:r w:rsidRPr="00035543">
        <w:t xml:space="preserve">. u Očevidniku redoslijeda osnova za plaćanje imao neizvršene osnove za plaćanje u neprekinutom razdoblju od 120 dana u ukupnom iznosu od </w:t>
      </w:r>
      <w:r>
        <w:t>68.501,23</w:t>
      </w:r>
      <w:r w:rsidRPr="00035543">
        <w:t xml:space="preserve"> kn.</w:t>
      </w:r>
    </w:p>
    <w:p w:rsidRDefault="00691590" w:rsidP="00691590" w:rsidR="00691590">
      <w:pPr>
        <w:ind w:firstLine="708"/>
        <w:jc w:val="both"/>
      </w:pPr>
      <w:r w:rsidRPr="003A7D16">
        <w:t xml:space="preserve">Sud je rješenjem od </w:t>
      </w:r>
      <w:r w:rsidR="00A2696F">
        <w:t>27</w:t>
      </w:r>
      <w:r>
        <w:t xml:space="preserve">. </w:t>
      </w:r>
      <w:r w:rsidR="00A2696F">
        <w:t>travnja</w:t>
      </w:r>
      <w:r w:rsidR="00563793">
        <w:t xml:space="preserve"> 2017</w:t>
      </w:r>
      <w:r w:rsidRPr="003A7D16">
        <w:t>.</w:t>
      </w:r>
      <w:r>
        <w:t xml:space="preserve"> pozvao</w:t>
      </w:r>
      <w:r w:rsidRPr="003A7D16">
        <w:t xml:space="preserve"> </w:t>
      </w:r>
      <w:r w:rsidRPr="00A93839">
        <w:t xml:space="preserve">osobe koje imaju pravni interes za provedbom stečajnoga postupka nad dužnikom </w:t>
      </w:r>
      <w:r w:rsidRPr="00A93839">
        <w:rPr>
          <w:lang w:val="pt-BR"/>
        </w:rPr>
        <w:t xml:space="preserve">u roku 15 dana predujmiti iznos od </w:t>
      </w:r>
      <w:r w:rsidR="000463F8">
        <w:t>20.505,00</w:t>
      </w:r>
      <w:r w:rsidR="000463F8" w:rsidRPr="003A50F5">
        <w:t xml:space="preserve"> kn </w:t>
      </w:r>
      <w:r w:rsidRPr="00A93839">
        <w:t>za pokriće troškova prethodnog i stečajnog postupka</w:t>
      </w:r>
      <w:r>
        <w:t>. Navedeno rješenje objavljeno je na mrežnoj stranici e-oglasna pl</w:t>
      </w:r>
      <w:r w:rsidR="00A2696F">
        <w:t>oča Trgovačkog suda u Zagrebu 27</w:t>
      </w:r>
      <w:r>
        <w:t xml:space="preserve">. </w:t>
      </w:r>
      <w:r w:rsidR="00A2696F">
        <w:t>travnja</w:t>
      </w:r>
      <w:r w:rsidR="00563793">
        <w:t xml:space="preserve"> 2017</w:t>
      </w:r>
      <w:r>
        <w:t>.</w:t>
      </w:r>
      <w:r w:rsidRPr="003A7D16">
        <w:t xml:space="preserve"> Vjerovnici nisu predujmili iznos od </w:t>
      </w:r>
      <w:r w:rsidR="000463F8">
        <w:t>20.505,00</w:t>
      </w:r>
      <w:r w:rsidR="000463F8" w:rsidRPr="003A50F5">
        <w:t xml:space="preserve"> </w:t>
      </w:r>
      <w:r w:rsidRPr="004971B3">
        <w:t xml:space="preserve"> kn </w:t>
      </w:r>
      <w:r w:rsidRPr="003A7D16">
        <w:t xml:space="preserve">za pokriće troškova prethodnog i stečajnog postupka. </w:t>
      </w:r>
    </w:p>
    <w:p w:rsidRDefault="00636A1C" w:rsidP="00636A1C" w:rsidR="00636A1C" w:rsidRPr="00A93839">
      <w:pPr>
        <w:ind w:firstLine="708"/>
        <w:jc w:val="both"/>
      </w:pPr>
      <w:r w:rsidRPr="00A93839">
        <w:t>Prema odredbi čl. 5. st. 1. i 2. SZ-a, stečajni postupak se može otvoriti samo ako se utvrdi postojanje kojeg od zakonom predviđenih stečajnih razloga, a stečajni je razlog, u konkretnom slučaju, nesposobnost za plaćanje</w:t>
      </w:r>
      <w:r w:rsidR="00563793">
        <w:t xml:space="preserve"> i prezaduženost</w:t>
      </w:r>
      <w:r w:rsidRPr="00A93839">
        <w:t>.</w:t>
      </w:r>
    </w:p>
    <w:p w:rsidRDefault="00636A1C" w:rsidP="00636A1C" w:rsidR="00636A1C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B6336F" w:rsidP="00B6336F" w:rsidR="00B6336F">
      <w:pPr>
        <w:ind w:firstLine="708"/>
        <w:jc w:val="both"/>
      </w:pPr>
      <w:r w:rsidRPr="00CD3E07">
        <w:t>S obzirom na to da je kod dužnika ostvar</w:t>
      </w:r>
      <w:r w:rsidR="007020DF">
        <w:t>en stečajni razlog nesposobnost</w:t>
      </w:r>
      <w:r w:rsidRPr="00CD3E07">
        <w:t xml:space="preserve"> za plaćanje</w:t>
      </w:r>
      <w:r w:rsidR="00563793">
        <w:t xml:space="preserve"> i prezaduženost</w:t>
      </w:r>
      <w:r w:rsidRPr="00CD3E07">
        <w:t xml:space="preserve"> te njegova imovina, koja bi ušla u stečajnu masu, nije dovoljna za namirenje troškova postupka i nije predujmljen iznos za pokriće troškova prethodnog i stečajnog </w:t>
      </w:r>
      <w:r w:rsidRPr="00CD3E07">
        <w:lastRenderedPageBreak/>
        <w:t xml:space="preserve">postupka određen rješenjem suda, valjalo je u skladu s citiranom odredbom čl. </w:t>
      </w:r>
      <w:r w:rsidR="00BB10F5">
        <w:t>132</w:t>
      </w:r>
      <w:r w:rsidR="004F190A">
        <w:t>. st. 2</w:t>
      </w:r>
      <w:r w:rsidRPr="00CD3E07">
        <w:t>. SZ-a otvoriti i zaključiti stečajni postupak nad dužnikom.</w:t>
      </w:r>
    </w:p>
    <w:p w:rsidRDefault="009C4BB2" w:rsidP="00C258FA" w:rsidR="00C258FA">
      <w:pPr>
        <w:ind w:firstLine="708"/>
        <w:jc w:val="both"/>
      </w:pPr>
      <w:r>
        <w:t>Odluka iz stavka II izreke</w:t>
      </w:r>
      <w:r w:rsidR="002D5660">
        <w:t xml:space="preserve"> rješenja</w:t>
      </w:r>
      <w:r>
        <w:t xml:space="preserve"> temelji se na </w:t>
      </w:r>
      <w:r w:rsidR="002D5660">
        <w:t xml:space="preserve">odredbi </w:t>
      </w:r>
      <w:r>
        <w:t>čl. 122. SZ-a, a s</w:t>
      </w:r>
      <w:r w:rsidR="00C258FA">
        <w:t xml:space="preserve">ukladno odredbi čl. 85.st.2. SZ-a obzirom da je u stečajnom postupku imenovan privremeni stečajni upravitelj sud je privremenog stečajnog upravitelja imenovao stečajnim upraviteljem. </w:t>
      </w:r>
    </w:p>
    <w:p w:rsidRDefault="00C12410" w:rsidP="00C12410" w:rsidR="00C12410" w:rsidRPr="003A7D16"/>
    <w:p w:rsidRDefault="00363447" w:rsidP="00363447" w:rsidR="00C12410" w:rsidRPr="00372077">
      <w:pPr>
        <w:jc w:val="center"/>
      </w:pPr>
      <w:r w:rsidRPr="00372077">
        <w:t xml:space="preserve">U </w:t>
      </w:r>
      <w:r w:rsidR="00C12410" w:rsidRPr="00372077">
        <w:t>Zagreb</w:t>
      </w:r>
      <w:r w:rsidR="00CA4E71" w:rsidRPr="00372077">
        <w:t xml:space="preserve">u </w:t>
      </w:r>
      <w:r w:rsidR="00563793">
        <w:t>6</w:t>
      </w:r>
      <w:r w:rsidR="00636A1C">
        <w:t>.</w:t>
      </w:r>
      <w:r w:rsidR="00A2696F">
        <w:t>srpnja</w:t>
      </w:r>
      <w:r w:rsidR="00474B93">
        <w:t xml:space="preserve"> </w:t>
      </w:r>
      <w:r w:rsidR="00563793">
        <w:t>2017</w:t>
      </w:r>
      <w:r w:rsidR="00C12410" w:rsidRPr="00372077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DF1530">
        <w:t>, 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1745C1" w:rsidR="005F2805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</w:r>
      <w:r w:rsidR="00DF1530">
        <w:t>Petra Čiček</w:t>
      </w:r>
    </w:p>
    <w:p w:rsidRDefault="005F2805" w:rsidP="00C12410" w:rsidR="005F2805"/>
    <w:p w:rsidRDefault="00636A1C" w:rsidP="00C12410" w:rsidR="00636A1C"/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2E39" w:rsidP="00E17EF8" w:rsidR="00E92E39">
      <w:r>
        <w:separator/>
      </w:r>
    </w:p>
  </w:endnote>
  <w:endnote w:id="0" w:type="continuationSeparator">
    <w:p w:rsidRDefault="00E92E39" w:rsidP="00E17EF8" w:rsidR="00E92E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2E39" w:rsidP="00E17EF8" w:rsidR="00E92E39">
      <w:r>
        <w:separator/>
      </w:r>
    </w:p>
  </w:footnote>
  <w:footnote w:id="0" w:type="continuationSeparator">
    <w:p w:rsidRDefault="00E92E39" w:rsidP="00E17EF8" w:rsidR="00E92E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B09">
          <w:rPr>
            <w:noProof/>
          </w:rPr>
          <w:t>2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A2696F">
          <w:t>70</w:t>
        </w:r>
        <w:r w:rsidR="00F03B09">
          <w:t>38</w:t>
        </w:r>
        <w:r w:rsidR="00E520E0">
          <w:t>/</w:t>
        </w:r>
        <w:r w:rsidR="00A2696F">
          <w:t>15</w:t>
        </w:r>
        <w:r w:rsidR="00636A1C">
          <w:t>-</w:t>
        </w:r>
        <w:r w:rsidR="00DF1530">
          <w:t>34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63F8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47CA4"/>
    <w:rsid w:val="00350F72"/>
    <w:rsid w:val="00363447"/>
    <w:rsid w:val="00372077"/>
    <w:rsid w:val="0038259F"/>
    <w:rsid w:val="00392E4D"/>
    <w:rsid w:val="003A7D16"/>
    <w:rsid w:val="004038F5"/>
    <w:rsid w:val="00410190"/>
    <w:rsid w:val="00414A89"/>
    <w:rsid w:val="00470722"/>
    <w:rsid w:val="00471353"/>
    <w:rsid w:val="00474728"/>
    <w:rsid w:val="00474B93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36A1C"/>
    <w:rsid w:val="00691590"/>
    <w:rsid w:val="00693D34"/>
    <w:rsid w:val="006D3825"/>
    <w:rsid w:val="006F05DF"/>
    <w:rsid w:val="0070027B"/>
    <w:rsid w:val="007020DF"/>
    <w:rsid w:val="007859F3"/>
    <w:rsid w:val="007A570C"/>
    <w:rsid w:val="007E349A"/>
    <w:rsid w:val="00830ADC"/>
    <w:rsid w:val="008A1D07"/>
    <w:rsid w:val="008E59F9"/>
    <w:rsid w:val="008F6699"/>
    <w:rsid w:val="008F76E8"/>
    <w:rsid w:val="0093392E"/>
    <w:rsid w:val="00975210"/>
    <w:rsid w:val="009B52EA"/>
    <w:rsid w:val="009B7AB6"/>
    <w:rsid w:val="009C4BB2"/>
    <w:rsid w:val="009C6B90"/>
    <w:rsid w:val="009E4E4C"/>
    <w:rsid w:val="00A10181"/>
    <w:rsid w:val="00A2696F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A4E71"/>
    <w:rsid w:val="00CC6A3E"/>
    <w:rsid w:val="00D85510"/>
    <w:rsid w:val="00D85CC6"/>
    <w:rsid w:val="00DC268C"/>
    <w:rsid w:val="00DF1530"/>
    <w:rsid w:val="00DF2947"/>
    <w:rsid w:val="00E17EF8"/>
    <w:rsid w:val="00E23F79"/>
    <w:rsid w:val="00E46026"/>
    <w:rsid w:val="00E520E0"/>
    <w:rsid w:val="00E67E76"/>
    <w:rsid w:val="00E92E39"/>
    <w:rsid w:val="00EB51F8"/>
    <w:rsid w:val="00EC1EC5"/>
    <w:rsid w:val="00EF0E04"/>
    <w:rsid w:val="00F03B09"/>
    <w:rsid w:val="00F11506"/>
    <w:rsid w:val="00F24636"/>
    <w:rsid w:val="00F51E11"/>
    <w:rsid w:val="00F61CF3"/>
    <w:rsid w:val="00F91E11"/>
    <w:rsid w:val="00FB3C17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B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3B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B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B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B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3B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3B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B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B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B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St-7038/2015-34</izvorni_sadrzaj>
    <derivirana_varijabla naziv="DomainObject.Oznaka_1">St-7038/2015-34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7038</izvorni_sadrzaj>
    <derivirana_varijabla naziv="DomainObject.Predmet.Broj_1">7038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St-7038/2015</izvorni_sadrzaj>
    <derivirana_varijabla naziv="DomainObject.Predmet.OznakaBroj_1">St-7038/2015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SANDA d.o.o. zastupanog po punomoćniku Alan Šokičić</izvorni_sadrzaj>
    <derivirana_varijabla naziv="DomainObject.Predmet.ProtustrankaFormated_1">  SANDA d.o.o. zastupanog po punomoćniku Alan Šokičić</derivirana_varijabla>
  </DomainObject.Predmet.ProtustrankaFormated>
  <DomainObject.Predmet.ProtustrankaFormatedOIB>
    <izvorni_sadrzaj>  SANDA d.o.o., OIB 08921376439 zastupanog po punomoćniku Alan Šokičić</izvorni_sadrzaj>
    <derivirana_varijabla naziv="DomainObject.Predmet.ProtustrankaFormatedOIB_1">  SANDA d.o.o., OIB 08921376439 zastupanog po punomoćniku Alan Šokičić</derivirana_varijabla>
  </DomainObject.Predmet.ProtustrankaFormatedOIB>
  <DomainObject.Predmet.ProtustrankaFormatedWithAdress>
    <izvorni_sadrzaj> SANDA d.o.o., Hinka Wuertha 24, 10000 Zagreb zastupanog po punomoćniku Alan Šokičić</izvorni_sadrzaj>
    <derivirana_varijabla naziv="DomainObject.Predmet.ProtustrankaFormatedWithAdress_1"> SANDA d.o.o., Hinka Wuertha 24, 10000 Zagreb zastupanog po punomoćniku Alan Šokičić</derivirana_varijabla>
  </DomainObject.Predmet.ProtustrankaFormatedWithAdress>
  <DomainObject.Predmet.ProtustrankaFormatedWithAdressOIB>
    <izvorni_sadrzaj> SANDA d.o.o., OIB 08921376439, Hinka Wuertha 24, 10000 Zagreb zastupanog po punomoćniku Alan Šokičić</izvorni_sadrzaj>
    <derivirana_varijabla naziv="DomainObject.Predmet.ProtustrankaFormatedWithAdressOIB_1"> SANDA d.o.o., OIB 08921376439, Hinka Wuertha 24, 10000 Zagreb zastupanog po punomoćniku Alan Šokičić</derivirana_varijabla>
  </DomainObject.Predmet.ProtustrankaFormatedWithAdressOIB>
  <DomainObject.Predmet.ProtustrankaWithAdress>
    <izvorni_sadrzaj>SANDA d.o.o. Hinka Wuertha 24, 10000 Zagreb</izvorni_sadrzaj>
    <derivirana_varijabla naziv="DomainObject.Predmet.ProtustrankaWithAdress_1">SANDA d.o.o. Hinka Wuertha 24, 10000 Zagreb</derivirana_varijabla>
  </DomainObject.Predmet.ProtustrankaWithAdress>
  <DomainObject.Predmet.ProtustrankaWithAdressOIB>
    <izvorni_sadrzaj>SANDA d.o.o., OIB 08921376439, Hinka Wuertha 24, 10000 Zagreb</izvorni_sadrzaj>
    <derivirana_varijabla naziv="DomainObject.Predmet.ProtustrankaWithAdressOIB_1">SANDA d.o.o., OIB 08921376439, Hinka Wuertha 24, 10000 Zagreb</derivirana_varijabla>
  </DomainObject.Predmet.ProtustrankaWithAdressOIB>
  <DomainObject.Predmet.ProtustrankaNazivFormated>
    <izvorni_sadrzaj>SANDA d.o.o.</izvorni_sadrzaj>
    <derivirana_varijabla naziv="DomainObject.Predmet.ProtustrankaNazivFormated_1">SANDA d.o.o.</derivirana_varijabla>
  </DomainObject.Predmet.ProtustrankaNazivFormated>
  <DomainObject.Predmet.ProtustrankaNazivFormatedOIB>
    <izvorni_sadrzaj>SANDA d.o.o., OIB 08921376439</izvorni_sadrzaj>
    <derivirana_varijabla naziv="DomainObject.Predmet.ProtustrankaNazivFormatedOIB_1">SANDA d.o.o., OIB 08921376439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Alan Šokičić; VJEROVNICI</izvorni_sadrzaj>
    <derivirana_varijabla naziv="DomainObject.Predmet.StrankaFormated_1">  FINA Regionalni centar Zagreb; Alan Šokičić; VJEROVNICI</derivirana_varijabla>
  </DomainObject.Predmet.StrankaFormated>
  <DomainObject.Predmet.StrankaFormatedOIB>
    <izvorni_sadrzaj>  FINA Regionalni centar Zagreb, OIB 85821130368; Alan Šokičić, OIB 13643083049; VJEROVNICI</izvorni_sadrzaj>
    <derivirana_varijabla naziv="DomainObject.Predmet.StrankaFormatedOIB_1">  FINA Regionalni centar Zagreb, OIB 85821130368; Alan Šokičić, OIB 13643083049; VJEROVNICI</derivirana_varijabla>
  </DomainObject.Predmet.StrankaFormatedOIB>
  <DomainObject.Predmet.StrankaFormatedWithAdress>
    <izvorni_sadrzaj> FINA Regionalni centar Zagreb, Trg svibanjskih žrtava 1995. 1, 10000 Zagreb; Alan Šokičić, Mikulići 22 B, 10000 Zagreb; VJEROVNICI</izvorni_sadrzaj>
    <derivirana_varijabla naziv="DomainObject.Predmet.StrankaFormatedWithAdress_1"> FINA Regionalni centar Zagreb, Trg svibanjskih žrtava 1995. 1, 10000 Zagreb; Alan Šokičić, Mikulići 22 B, 10000 Zagreb; VJEROVNICI</derivirana_varijabla>
  </DomainObject.Predmet.StrankaFormatedWithAdress>
  <DomainObject.Predmet.StrankaFormatedWithAdressOIB>
    <izvorni_sadrzaj> FINA Regionalni centar Zagreb, OIB 85821130368, Trg svibanjskih žrtava 1995. 1, 10000 Zagreb; Alan Šokičić, OIB 13643083049, Mikulići 22 B, 10000 Zagreb; VJEROVNICI</izvorni_sadrzaj>
    <derivirana_varijabla naziv="DomainObject.Predmet.StrankaFormatedWithAdressOIB_1"> FINA Regionalni centar Zagreb, OIB 85821130368, Trg svibanjskih žrtava 1995. 1, 10000 Zagreb; Alan Šokičić, OIB 13643083049, Mikulići 22 B, 10000 Zagreb; VJEROVNICI</derivirana_varijabla>
  </DomainObject.Predmet.StrankaFormatedWithAdressOIB>
  <DomainObject.Predmet.StrankaWithAdress>
    <izvorni_sadrzaj>FINA Regionalni centar Zagreb Trg svibanjskih žrtava 1995. 1,10000 Zagreb,Alan Šokičić Mikulići 22 B,10000 Zagreb,VJEROVNICI </izvorni_sadrzaj>
    <derivirana_varijabla naziv="DomainObject.Predmet.StrankaWithAdress_1">FINA Regionalni centar Zagreb Trg svibanjskih žrtava 1995. 1,10000 Zagreb,Alan Šokičić Mikulići 22 B,10000 Zagreb,VJEROVNICI </derivirana_varijabla>
  </DomainObject.Predmet.StrankaWithAdress>
  <DomainObject.Predmet.StrankaWithAdressOIB>
    <izvorni_sadrzaj>FINA Regionalni centar Zagreb, OIB 85821130368, Trg svibanjskih žrtava 1995. 1,10000 Zagreb,Alan Šokičić, OIB 13643083049, Mikulići 22 B,10000 Zagreb,VJEROVNICI</izvorni_sadrzaj>
    <derivirana_varijabla naziv="DomainObject.Predmet.StrankaWithAdressOIB_1">FINA Regionalni centar Zagreb, OIB 85821130368, Trg svibanjskih žrtava 1995. 1,10000 Zagreb,Alan Šokičić, OIB 13643083049, Mikulići 22 B,10000 Zagreb,VJEROVNICI</derivirana_varijabla>
  </DomainObject.Predmet.StrankaWithAdressOIB>
  <DomainObject.Predmet.StrankaNazivFormated>
    <izvorni_sadrzaj>FINA Regionalni centar Zagreb,Alan Šokičić,VJEROVNICI</izvorni_sadrzaj>
    <derivirana_varijabla naziv="DomainObject.Predmet.StrankaNazivFormated_1">FINA Regionalni centar Zagreb,Alan Šokičić,VJEROVNICI</derivirana_varijabla>
  </DomainObject.Predmet.StrankaNazivFormated>
  <DomainObject.Predmet.StrankaNazivFormatedOIB>
    <izvorni_sadrzaj>FINA Regionalni centar Zagreb, OIB 85821130368,Alan Šokičić, OIB 13643083049,VJEROVNICI</izvorni_sadrzaj>
    <derivirana_varijabla naziv="DomainObject.Predmet.StrankaNazivFormatedOIB_1">FINA Regionalni centar Zagreb, OIB 85821130368,Alan Šokičić, OIB 13643083049,VJEROVNICI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Alan Šokičić</item>
      <item>VJEROVNICI</item>
    </izvorni_sadrzaj>
    <derivirana_varijabla naziv="DomainObject.Predmet.StrankaListFormated_1">
      <item>FINA Regionalni centar Zagreb</item>
      <item>Alan Šokičić</item>
      <item>VJEROVNICI</item>
    </derivirana_varijabla>
  </DomainObject.Predmet.StrankaListFormated>
  <DomainObject.Predmet.StrankaListFormatedOIB>
    <izvorni_sadrzaj>
      <item>FINA Regionalni centar Zagreb, OIB 85821130368</item>
      <item>Alan Šokičić, OIB 13643083049</item>
      <item>VJEROVNICI</item>
    </izvorni_sadrzaj>
    <derivirana_varijabla naziv="DomainObject.Predmet.StrankaListFormatedOIB_1">
      <item>FINA Regionalni centar Zagreb, OIB 85821130368</item>
      <item>Alan Šokičić, OIB 13643083049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Alan Šokičić, Mikulići 22 B, 10000 Zagreb</item>
      <item>VJEROVNICI</item>
    </izvorni_sadrzaj>
    <derivirana_varijabla naziv="DomainObject.Predmet.StrankaListFormatedWithAdress_1">
      <item>FINA Regionalni centar Zagreb, Trg svibanjskih žrtava 1995. 1, 10000 Zagreb</item>
      <item>Alan Šokičić, Mikulići 22 B,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Alan Šokičić, OIB 13643083049, Mikulići 22 B,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Alan Šokičić, OIB 13643083049, Mikulići 22 B, 10000 Zagreb</item>
      <item>VJEROVNICI</item>
    </derivirana_varijabla>
  </DomainObject.Predmet.StrankaListFormatedWithAdressOIB>
  <DomainObject.Predmet.StrankaListNazivFormated>
    <izvorni_sadrzaj>
      <item>FINA Regionalni centar Zagreb</item>
      <item>Alan Šokičić</item>
      <item>VJEROVNICI</item>
    </izvorni_sadrzaj>
    <derivirana_varijabla naziv="DomainObject.Predmet.StrankaListNazivFormated_1">
      <item>FINA Regionalni centar Zagreb</item>
      <item>Alan Šokičić</item>
      <item>VJEROVNICI</item>
    </derivirana_varijabla>
  </DomainObject.Predmet.StrankaListNazivFormated>
  <DomainObject.Predmet.StrankaListNazivFormatedOIB>
    <izvorni_sadrzaj>
      <item>FINA Regionalni centar Zagreb, OIB 85821130368</item>
      <item>Alan Šokičić, OIB 13643083049</item>
      <item>VJEROVNICI</item>
    </izvorni_sadrzaj>
    <derivirana_varijabla naziv="DomainObject.Predmet.StrankaListNazivFormatedOIB_1">
      <item>FINA Regionalni centar Zagreb, OIB 85821130368</item>
      <item>Alan Šokičić, OIB 13643083049</item>
      <item>VJEROVNICI</item>
    </derivirana_varijabla>
  </DomainObject.Predmet.StrankaListNazivFormatedOIB>
  <DomainObject.Predmet.ProtuStrankaListFormated>
    <izvorni_sadrzaj>
      <item>SANDA d.o.o. zastupanog po punomoćniku Alan Šokičić</item>
    </izvorni_sadrzaj>
    <derivirana_varijabla naziv="DomainObject.Predmet.ProtuStrankaListFormated_1">
      <item>SANDA d.o.o. zastupanog po punomoćniku Alan Šokičić</item>
    </derivirana_varijabla>
  </DomainObject.Predmet.ProtuStrankaListFormated>
  <DomainObject.Predmet.ProtuStrankaListFormatedOIB>
    <izvorni_sadrzaj>
      <item>SANDA d.o.o., OIB 08921376439 zastupanog po punomoćniku Alan Šokičić</item>
    </izvorni_sadrzaj>
    <derivirana_varijabla naziv="DomainObject.Predmet.ProtuStrankaListFormatedOIB_1">
      <item>SANDA d.o.o., OIB 08921376439 zastupanog po punomoćniku Alan Šokičić</item>
    </derivirana_varijabla>
  </DomainObject.Predmet.ProtuStrankaListFormatedOIB>
  <DomainObject.Predmet.ProtuStrankaListFormatedWithAdress>
    <izvorni_sadrzaj>
      <item>SANDA d.o.o., Hinka Wuertha 24, 10000 Zagreb zastupanog po punomoćniku Alan Šokičić</item>
    </izvorni_sadrzaj>
    <derivirana_varijabla naziv="DomainObject.Predmet.ProtuStrankaListFormatedWithAdress_1">
      <item>SANDA d.o.o., Hinka Wuertha 24, 10000 Zagreb zastupanog po punomoćniku Alan Šokičić</item>
    </derivirana_varijabla>
  </DomainObject.Predmet.ProtuStrankaListFormatedWithAdress>
  <DomainObject.Predmet.ProtuStrankaListFormatedWithAdressOIB>
    <izvorni_sadrzaj>
      <item>SANDA d.o.o., OIB 08921376439, Hinka Wuertha 24, 10000 Zagreb zastupanog po punomoćniku Alan Šokičić</item>
    </izvorni_sadrzaj>
    <derivirana_varijabla naziv="DomainObject.Predmet.ProtuStrankaListFormatedWithAdressOIB_1">
      <item>SANDA d.o.o., OIB 08921376439, Hinka Wuertha 24, 10000 Zagreb zastupanog po punomoćniku Alan Šokičić</item>
    </derivirana_varijabla>
  </DomainObject.Predmet.ProtuStrankaListFormatedWithAdressOIB>
  <DomainObject.Predmet.ProtuStrankaListNazivFormated>
    <izvorni_sadrzaj>
      <item>SANDA d.o.o.</item>
    </izvorni_sadrzaj>
    <derivirana_varijabla naziv="DomainObject.Predmet.ProtuStrankaListNazivFormated_1">
      <item>SANDA d.o.o.</item>
    </derivirana_varijabla>
  </DomainObject.Predmet.ProtuStrankaListNazivFormated>
  <DomainObject.Predmet.ProtuStrankaListNazivFormatedOIB>
    <izvorni_sadrzaj>
      <item>SANDA d.o.o., OIB 08921376439</item>
    </izvorni_sadrzaj>
    <derivirana_varijabla naziv="DomainObject.Predmet.ProtuStrankaListNazivFormatedOIB_1">
      <item>SANDA d.o.o., OIB 08921376439</item>
    </derivirana_varijabla>
  </DomainObject.Predmet.ProtuStrankaListNazivFormatedOIB>
  <DomainObject.Predmet.OstaliListFormated>
    <izvorni_sadrzaj>
      <item>Alan Šokičić punomoćnik sudionika u postupku SANDA d.o.o.</item>
      <item>PRIVREDNA BANKA d.d.</item>
      <item>Ana Šakić</item>
    </izvorni_sadrzaj>
    <derivirana_varijabla naziv="DomainObject.Predmet.OstaliListFormated_1">
      <item>Alan Šokičić punomoćnik sudionika u postupku SANDA d.o.o.</item>
      <item>PRIVREDNA BANKA d.d.</item>
      <item>Ana Šakić</item>
    </derivirana_varijabla>
  </DomainObject.Predmet.OstaliListFormated>
  <DomainObject.Predmet.OstaliListFormatedOIB>
    <izvorni_sadrzaj>
      <item>Alan Šokičić, OIB 13643083049 punomoćnik sudionika u postupku SANDA d.o.o.</item>
      <item>PRIVREDNA BANKA d.d.</item>
      <item>Ana Šakić, OIB 06903243250</item>
    </izvorni_sadrzaj>
    <derivirana_varijabla naziv="DomainObject.Predmet.OstaliListFormatedOIB_1">
      <item>Alan Šokičić, OIB 13643083049 punomoćnik sudionika u postupku SANDA d.o.o.</item>
      <item>PRIVREDNA BANKA d.d.</item>
      <item>Ana Šakić, OIB 06903243250</item>
    </derivirana_varijabla>
  </DomainObject.Predmet.OstaliListFormatedOIB>
  <DomainObject.Predmet.OstaliListFormatedWithAdress>
    <izvorni_sadrzaj>
      <item>Alan Šokičić, Mikulići 22 B, 10000 Zagreb punomoćnik sudionika u postupku SANDA d.o.o.</item>
      <item>PRIVREDNA BANKA d.d., Radnička cesta 50, 10000 Zagreb</item>
      <item>Ana Šakić, Dubovačka Ulica 29, 10000 Zagreb</item>
    </izvorni_sadrzaj>
    <derivirana_varijabla naziv="DomainObject.Predmet.OstaliListFormatedWithAdress_1">
      <item>Alan Šokičić, Mikulići 22 B, 10000 Zagreb punomoćnik sudionika u postupku SANDA d.o.o.</item>
      <item>PRIVREDNA BANKA d.d., Radnička cesta 50, 10000 Zagreb</item>
      <item>Ana Šakić, Dubovačka Ulica 29, 10000 Zagreb</item>
    </derivirana_varijabla>
  </DomainObject.Predmet.OstaliListFormatedWithAdress>
  <DomainObject.Predmet.OstaliListFormatedWithAdressOIB>
    <izvorni_sadrzaj>
      <item>Alan Šokičić, OIB 13643083049, Mikulići 22 B, 10000 Zagreb punomoćnik sudionika u postupku SANDA d.o.o.</item>
      <item>PRIVREDNA BANKA d.d., Radnička cesta 50, 10000 Zagreb</item>
      <item>Ana Šakić, OIB 06903243250, Dubovačka Ulica 29, 10000 Zagreb</item>
    </izvorni_sadrzaj>
    <derivirana_varijabla naziv="DomainObject.Predmet.OstaliListFormatedWithAdressOIB_1">
      <item>Alan Šokičić, OIB 13643083049, Mikulići 22 B, 10000 Zagreb punomoćnik sudionika u postupku SANDA d.o.o.</item>
      <item>PRIVREDNA BANKA d.d., Radnička cesta 50, 10000 Zagreb</item>
      <item>Ana Šakić, OIB 06903243250, Dubovačka Ulica 29, 10000 Zagreb</item>
    </derivirana_varijabla>
  </DomainObject.Predmet.OstaliListFormatedWithAdressOIB>
  <DomainObject.Predmet.OstaliListNazivFormated>
    <izvorni_sadrzaj>
      <item>Alan Šokičić</item>
      <item>PRIVREDNA BANKA d.d.</item>
      <item>Ana Šakić</item>
    </izvorni_sadrzaj>
    <derivirana_varijabla naziv="DomainObject.Predmet.OstaliListNazivFormated_1">
      <item>Alan Šokičić</item>
      <item>PRIVREDNA BANKA d.d.</item>
      <item>Ana Šakić</item>
    </derivirana_varijabla>
  </DomainObject.Predmet.OstaliListNazivFormated>
  <DomainObject.Predmet.OstaliListNazivFormatedOIB>
    <izvorni_sadrzaj>
      <item>Alan Šokičić, OIB 13643083049</item>
      <item>PRIVREDNA BANKA d.d.</item>
      <item>Ana Šakić, OIB 06903243250</item>
    </izvorni_sadrzaj>
    <derivirana_varijabla naziv="DomainObject.Predmet.OstaliListNazivFormatedOIB_1">
      <item>Alan Šokičić, OIB 13643083049</item>
      <item>PRIVREDNA BANKA d.d.</item>
      <item>Ana Šakić, OIB 06903243250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>St-7038/2015-34</izvorni_sadrzaj>
    <derivirana_varijabla naziv="DomainObject.PoslovniBrojDokumenta_1">St-7038/2015-34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SANDA d.o.o.</izvorni_sadrzaj>
    <derivirana_varijabla naziv="DomainObject.Predmet.ProtustrankaIDrugi_1">SANDA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SANDA d.o.o., OIB 08921376439, Hinka Wuertha 24, 10000 Zagreb</izvorni_sadrzaj>
    <derivirana_varijabla naziv="DomainObject.Predmet.ProtustrankaIDrugiAdressOIB_1">SANDA d.o.o., OIB 08921376439, Hinka Wuertha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SANDA d.o.o.</item>
      <item>Alan Šokičić</item>
      <item>PRIVREDNA BANKA d.d.</item>
      <item>Alan Šokičić</item>
      <item>Ana Šakić</item>
      <item>VJEROVNICI</item>
    </izvorni_sadrzaj>
    <derivirana_varijabla naziv="DomainObject.Predmet.SudioniciListNaziv_1">
      <item>FINA Regionalni centar Zagreb</item>
      <item>SANDA d.o.o.</item>
      <item>Alan Šokičić</item>
      <item>PRIVREDNA BANKA d.d.</item>
      <item>Alan Šokičić</item>
      <item>Ana Šakić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SANDA d.o.o., OIB 08921376439, Hinka Wuertha 24,10000 Zagreb</item>
      <item>Alan Šokičić, OIB 13643083049, Mikulići 22 B,10000 Zagreb</item>
      <item>PRIVREDNA BANKA d.d., Radnička cesta 50,10000 Zagreb</item>
      <item>Alan Šokičić, OIB 13643083049, Mikulići 22 B,10000 Zagreb</item>
      <item>Ana Šakić, OIB 06903243250, Dubovačka Ulica 29,10000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SANDA d.o.o., OIB 08921376439, Hinka Wuertha 24,10000 Zagreb</item>
      <item>Alan Šokičić, OIB 13643083049, Mikulići 22 B,10000 Zagreb</item>
      <item>PRIVREDNA BANKA d.d., Radnička cesta 50,10000 Zagreb</item>
      <item>Alan Šokičić, OIB 13643083049, Mikulići 22 B,10000 Zagreb</item>
      <item>Ana Šakić, OIB 06903243250, Dubovačka Ulica 29,10000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08921376439</item>
      <item>, OIB 13643083049</item>
      <item>, OIB null</item>
      <item>, OIB 13643083049</item>
      <item>, OIB 06903243250</item>
      <item>, OIB null</item>
    </izvorni_sadrzaj>
    <derivirana_varijabla naziv="DomainObject.Predmet.SudioniciListNazivOIB_1">
      <item>, OIB 85821130368</item>
      <item>, OIB 08921376439</item>
      <item>, OIB 13643083049</item>
      <item>, OIB null</item>
      <item>, OIB 13643083049</item>
      <item>, OIB 06903243250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1089</properties:Words>
  <properties:Characters>6082</properties:Characters>
  <properties:Lines>118</properties:Lines>
  <properties:Paragraphs>34</properties:Paragraphs>
  <properties:TotalTime>127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Karmela Dolenc</cp:lastModifiedBy>
  <cp:lastPrinted>2017-07-06T09:43:00Z</cp:lastPrinted>
  <dcterms:modified xmlns:xsi="http://www.w3.org/2001/XMLSchema-instance" xsi:type="dcterms:W3CDTF">2017-07-06T09:50:00Z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St-7038/2015-34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