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ac2d3" w14:paraId="76ac2d3" w:rsidRDefault="00FC2F18" w:rsidP="00FC2F18" w:rsidR="00FC2F18">
      <w:pPr>
        <w:pStyle w:val="Bezproreda"/>
        <w15:collapsed w:val="false"/>
      </w:pPr>
      <w:bookmarkStart w:name="_GoBack" w:id="0"/>
      <w:bookmarkEnd w:id="0"/>
      <w:r>
        <w:t xml:space="preserve">            </w:t>
      </w:r>
      <w:r>
        <w:rPr>
          <w:rFonts w:cs="Arial"/>
          <w:noProof/>
        </w:rPr>
        <w:t xml:space="preserve">     </w:t>
      </w:r>
      <w:r>
        <w:rPr>
          <w:rFonts w:cs="Arial"/>
          <w:noProof/>
        </w:rPr>
        <w:drawing>
          <wp:inline distR="0" distL="0" distB="0" distT="0">
            <wp:extent cy="721995" cx="553720"/>
            <wp:effectExtent b="190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1995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Arial"/>
          <w:noProof/>
        </w:rPr>
        <w:t xml:space="preserve"> </w:t>
      </w:r>
    </w:p>
    <w:p w:rsidRDefault="00FC2F18" w:rsidP="00FC2F18" w:rsidR="00FC2F18">
      <w:pPr>
        <w:pStyle w:val="Bezproreda"/>
      </w:pPr>
      <w:r>
        <w:t xml:space="preserve">        REPUBLIKA HRVATSKA</w:t>
      </w:r>
      <w:r>
        <w:tab/>
      </w:r>
      <w:r>
        <w:tab/>
      </w:r>
    </w:p>
    <w:p w:rsidRDefault="00FC2F18" w:rsidP="00FC2F18" w:rsidR="00FC2F18">
      <w:pPr>
        <w:pStyle w:val="Bezproreda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FC2F18" w:rsidP="00FC2F18" w:rsidR="00FC2F18" w:rsidRPr="00FC2F18">
      <w:pPr>
        <w:pStyle w:val="Bezproreda"/>
      </w:pPr>
      <w:r>
        <w:t xml:space="preserve">                 Braće Radić 2                                              </w:t>
      </w:r>
      <w:r>
        <w:rPr>
          <w:rFonts w:cs="Arial"/>
        </w:rPr>
        <w:t xml:space="preserve">                   </w:t>
      </w:r>
    </w:p>
    <w:p w:rsidRDefault="00FC2F18" w:rsidP="00FC2F18" w:rsidR="00FC2F18">
      <w:pPr>
        <w:jc w:val="right"/>
      </w:pPr>
      <w:r>
        <w:t>Poslovni broj: 1 St-32/13</w:t>
      </w:r>
      <w:r>
        <w:t>-121</w:t>
      </w:r>
    </w:p>
    <w:p w:rsidRDefault="00FC2F18" w:rsidP="00FC2F18" w:rsidR="00FC2F18">
      <w:pPr>
        <w:jc w:val="center"/>
      </w:pPr>
    </w:p>
    <w:p w:rsidRDefault="00FC2F18" w:rsidP="00FC2F18" w:rsidR="00FC2F18">
      <w:pPr>
        <w:ind w:firstLine="720"/>
        <w:jc w:val="both"/>
      </w:pPr>
      <w:r>
        <w:t xml:space="preserve">Trgovački sud u Varaždinu, po sucu toga suda Radovanu </w:t>
      </w:r>
      <w:proofErr w:type="spellStart"/>
      <w:r>
        <w:t>Raduki</w:t>
      </w:r>
      <w:proofErr w:type="spellEnd"/>
      <w:r>
        <w:t xml:space="preserve">, kao stečajnom sucu, u stečajnom predmetu nad stečajnim dužnikom SLON INŽINJERING d.o.o. u stečaju, Križevci, 29. prosinca 2015., izlaže </w:t>
      </w:r>
    </w:p>
    <w:p w:rsidRDefault="00FC2F18" w:rsidP="00FC2F18" w:rsidR="00FC2F18">
      <w:pPr>
        <w:jc w:val="both"/>
      </w:pPr>
    </w:p>
    <w:p w:rsidRDefault="00FC2F18" w:rsidP="00FC2F18" w:rsidR="00FC2F18">
      <w:pPr>
        <w:jc w:val="center"/>
        <w:rPr>
          <w:lang w:val="en-AU"/>
        </w:rPr>
      </w:pPr>
      <w:r>
        <w:t>O B A V I J E S T</w:t>
      </w:r>
    </w:p>
    <w:p w:rsidRDefault="00FC2F18" w:rsidP="00FC2F18" w:rsidR="00FC2F18">
      <w:pPr>
        <w:jc w:val="both"/>
      </w:pPr>
    </w:p>
    <w:p w:rsidRDefault="00FC2F18" w:rsidP="00FC2F18" w:rsidR="00FC2F18">
      <w:pPr>
        <w:jc w:val="both"/>
      </w:pPr>
      <w:r>
        <w:tab/>
        <w:t xml:space="preserve"> I. Rješenjem od 29. prosinca 2015. u ovom stečajnom postupku određena je nagrada stečajnom upravitelju.</w:t>
      </w:r>
    </w:p>
    <w:p w:rsidRDefault="00FC2F18" w:rsidP="00FC2F18" w:rsidR="00FC2F18">
      <w:pPr>
        <w:jc w:val="both"/>
      </w:pPr>
      <w:r>
        <w:tab/>
        <w:t>II. Uvid u potpuni tekst rješenja može se izvršiti u stečajnoj pisarnici.</w:t>
      </w:r>
    </w:p>
    <w:p w:rsidRDefault="00FC2F18" w:rsidP="00FC2F18" w:rsidR="00FC2F18">
      <w:pPr>
        <w:jc w:val="center"/>
      </w:pPr>
      <w:r>
        <w:t>U Varaždinu 29. prosinca 2015.</w:t>
      </w:r>
    </w:p>
    <w:p w:rsidRDefault="00FC2F18" w:rsidP="00FC2F18" w:rsidR="00FC2F18">
      <w:pPr>
        <w:ind w:firstLine="720"/>
        <w:jc w:val="center"/>
      </w:pPr>
    </w:p>
    <w:p w:rsidRDefault="00FC2F18" w:rsidP="00FC2F18" w:rsidR="00FC2F18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</w:t>
      </w:r>
    </w:p>
    <w:p w:rsidRDefault="00FC2F18" w:rsidP="00FC2F18" w:rsidR="00FC2F18">
      <w:pPr>
        <w:ind w:firstLine="720"/>
        <w:jc w:val="both"/>
      </w:pPr>
    </w:p>
    <w:p w:rsidRDefault="00FC2F18" w:rsidP="00FC2F18" w:rsidR="00FC2F18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Radovan Raduka</w:t>
      </w:r>
    </w:p>
    <w:p w:rsidRDefault="00FC2F18" w:rsidP="00FC2F18" w:rsidR="00FC2F18">
      <w:pPr>
        <w:pStyle w:val="Bezproreda"/>
      </w:pPr>
      <w:r>
        <w:t>DNA:</w:t>
      </w:r>
    </w:p>
    <w:p w:rsidRDefault="00FC2F18" w:rsidP="00FC2F18" w:rsidR="00FC2F18">
      <w:pPr>
        <w:pStyle w:val="Bezproreda"/>
        <w:rPr>
          <w:lang w:val="en-AU"/>
        </w:rPr>
      </w:pPr>
      <w:r>
        <w:t xml:space="preserve">- e-oglasna ploča – 3 dana </w:t>
      </w:r>
    </w:p>
    <w:p w:rsidRDefault="00FC2F18" w:rsidP="00FC2F18" w:rsidR="00FC2F18">
      <w:pPr>
        <w:pStyle w:val="Bezproreda"/>
      </w:pPr>
      <w:r>
        <w:t>U Varaždinu 29. prosinca 2015.</w:t>
      </w:r>
    </w:p>
    <w:p w:rsidRDefault="00FC2F18" w:rsidP="00FC2F18" w:rsidR="00FC2F18" w:rsidRPr="00FC2F18">
      <w:pPr>
        <w:pStyle w:val="Bezproreda"/>
        <w:rPr>
          <w:lang w:val="en-AU"/>
        </w:rPr>
      </w:pPr>
      <w:r>
        <w:t xml:space="preserve">                                                    </w:t>
      </w:r>
      <w:r>
        <w:t>S U D A C</w:t>
      </w:r>
    </w:p>
    <w:p w:rsidRDefault="00FC2F18" w:rsidP="00FC2F18" w:rsidR="00FC2F18">
      <w:pPr>
        <w:rPr>
          <w:rFonts w:hAnsi="Arial" w:ascii="Arial"/>
          <w:szCs w:val="22"/>
        </w:rPr>
      </w:pPr>
    </w:p>
    <w:p w:rsidRDefault="00FC2F18" w:rsidP="00FC2F18" w:rsidR="00FC2F18">
      <w:pPr>
        <w:rPr>
          <w:rFonts w:hAnsi="Arial" w:ascii="Arial"/>
          <w:szCs w:val="22"/>
        </w:rPr>
      </w:pPr>
    </w:p>
    <w:p w:rsidRDefault="00FC2F18" w:rsidP="00FC2F18" w:rsidR="00FC2F18">
      <w:pPr>
        <w:jc w:val="both"/>
      </w:pPr>
    </w:p>
    <w:p w:rsidRDefault="00FC2F18" w:rsidP="00FC2F18" w:rsidR="00FC2F18" w:rsidRPr="00FC2F18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C2F18" w:rsidP="00FC2F18" w:rsidR="00DA0242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2F18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3705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St-32/2013-121</izvorni_sadrzaj>
    <derivirana_varijabla naziv="DomainObject.Oznaka_1">St-32/2013-121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2013.</izvorni_sadrzaj>
    <derivirana_varijabla naziv="DomainObject.Predmet.DatumOsnivanja_1">27.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St-118/13</izvorni_sadrzaj>
    <derivirana_varijabla naziv="DomainObject.Predmet.Opis_1">St-118/13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St-32/2013</izvorni_sadrzaj>
    <derivirana_varijabla naziv="DomainObject.Predmet.OznakaBroj_1">St-32/2013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17.9.2015 na uvid na 3 St-483/11. - vraćen 21.9.2015.</izvorni_sadrzaj>
    <derivirana_varijabla naziv="DomainObject.Predmet.PrimjedbaSuca_1">17.9.2015 na uvid na 3 St-483/11. - vraćen 21.9.2015.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SLON INŽINJERING društvo s ograničenom odgovornošću za proizvodnju i usluge zastupanog po punomoćniku MADIRAZZA &amp; PARTNERI, odvjetničko društvo</izvorni_sadrzaj>
    <derivirana_varijabla naziv="DomainObject.Predmet.StrankaFormated_1">  SLON INŽINJERING društvo s ograničenom odgovornošću za proizvodnju i usluge zastupanog po punomoćniku MADIRAZZA &amp; PARTNERI, odvjetničko društvo</derivirana_varijabla>
  </DomainObject.Predmet.StrankaFormated>
  <DomainObject.Predmet.StrankaFormatedOIB>
    <izvorni_sadrzaj>  SLON INŽINJERING društvo s ograničenom odgovornošću za proizvodnju i usluge, OIB 88413009534 zastupanog po punomoćniku MADIRAZZA &amp; PARTNERI, odvjetničko društvo</izvorni_sadrzaj>
    <derivirana_varijabla naziv="DomainObject.Predmet.StrankaFormatedOIB_1">  SLON INŽINJERING društvo s ograničenom odgovornošću za proizvodnju i usluge, OIB 88413009534 zastupanog po punomoćniku MADIRAZZA &amp; PARTNERI, odvjetničko društvo</derivirana_varijabla>
  </DomainObject.Predmet.StrankaFormatedOIB>
  <DomainObject.Predmet.StrankaFormatedWithAdress>
    <izvorni_sadrzaj> SLON INŽINJERING društvo s ograničenom odgovornošću za proizvodnju i usluge, Ulica Kralja Tomislava 49, Križevci zastupanog po punomoćniku MADIRAZZA &amp; PARTNERI, odvjetničko društvo</izvorni_sadrzaj>
    <derivirana_varijabla naziv="DomainObject.Predmet.StrankaFormatedWithAdress_1"> SLON INŽINJERING društvo s ograničenom odgovornošću za proizvodnju i usluge, Ulica Kralja Tomislava 49, Križevci zastupanog po punomoćniku MADIRAZZA &amp; PARTNERI, odvjetničko društvo</derivirana_varijabla>
  </DomainObject.Predmet.StrankaFormatedWithAdress>
  <DomainObject.Predmet.StrankaFormatedWithAdressOIB>
    <izvorni_sadrzaj> SLON INŽINJERING društvo s ograničenom odgovornošću za proizvodnju i usluge, OIB 88413009534, Ulica Kralja Tomislava 49, Križevci zastupanog po punomoćniku MADIRAZZA &amp; PARTNERI, odvjetničko društvo</izvorni_sadrzaj>
    <derivirana_varijabla naziv="DomainObject.Predmet.StrankaFormatedWithAdressOIB_1"> SLON INŽINJERING društvo s ograničenom odgovornošću za proizvodnju i usluge, OIB 88413009534, Ulica Kralja Tomislava 49, Križevci zastupanog po punomoćniku MADIRAZZA &amp; PARTNERI, odvjetničko društvo</derivirana_varijabla>
  </DomainObject.Predmet.StrankaFormatedWithAdressOIB>
  <DomainObject.Predmet.StrankaWithAdress>
    <izvorni_sadrzaj>SLON INŽINJERING društvo s ograničenom odgovornošću za proizvodnju i usluge Ulica Kralja Tomislava 49,Križevci</izvorni_sadrzaj>
    <derivirana_varijabla naziv="DomainObject.Predmet.StrankaWithAdress_1">SLON INŽINJERING društvo s ograničenom odgovornošću za proizvodnju i usluge Ulica Kralja Tomislava 49,Križevci</derivirana_varijabla>
  </DomainObject.Predmet.StrankaWithAdress>
  <DomainObject.Predmet.StrankaWithAdressOIB>
    <izvorni_sadrzaj>SLON INŽINJERING društvo s ograničenom odgovornošću za proizvodnju i usluge, OIB 88413009534, Ulica Kralja Tomislava 49,Križevci</izvorni_sadrzaj>
    <derivirana_varijabla naziv="DomainObject.Predmet.StrankaWithAdressOIB_1">SLON INŽINJERING društvo s ograničenom odgovornošću za proizvodnju i usluge, OIB 88413009534, Ulica Kralja Tomislava 49,Križevci</derivirana_varijabla>
  </DomainObject.Predmet.StrankaWithAdressOIB>
  <DomainObject.Predmet.StrankaNazivFormated>
    <izvorni_sadrzaj>SLON INŽINJERING društvo s ograničenom odgovornošću za proizvodnju i usluge</izvorni_sadrzaj>
    <derivirana_varijabla naziv="DomainObject.Predmet.StrankaNazivFormated_1">SLON INŽINJERING društvo s ograničenom odgovornošću za proizvodnju i usluge</derivirana_varijabla>
  </DomainObject.Predmet.StrankaNazivFormated>
  <DomainObject.Predmet.StrankaNazivFormatedOIB>
    <izvorni_sadrzaj>SLON INŽINJERING društvo s ograničenom odgovornošću za proizvodnju i usluge, OIB 88413009534</izvorni_sadrzaj>
    <derivirana_varijabla naziv="DomainObject.Predmet.StrankaNazivFormatedOIB_1">SLON INŽINJERING društvo s ograničenom odgovornošću za proizvodnju i usluge, OIB 88413009534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SLON INŽINJERING društvo s ograničenom odgovornošću za proizvodnju i usluge zastupanog po punomoćniku MADIRAZZA &amp; PARTNERI, odvjetničko društvo</item>
    </izvorni_sadrzaj>
    <derivirana_varijabla naziv="DomainObject.Predmet.StrankaListFormated_1">
      <item>SLON INŽINJERING društvo s ograničenom odgovornošću za proizvodnju i usluge zastupanog po punomoćniku MADIRAZZA &amp; PARTNERI, odvjetničko društvo</item>
    </derivirana_varijabla>
  </DomainObject.Predmet.StrankaListFormated>
  <DomainObject.Predmet.StrankaListFormatedOIB>
    <izvorni_sadrzaj>
      <item>SLON INŽINJERING društvo s ograničenom odgovornošću za proizvodnju i usluge, OIB 88413009534 zastupanog po punomoćniku MADIRAZZA &amp; PARTNERI, odvjetničko društvo</item>
    </izvorni_sadrzaj>
    <derivirana_varijabla naziv="DomainObject.Predmet.StrankaListFormatedOIB_1">
      <item>SLON INŽINJERING društvo s ograničenom odgovornošću za proizvodnju i usluge, OIB 88413009534 zastupanog po punomoćniku MADIRAZZA &amp; PARTNERI, odvjetničko društvo</item>
    </derivirana_varijabla>
  </DomainObject.Predmet.StrankaListFormatedOIB>
  <DomainObject.Predmet.StrankaListFormatedWithAdress>
    <izvorni_sadrzaj>
      <item>SLON INŽINJERING društvo s ograničenom odgovornošću za proizvodnju i usluge, Ulica Kralja Tomislava 49, Križevci zastupanog po punomoćniku MADIRAZZA &amp; PARTNERI, odvjetničko društvo</item>
    </izvorni_sadrzaj>
    <derivirana_varijabla naziv="DomainObject.Predmet.StrankaListFormatedWithAdress_1">
      <item>SLON INŽINJERING društvo s ograničenom odgovornošću za proizvodnju i usluge, Ulica Kralja Tomislava 49, Križevci zastupanog po punomoćniku MADIRAZZA &amp; PARTNERI, odvjetničko društvo</item>
    </derivirana_varijabla>
  </DomainObject.Predmet.StrankaListFormatedWithAdress>
  <DomainObject.Predmet.StrankaListFormatedWithAdressOIB>
    <izvorni_sadrzaj>
      <item>SLON INŽINJERING društvo s ograničenom odgovornošću za proizvodnju i usluge, OIB 88413009534, Ulica Kralja Tomislava 49, Križevci zastupanog po punomoćniku MADIRAZZA &amp; PARTNERI, odvjetničko društvo</item>
    </izvorni_sadrzaj>
    <derivirana_varijabla naziv="DomainObject.Predmet.StrankaListFormatedWithAdressOIB_1">
      <item>SLON INŽINJERING društvo s ograničenom odgovornošću za proizvodnju i usluge, OIB 88413009534, Ulica Kralja Tomislava 49, Križevci zastupanog po punomoćniku MADIRAZZA &amp; PARTNERI, odvjetničko društvo</item>
    </derivirana_varijabla>
  </DomainObject.Predmet.StrankaListFormatedWithAdressOIB>
  <DomainObject.Predmet.StrankaListNazivFormated>
    <izvorni_sadrzaj>
      <item>SLON INŽINJERING društvo s ograničenom odgovornošću za proizvodnju i usluge</item>
    </izvorni_sadrzaj>
    <derivirana_varijabla naziv="DomainObject.Predmet.StrankaListNazivFormated_1">
      <item>SLON INŽINJERING društvo s ograničenom odgovornošću za proizvodnju i usluge</item>
    </derivirana_varijabla>
  </DomainObject.Predmet.StrankaListNazivFormated>
  <DomainObject.Predmet.StrankaListNazivFormatedOIB>
    <izvorni_sadrzaj>
      <item>SLON INŽINJERING društvo s ograničenom odgovornošću za proizvodnju i usluge, OIB 88413009534</item>
    </izvorni_sadrzaj>
    <derivirana_varijabla naziv="DomainObject.Predmet.StrankaListNazivFormatedOIB_1">
      <item>SLON INŽINJERING društvo s ograničenom odgovornošću za proizvodnju i usluge, OIB 88413009534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JELENA STANKUS-TKALEC</item>
      <item>Hrvatska radiotelevizija</item>
      <item>MADIRAZZA &amp; PARTNERI, odvjetničko društvo punomoćnik sudionika u postupku SLON INŽINJERING društvo s ograničenom odgovornošću za proizvodnju i usluge</item>
      <item>Računovodstvo</item>
      <item>ODVJETNIK: DAMIR BARIŠIĆ</item>
      <item>ČELIK dioničko društvo za projektiranje, proizvodnju i montažu transportnih sredstava i čeličnih konstrukcija "u stečaju"</item>
    </izvorni_sadrzaj>
    <derivirana_varijabla naziv="DomainObject.Predmet.OstaliListFormated_1">
      <item>JELENA STANKUS-TKALEC</item>
      <item>Hrvatska radiotelevizija</item>
      <item>MADIRAZZA &amp; PARTNERI, odvjetničko društvo punomoćnik sudionika u postupku SLON INŽINJERING društvo s ograničenom odgovornošću za proizvodnju i usluge</item>
      <item>Računovodstvo</item>
      <item>ODVJETNIK: DAMIR BARIŠIĆ</item>
      <item>ČELIK dioničko društvo za projektiranje, proizvodnju i montažu transportnih sredstava i čeličnih konstrukcija "u stečaju"</item>
    </derivirana_varijabla>
  </DomainObject.Predmet.OstaliListFormated>
  <DomainObject.Predmet.OstaliListFormatedOIB>
    <izvorni_sadrzaj>
      <item>JELENA STANKUS-TKALEC, OIB 91858660271</item>
      <item>Hrvatska radiotelevizija, OIB 68419124305</item>
      <item>MADIRAZZA &amp; PARTNERI, odvjetničko društvo, OIB 37462847637 punomoćnik sudionika u postupku SLON INŽINJERING društvo s ograničenom odgovornošću za proizvodnju i usluge</item>
      <item>Računovodstvo</item>
      <item>ODVJETNIK: DAMIR BARIŠIĆ</item>
      <item>ČELIK dioničko društvo za projektiranje, proizvodnju i montažu transportnih sredstava i čeličnih konstrukcija "u stečaju", OIB 09463276212</item>
    </izvorni_sadrzaj>
    <derivirana_varijabla naziv="DomainObject.Predmet.OstaliListFormatedOIB_1">
      <item>JELENA STANKUS-TKALEC, OIB 91858660271</item>
      <item>Hrvatska radiotelevizija, OIB 68419124305</item>
      <item>MADIRAZZA &amp; PARTNERI, odvjetničko društvo, OIB 37462847637 punomoćnik sudionika u postupku SLON INŽINJERING društvo s ograničenom odgovornošću za proizvodnju i usluge</item>
      <item>Računovodstvo</item>
      <item>ODVJETNIK: DAMIR BARIŠIĆ</item>
      <item>ČELIK dioničko društvo za projektiranje, proizvodnju i montažu transportnih sredstava i čeličnih konstrukcija "u stečaju", OIB 09463276212</item>
    </derivirana_varijabla>
  </DomainObject.Predmet.OstaliListFormatedOIB>
  <DomainObject.Predmet.OstaliListFormatedWithAdress>
    <izvorni_sadrzaj>
      <item>JELENA STANKUS-TKALEC, BRAĆE RADIĆ 20, 42000 VARAŽDIN Jalkovec</item>
      <item>Hrvatska radiotelevizija, Prisavlje 3, 10000 Zagreb</item>
      <item>MADIRAZZA &amp; PARTNERI, odvjetničko društvo, Masarykova 21, 10000 Zagreb punomoćnik sudionika u postupku SLON INŽINJERING društvo s ograničenom odgovornošću za proizvodnju i usluge</item>
      <item>Računovodstvo</item>
      <item>ODVJETNIK: DAMIR BARIŠIĆ, BASARIČEKOVA 27, 48000 Koprivnica</item>
      <item>ČELIK dioničko društvo za projektiranje, proizvodnju i montažu transportnih sredstava i čeličnih konstrukcija "u stečaju", Kralja Tomislava 49, 48260 Križevci</item>
    </izvorni_sadrzaj>
    <derivirana_varijabla naziv="DomainObject.Predmet.OstaliListFormatedWithAdress_1">
      <item>JELENA STANKUS-TKALEC, BRAĆE RADIĆ 20, 42000 VARAŽDIN Jalkovec</item>
      <item>Hrvatska radiotelevizija, Prisavlje 3, 10000 Zagreb</item>
      <item>MADIRAZZA &amp; PARTNERI, odvjetničko društvo, Masarykova 21, 10000 Zagreb punomoćnik sudionika u postupku SLON INŽINJERING društvo s ograničenom odgovornošću za proizvodnju i usluge</item>
      <item>Računovodstvo</item>
      <item>ODVJETNIK: DAMIR BARIŠIĆ, BASARIČEKOVA 27, 48000 Koprivnica</item>
      <item>ČELIK dioničko društvo za projektiranje, proizvodnju i montažu transportnih sredstava i čeličnih konstrukcija "u stečaju", Kralja Tomislava 49, 48260 Križevci</item>
    </derivirana_varijabla>
  </DomainObject.Predmet.OstaliListFormatedWithAdress>
  <DomainObject.Predmet.OstaliListFormatedWithAdressOIB>
    <izvorni_sadrzaj>
      <item>JELENA STANKUS-TKALEC, OIB 91858660271, BRAĆE RADIĆ 20, 42000 VARAŽDIN Jalkovec</item>
      <item>Hrvatska radiotelevizija, OIB 68419124305, Prisavlje 3, 10000 Zagreb</item>
      <item>MADIRAZZA &amp; PARTNERI, odvjetničko društvo, OIB 37462847637, Masarykova 21, 10000 Zagreb punomoćnik sudionika u postupku SLON INŽINJERING društvo s ograničenom odgovornošću za proizvodnju i usluge</item>
      <item>Računovodstvo</item>
      <item>ODVJETNIK: DAMIR BARIŠIĆ, BASARIČEKOVA 27, 48000 Koprivnica</item>
      <item>ČELIK dioničko društvo za projektiranje, proizvodnju i montažu transportnih sredstava i čeličnih konstrukcija "u stečaju", OIB 09463276212, Kralja Tomislava 49, 48260 Križevci</item>
    </izvorni_sadrzaj>
    <derivirana_varijabla naziv="DomainObject.Predmet.OstaliListFormatedWithAdressOIB_1">
      <item>JELENA STANKUS-TKALEC, OIB 91858660271, BRAĆE RADIĆ 20, 42000 VARAŽDIN Jalkovec</item>
      <item>Hrvatska radiotelevizija, OIB 68419124305, Prisavlje 3, 10000 Zagreb</item>
      <item>MADIRAZZA &amp; PARTNERI, odvjetničko društvo, OIB 37462847637, Masarykova 21, 10000 Zagreb punomoćnik sudionika u postupku SLON INŽINJERING društvo s ograničenom odgovornošću za proizvodnju i usluge</item>
      <item>Računovodstvo</item>
      <item>ODVJETNIK: DAMIR BARIŠIĆ, BASARIČEKOVA 27, 48000 Koprivnica</item>
      <item>ČELIK dioničko društvo za projektiranje, proizvodnju i montažu transportnih sredstava i čeličnih konstrukcija "u stečaju", OIB 09463276212, Kralja Tomislava 49, 48260 Križevci</item>
    </derivirana_varijabla>
  </DomainObject.Predmet.OstaliListFormatedWithAdressOIB>
  <DomainObject.Predmet.OstaliListNazivFormated>
    <izvorni_sadrzaj>
      <item>JELENA STANKUS-TKALEC</item>
      <item>Hrvatska radiotelevizija</item>
      <item>MADIRAZZA &amp; PARTNERI, odvjetničko društvo</item>
      <item>Računovodstvo</item>
      <item>ODVJETNIK: DAMIR BARIŠIĆ</item>
      <item>ČELIK dioničko društvo za projektiranje, proizvodnju i montažu transportnih sredstava i čeličnih konstrukcija "u stečaju"</item>
    </izvorni_sadrzaj>
    <derivirana_varijabla naziv="DomainObject.Predmet.OstaliListNazivFormated_1">
      <item>JELENA STANKUS-TKALEC</item>
      <item>Hrvatska radiotelevizija</item>
      <item>MADIRAZZA &amp; PARTNERI, odvjetničko društvo</item>
      <item>Računovodstvo</item>
      <item>ODVJETNIK: DAMIR BARIŠIĆ</item>
      <item>ČELIK dioničko društvo za projektiranje, proizvodnju i montažu transportnih sredstava i čeličnih konstrukcija "u stečaju"</item>
    </derivirana_varijabla>
  </DomainObject.Predmet.OstaliListNazivFormated>
  <DomainObject.Predmet.OstaliListNazivFormatedOIB>
    <izvorni_sadrzaj>
      <item>JELENA STANKUS-TKALEC, OIB 91858660271</item>
      <item>Hrvatska radiotelevizija, OIB 68419124305</item>
      <item>MADIRAZZA &amp; PARTNERI, odvjetničko društvo, OIB 37462847637</item>
      <item>Računovodstvo</item>
      <item>ODVJETNIK: DAMIR BARIŠIĆ</item>
      <item>ČELIK dioničko društvo za projektiranje, proizvodnju i montažu transportnih sredstava i čeličnih konstrukcija "u stečaju", OIB 09463276212</item>
    </izvorni_sadrzaj>
    <derivirana_varijabla naziv="DomainObject.Predmet.OstaliListNazivFormatedOIB_1">
      <item>JELENA STANKUS-TKALEC, OIB 91858660271</item>
      <item>Hrvatska radiotelevizija, OIB 68419124305</item>
      <item>MADIRAZZA &amp; PARTNERI, odvjetničko društvo, OIB 37462847637</item>
      <item>Računovodstvo</item>
      <item>ODVJETNIK: DAMIR BARIŠIĆ</item>
      <item>ČELIK dioničko društvo za projektiranje, proizvodnju i montažu transportnih sredstava i čeličnih konstrukcija "u stečaju", OIB 09463276212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St-32/2013-121</izvorni_sadrzaj>
    <derivirana_varijabla naziv="DomainObject.PoslovniBrojDokumenta_1">St-32/2013-121</derivirana_varijabla>
  </DomainObject.PoslovniBrojDokumenta>
  <DomainObject.Predmet.StrankaIDrugi>
    <izvorni_sadrzaj>SLON INŽINJERING društvo s ograničenom odgovornošću za proizvodnju i usluge</izvorni_sadrzaj>
    <derivirana_varijabla naziv="DomainObject.Predmet.StrankaIDrugi_1">SLON INŽINJERING društvo s ograničenom odgovornošću za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SLON INŽINJERING društvo s ograničenom odgovornošću za proizvodnju i usluge, OIB 88413009534, Ulica Kralja Tomislava 49, Križevci</izvorni_sadrzaj>
    <derivirana_varijabla naziv="DomainObject.Predmet.StrankaIDrugiAdressOIB_1">SLON INŽINJERING društvo s ograničenom odgovornošću za proizvodnju i usluge, OIB 88413009534, Ulica Kralja Tomislava 49, Križevci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SLON INŽINJERING društvo s ograničenom odgovornošću za proizvodnju i usluge</item>
      <item>JELENA STANKUS-TKALEC</item>
      <item>Hrvatska radiotelevizija</item>
      <item>MADIRAZZA &amp; PARTNERI, odvjetničko društvo</item>
      <item>Računovodstvo</item>
      <item>ODVJETNIK: DAMIR BARIŠIĆ</item>
      <item>ČELIK dioničko društvo za projektiranje, proizvodnju i montažu transportnih sredstava i čeličnih konstrukcija "u stečaju"</item>
    </izvorni_sadrzaj>
    <derivirana_varijabla naziv="DomainObject.Predmet.SudioniciListNaziv_1">
      <item>SLON INŽINJERING društvo s ograničenom odgovornošću za proizvodnju i usluge</item>
      <item>JELENA STANKUS-TKALEC</item>
      <item>Hrvatska radiotelevizija</item>
      <item>MADIRAZZA &amp; PARTNERI, odvjetničko društvo</item>
      <item>Računovodstvo</item>
      <item>ODVJETNIK: DAMIR BARIŠIĆ</item>
      <item>ČELIK dioničko društvo za projektiranje, proizvodnju i montažu transportnih sredstava i čeličnih konstrukcija "u stečaju"</item>
    </derivirana_varijabla>
  </DomainObject.Predmet.SudioniciListNaziv>
  <DomainObject.Predmet.SudioniciListAdressOIB>
    <izvorni_sadrzaj>
      <item>SLON INŽINJERING društvo s ograničenom odgovornošću za proizvodnju i usluge, OIB 88413009534, Ulica Kralja Tomislava 49,Križevci</item>
      <item>JELENA STANKUS-TKALEC, OIB 91858660271, BRAĆE RADIĆ 20,42000 VARAŽDIN Jalkovec</item>
      <item>Hrvatska radiotelevizija, OIB 68419124305, Prisavlje 3,10000 Zagreb</item>
      <item>MADIRAZZA &amp; PARTNERI, odvjetničko društvo, OIB 37462847637, Masarykova 21,10000 Zagreb</item>
      <item>Računovodstvo</item>
      <item>ODVJETNIK: DAMIR BARIŠIĆ, BASARIČEKOVA 27,48000 Koprivnica</item>
      <item>ČELIK dioničko društvo za projektiranje, proizvodnju i montažu transportnih sredstava i čeličnih konstrukcija "u stečaju", OIB 09463276212, Kralja Tomislava 49,48260 Križevci</item>
    </izvorni_sadrzaj>
    <derivirana_varijabla naziv="DomainObject.Predmet.SudioniciListAdressOIB_1">
      <item>SLON INŽINJERING društvo s ograničenom odgovornošću za proizvodnju i usluge, OIB 88413009534, Ulica Kralja Tomislava 49,Križevci</item>
      <item>JELENA STANKUS-TKALEC, OIB 91858660271, BRAĆE RADIĆ 20,42000 VARAŽDIN Jalkovec</item>
      <item>Hrvatska radiotelevizija, OIB 68419124305, Prisavlje 3,10000 Zagreb</item>
      <item>MADIRAZZA &amp; PARTNERI, odvjetničko društvo, OIB 37462847637, Masarykova 21,10000 Zagreb</item>
      <item>Računovodstvo</item>
      <item>ODVJETNIK: DAMIR BARIŠIĆ, BASARIČEKOVA 27,48000 Koprivnica</item>
      <item>ČELIK dioničko društvo za projektiranje, proizvodnju i montažu transportnih sredstava i čeličnih konstrukcija "u stečaju", OIB 09463276212, Kralja Tomislava 49,48260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F8C81F-378F-4D9A-A689-9E669DCE70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102</properties:Words>
  <properties:Characters>505</properties:Characters>
  <properties:Lines>29</properties:Lines>
  <properties:Paragraphs>15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2015-12-29T11:43:00Z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St-32/2013-121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