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fe85" w14:paraId="df7fe85" w:rsidRDefault="004879C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879C6" w:rsidP="004879C6" w:rsidR="004879C6">
      <w:pPr>
        <w:pStyle w:val="Bezproreda"/>
      </w:pPr>
      <w:r>
        <w:t xml:space="preserve">   </w:t>
      </w:r>
    </w:p>
    <w:p w:rsidRDefault="004879C6" w:rsidP="004879C6" w:rsidR="004879C6">
      <w:pPr>
        <w:pStyle w:val="Bezproreda"/>
      </w:pPr>
    </w:p>
    <w:p w:rsidRDefault="004879C6" w:rsidP="004879C6" w:rsidR="00AE649C">
      <w:pPr>
        <w:pStyle w:val="Bezproreda"/>
      </w:pPr>
      <w:r>
        <w:t xml:space="preserve">     Republika Hrvatska</w:t>
      </w:r>
    </w:p>
    <w:p w:rsidRDefault="004879C6" w:rsidP="004879C6" w:rsidR="004879C6">
      <w:pPr>
        <w:pStyle w:val="Bezproreda"/>
      </w:pPr>
      <w:r>
        <w:t>Trgovački sud u Bjelovaru</w:t>
      </w:r>
    </w:p>
    <w:p w:rsidRDefault="004879C6" w:rsidP="004879C6" w:rsidR="004879C6" w:rsidRPr="00B76F3C">
      <w:pPr>
        <w:pStyle w:val="Bezproreda"/>
      </w:pPr>
      <w:r>
        <w:t>Bjelovar, Dr. I. Lebovića 42.</w:t>
      </w:r>
    </w:p>
    <w:p w:rsidRDefault="004879C6" w:rsidP="004879C6" w:rsidR="004879C6">
      <w:pPr>
        <w:pStyle w:val="Bezproreda"/>
        <w:ind w:firstLine="708" w:left="4248"/>
      </w:pPr>
      <w:r>
        <w:t>Poslovni broj:  1 St-528/2017-17</w:t>
      </w:r>
    </w:p>
    <w:p w:rsidRDefault="004879C6" w:rsidP="004879C6" w:rsidR="004879C6">
      <w:pPr>
        <w:pStyle w:val="Bezproreda"/>
        <w:rPr>
          <w:b/>
        </w:rPr>
      </w:pPr>
    </w:p>
    <w:p w:rsidRDefault="004879C6" w:rsidP="004879C6" w:rsidR="004879C6">
      <w:pPr>
        <w:pStyle w:val="Bezproreda"/>
        <w:rPr>
          <w:b/>
        </w:rPr>
      </w:pPr>
    </w:p>
    <w:p w:rsidRDefault="004879C6" w:rsidP="004879C6" w:rsidR="004879C6">
      <w:pPr>
        <w:pStyle w:val="Bezproreda"/>
        <w:jc w:val="center"/>
      </w:pPr>
      <w:r>
        <w:t>U   I M E    R E P U B L I K E    H R V A T S K E</w:t>
      </w:r>
    </w:p>
    <w:p w:rsidRDefault="004879C6" w:rsidP="004879C6" w:rsidR="004879C6">
      <w:pPr>
        <w:pStyle w:val="Bezproreda"/>
        <w:jc w:val="center"/>
      </w:pPr>
    </w:p>
    <w:p w:rsidRDefault="004879C6" w:rsidP="004879C6" w:rsidR="004879C6">
      <w:pPr>
        <w:pStyle w:val="Bezproreda"/>
        <w:jc w:val="center"/>
      </w:pPr>
      <w:r>
        <w:t>R J E Š E N J E</w:t>
      </w:r>
    </w:p>
    <w:p w:rsidRDefault="004879C6" w:rsidP="004879C6" w:rsidR="004879C6">
      <w:pPr>
        <w:pStyle w:val="Bezproreda"/>
      </w:pPr>
    </w:p>
    <w:p w:rsidRDefault="004879C6" w:rsidP="004879C6" w:rsidR="004879C6">
      <w:pPr>
        <w:pStyle w:val="Bezproreda"/>
        <w:ind w:firstLine="708"/>
        <w:jc w:val="both"/>
      </w:pPr>
      <w:r>
        <w:t>Trgovački sud u Bjelovaru, OIB: 07942269267, po  sucu Branki Pleskalt, u stečajnom postupku nad dužnikom ERC MONT d.o.o. za elektro usluge Pavučnjak 49, Samobor, OIB: 81838479529, 23.  veljače  2018.</w:t>
      </w:r>
    </w:p>
    <w:p w:rsidRDefault="004879C6" w:rsidP="004879C6" w:rsidR="004879C6">
      <w:pPr>
        <w:pStyle w:val="Bezproreda"/>
        <w:jc w:val="both"/>
      </w:pPr>
    </w:p>
    <w:p w:rsidRDefault="004879C6" w:rsidP="004879C6" w:rsidR="004879C6">
      <w:pPr>
        <w:pStyle w:val="Bezproreda"/>
        <w:jc w:val="center"/>
      </w:pPr>
      <w:r>
        <w:t>r i j e š i o   j e</w:t>
      </w:r>
    </w:p>
    <w:p w:rsidRDefault="004879C6" w:rsidP="004879C6" w:rsidR="004879C6">
      <w:pPr>
        <w:pStyle w:val="Bezproreda"/>
        <w:jc w:val="center"/>
      </w:pPr>
    </w:p>
    <w:p w:rsidRDefault="004879C6" w:rsidP="004879C6" w:rsidR="004879C6">
      <w:pPr>
        <w:pStyle w:val="Bezproreda"/>
        <w:ind w:firstLine="708"/>
        <w:jc w:val="both"/>
      </w:pPr>
      <w:r>
        <w:t>1.Otvara se stečajni postupak nad dužnikom ERC MONT d.o.o. za elektro usluge Pavučnjak 49, Samobor, OIB: 81838479529.</w:t>
      </w:r>
    </w:p>
    <w:p w:rsidRDefault="004879C6" w:rsidP="004879C6" w:rsidR="004879C6">
      <w:pPr>
        <w:pStyle w:val="Bezproreda"/>
        <w:ind w:left="720"/>
        <w:jc w:val="both"/>
      </w:pPr>
    </w:p>
    <w:p w:rsidRDefault="004879C6" w:rsidP="004879C6" w:rsidR="004879C6">
      <w:pPr>
        <w:pStyle w:val="Bezproreda"/>
        <w:ind w:firstLine="708"/>
        <w:jc w:val="both"/>
      </w:pPr>
      <w:r>
        <w:t>2.Za stečajnog upravitelja imenuje se Vinko Pečanić iz Lipika, Frankopanska 17, OIB: 03918439681.</w:t>
      </w:r>
    </w:p>
    <w:p w:rsidRDefault="004879C6" w:rsidP="004879C6" w:rsidR="004879C6">
      <w:pPr>
        <w:pStyle w:val="Bezproreda"/>
        <w:ind w:firstLine="708"/>
        <w:jc w:val="both"/>
      </w:pPr>
    </w:p>
    <w:p w:rsidRDefault="004879C6" w:rsidP="004879C6" w:rsidR="004879C6">
      <w:pPr>
        <w:pStyle w:val="Bezproreda"/>
        <w:ind w:firstLine="708"/>
        <w:jc w:val="both"/>
      </w:pPr>
      <w:r>
        <w:t>3. Zaključuje se stečajni postupak nad dužnikom ERC MONT d.o.o. za elektro usluge Pavučnjak 49, Samobor, OIB: 81838479529.</w:t>
      </w:r>
    </w:p>
    <w:p w:rsidRDefault="004879C6" w:rsidP="004879C6" w:rsidR="004879C6">
      <w:pPr>
        <w:pStyle w:val="Bezproreda"/>
        <w:ind w:firstLine="708"/>
        <w:jc w:val="both"/>
      </w:pPr>
    </w:p>
    <w:p w:rsidRDefault="004879C6" w:rsidP="004879C6" w:rsidR="004879C6">
      <w:pPr>
        <w:pStyle w:val="Bezproreda"/>
        <w:ind w:firstLine="708"/>
        <w:jc w:val="both"/>
      </w:pPr>
      <w:r>
        <w:t>4. Stečajni postupak je otvoren i zaključen s danom 23. veljače  2018. godine u 13,15 sati, kada je ovo rješenje objavljeno na e-oglasnoj ploči ovoga suda.</w:t>
      </w:r>
    </w:p>
    <w:p w:rsidRDefault="004879C6" w:rsidP="004879C6" w:rsidR="004879C6">
      <w:pPr>
        <w:pStyle w:val="Bezproreda"/>
        <w:ind w:firstLine="708"/>
        <w:jc w:val="both"/>
      </w:pPr>
    </w:p>
    <w:p w:rsidRDefault="004879C6" w:rsidP="004879C6" w:rsidR="004879C6">
      <w:pPr>
        <w:pStyle w:val="Bezproreda"/>
        <w:ind w:firstLine="708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879C6" w:rsidP="004879C6" w:rsidR="004879C6">
      <w:pPr>
        <w:pStyle w:val="Bezproreda"/>
        <w:ind w:firstLine="708"/>
        <w:jc w:val="both"/>
      </w:pPr>
    </w:p>
    <w:p w:rsidRDefault="004879C6" w:rsidP="004879C6" w:rsidR="004879C6">
      <w:pPr>
        <w:pStyle w:val="Bezproreda"/>
        <w:ind w:firstLine="708"/>
        <w:jc w:val="both"/>
      </w:pPr>
      <w:r>
        <w:t>6. Nakon pravomoćnosti ovoga rješenja stečajni dužnik će se brisati iz sudskog registra.</w:t>
      </w:r>
    </w:p>
    <w:p w:rsidRDefault="004879C6" w:rsidP="004879C6" w:rsidR="004879C6">
      <w:pPr>
        <w:pStyle w:val="Bezproreda"/>
        <w:ind w:firstLine="708"/>
        <w:jc w:val="both"/>
      </w:pPr>
    </w:p>
    <w:p w:rsidRDefault="004879C6" w:rsidP="004879C6" w:rsidR="004879C6">
      <w:pPr>
        <w:pStyle w:val="Bezproreda"/>
        <w:jc w:val="center"/>
      </w:pPr>
      <w:r>
        <w:t>Obrazloženje</w:t>
      </w:r>
    </w:p>
    <w:p w:rsidRDefault="004879C6" w:rsidP="004879C6" w:rsidR="004879C6">
      <w:pPr>
        <w:pStyle w:val="Bezproreda"/>
        <w:jc w:val="both"/>
      </w:pPr>
    </w:p>
    <w:p w:rsidRDefault="004879C6" w:rsidP="004879C6" w:rsidR="004879C6">
      <w:pPr>
        <w:pStyle w:val="Bezproreda"/>
        <w:jc w:val="both"/>
      </w:pPr>
      <w:r>
        <w:tab/>
        <w:t xml:space="preserve">Rješenjem ovog suda 1 St-528/2017-2 od 30. kolovoza 2017. godine pokrenut je postupak radi utvrđivanja pretpostavki za otvaranje stečajnog postupka nad trgovačkim društvom ERC MONT d.o.o. za elektro usluge Pavučnjak 49, Samobor, OIB: 81838479529. </w:t>
      </w:r>
    </w:p>
    <w:p w:rsidRDefault="004879C6" w:rsidP="004879C6" w:rsidR="004879C6">
      <w:pPr>
        <w:pStyle w:val="Bezproreda"/>
        <w:jc w:val="both"/>
      </w:pPr>
    </w:p>
    <w:p w:rsidRDefault="004879C6" w:rsidP="004879C6" w:rsidR="004879C6">
      <w:pPr>
        <w:pStyle w:val="Bezproreda"/>
        <w:ind w:firstLine="708"/>
        <w:jc w:val="both"/>
      </w:pPr>
      <w:r>
        <w:t xml:space="preserve">Rješenjem od 17. siječnja 2018. godine  imenovan je privremeni stečajni upravitelj u osobi Vinka Pečanić iz Lipika, kojem je naloženo da  dostavi izvješće o financijsko-gospodarskom sranju dužnika, izvrši uvid u knjige i poslovnu dokumentaciju dužnika te ispita </w:t>
      </w:r>
      <w:r>
        <w:lastRenderedPageBreak/>
        <w:t>mogu li se imovinom dužnika namiriti troškovi postupka te da ispita postoji li razlog za otvaranje stečajnog postupka.</w:t>
      </w:r>
    </w:p>
    <w:p w:rsidRDefault="004879C6" w:rsidP="004879C6" w:rsidR="004879C6">
      <w:pPr>
        <w:pStyle w:val="Bezproreda"/>
        <w:jc w:val="both"/>
      </w:pPr>
    </w:p>
    <w:p w:rsidRDefault="004879C6" w:rsidP="004879C6" w:rsidR="004879C6">
      <w:pPr>
        <w:pStyle w:val="Bezproreda"/>
        <w:jc w:val="both"/>
      </w:pPr>
      <w:r>
        <w:tab/>
        <w:t>Ročište radi izjašnjenja o prijedlogu i rasprave o uvjetima za otvaranje stečajnog postupka sazvano je za dan 22. veljače 2018. godine.</w:t>
      </w:r>
    </w:p>
    <w:p w:rsidRDefault="004879C6" w:rsidP="004879C6" w:rsidR="004879C6">
      <w:pPr>
        <w:pStyle w:val="Bezproreda"/>
        <w:jc w:val="both"/>
      </w:pPr>
    </w:p>
    <w:p w:rsidRDefault="004879C6" w:rsidP="004879C6" w:rsidR="004879C6">
      <w:pPr>
        <w:pStyle w:val="Bezproreda"/>
        <w:ind w:firstLine="708"/>
        <w:jc w:val="both"/>
      </w:pPr>
      <w:r>
        <w:t>Prijedlogom za otvaranje stečajnog postupka od 15.  lipnja 2016. godine  FINA  Podružnica Zagreb predložila je da se nad dužnikom otvori stečajni postupak budući dužnik na dan 1. rujna 2015. godine u očevidniku redoslijeda osnova za plaćanje ima evidentirane neizvršene osnove za plaćanje u neprekidnom razdoblju od 1904 dana u ukupnom iznosu od 1.887.385,42 kune. Dužnik ima dvoje zaposlenih.</w:t>
      </w:r>
    </w:p>
    <w:p w:rsidRDefault="004879C6" w:rsidP="004879C6" w:rsidR="004879C6">
      <w:pPr>
        <w:pStyle w:val="Bezproreda"/>
        <w:ind w:firstLine="708"/>
        <w:jc w:val="both"/>
      </w:pPr>
    </w:p>
    <w:p w:rsidRDefault="004879C6" w:rsidP="004879C6" w:rsidR="004879C6">
      <w:pPr>
        <w:pStyle w:val="Bezproreda"/>
        <w:ind w:firstLine="708"/>
        <w:jc w:val="both"/>
      </w:pPr>
      <w:r>
        <w:t>Sud je rješenjem od 23. studenog 2017. godine pozvao zastupnika po zakonu dužnika Maria Carin da u roku 15 dana uplati predujam za namirenje troškova prethodnog i otvorenog stečajnog postupka u iznosu 10.000,00 kn. To je rješenje objavljeno na e-oglasnoj ploči suda dana 23. studenog 2017. godine i u roku 15 dana od objave nije uplaćen predujam za namirenje troškova prethodnog i otvorenog stečajnog postupka.</w:t>
      </w:r>
    </w:p>
    <w:p w:rsidRDefault="004879C6" w:rsidP="004879C6" w:rsidR="004879C6">
      <w:pPr>
        <w:pStyle w:val="Bezproreda"/>
        <w:jc w:val="both"/>
      </w:pPr>
    </w:p>
    <w:p w:rsidRDefault="004879C6" w:rsidP="004879C6" w:rsidR="004879C6">
      <w:pPr>
        <w:pStyle w:val="Bezproreda"/>
        <w:ind w:firstLine="708"/>
        <w:jc w:val="both"/>
      </w:pPr>
      <w:r>
        <w:t>Dana 14. veljače 2018. godine privremeni stečajni upravitelj dostavio je na spis pisano izvješće iz kojeg proizlazi da dužnik ne obavlja gospodarsku djelatnost od 2012. godine i nema izgleda za nastavak poslovanja. Dužnik u svom vlasništvu ne posjeduje nekretnine upisane u zemljišnim knjigama kao niti motorna vozila. Dužnik u poslovnim knjigama iskazuje knjigovodstvenu vrijednost imovine na dan 31. prosinca 2011. godine u visini od 2.252.419,00 kuna,  a koja prema dostavljenom prokaznom popisu i izjavi zakonskog zastupnika dužnika ne postoji, pa obzirom da dužnik ne  posjeduje imovinu iz koje bi se mogle namiriti obveze prema vjerovnicima a niti namiriti troškovi stečajnog postupka  predložio  je da sud donese odluku temeljem čl. 132. Stečajnog zakona.</w:t>
      </w:r>
    </w:p>
    <w:p w:rsidRDefault="004879C6" w:rsidP="004879C6" w:rsidR="004879C6">
      <w:pPr>
        <w:pStyle w:val="Bezproreda"/>
        <w:ind w:firstLine="708"/>
        <w:jc w:val="both"/>
      </w:pPr>
    </w:p>
    <w:p w:rsidRDefault="004879C6" w:rsidP="004879C6" w:rsidR="004879C6">
      <w:pPr>
        <w:pStyle w:val="Bezproreda"/>
        <w:ind w:firstLine="708"/>
        <w:jc w:val="both"/>
      </w:pPr>
      <w:r>
        <w:t xml:space="preserve">Obzirom da je utvrđeno da dužnik nema imovine niti za namirenje troškova stečajnoga postupka, ispunili su se uvjeti iz odredbe čl. 132. st. 1. i 2. Stečajnog zakona „Narodne novine“ broj 71/15,) kojom je propisano ako tijekom prethodnog postupka utvrdi da imovina dužnika koja bi ušla u stečajnu masu nije dovoljna ni za namirenje troškova toga postupka, ili je neznatne vrijednosti, stečajni sudac će donijeti odluku o otvaranju i zaključenju stečajnog postupka, dok je u nastavku ove zakonske odredbe predviđeno da se postupak neće zaključiti, ako se u roku koji rješenjem odredi sudac predujmi dostatan iznos novca za pokriće troškova prethodnog, tako i otvorenog stečajnog postupka. </w:t>
      </w:r>
    </w:p>
    <w:p w:rsidRDefault="004879C6" w:rsidP="004879C6" w:rsidR="004879C6">
      <w:pPr>
        <w:pStyle w:val="Bezproreda"/>
        <w:jc w:val="both"/>
      </w:pPr>
    </w:p>
    <w:p w:rsidRDefault="004879C6" w:rsidP="004879C6" w:rsidR="004879C6">
      <w:pPr>
        <w:pStyle w:val="Bezproreda"/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4879C6" w:rsidP="004879C6" w:rsidR="004879C6">
      <w:pPr>
        <w:pStyle w:val="Bezproreda"/>
        <w:jc w:val="both"/>
      </w:pPr>
    </w:p>
    <w:p w:rsidRDefault="004879C6" w:rsidP="004879C6" w:rsidR="004879C6">
      <w:pPr>
        <w:pStyle w:val="Bezproreda"/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4879C6" w:rsidP="004879C6" w:rsidR="004879C6">
      <w:pPr>
        <w:pStyle w:val="Bezproreda"/>
        <w:jc w:val="both"/>
      </w:pPr>
    </w:p>
    <w:p w:rsidRDefault="004879C6" w:rsidP="004879C6" w:rsidR="004879C6">
      <w:pPr>
        <w:pStyle w:val="Bezproreda"/>
        <w:ind w:firstLine="708"/>
        <w:jc w:val="both"/>
      </w:pPr>
      <w:r>
        <w:t xml:space="preserve">U Bjelovaru 23. veljače  2018.  </w:t>
      </w:r>
    </w:p>
    <w:p w:rsidRDefault="004879C6" w:rsidP="004879C6" w:rsidR="004879C6">
      <w:pPr>
        <w:pStyle w:val="Bezproreda"/>
        <w:jc w:val="center"/>
      </w:pPr>
      <w:r>
        <w:t xml:space="preserve">                                                S u d a c</w:t>
      </w:r>
    </w:p>
    <w:p w:rsidRDefault="004879C6" w:rsidP="004879C6" w:rsidR="004879C6">
      <w:pPr>
        <w:pStyle w:val="Bezproreda"/>
        <w:jc w:val="center"/>
      </w:pPr>
      <w:r>
        <w:t xml:space="preserve">                                                  Branka Pleskalt v.r.</w:t>
      </w:r>
    </w:p>
    <w:p w:rsidRDefault="004879C6" w:rsidP="004879C6" w:rsidR="004879C6">
      <w:pPr>
        <w:pStyle w:val="Bezproreda"/>
        <w:jc w:val="center"/>
      </w:pPr>
    </w:p>
    <w:p w:rsidRDefault="004879C6" w:rsidP="004879C6" w:rsidR="004879C6">
      <w:pPr>
        <w:pStyle w:val="Bezproreda"/>
        <w:jc w:val="center"/>
      </w:pPr>
      <w:r>
        <w:t xml:space="preserve">                                             Za točnost otpravka-ovlašteni službenik</w:t>
      </w:r>
    </w:p>
    <w:p w:rsidRDefault="004879C6" w:rsidP="004879C6" w:rsidR="004879C6">
      <w:pPr>
        <w:pStyle w:val="Bezproreda"/>
        <w:jc w:val="both"/>
      </w:pPr>
      <w:r>
        <w:tab/>
      </w:r>
      <w:r>
        <w:tab/>
      </w:r>
      <w:r>
        <w:tab/>
        <w:t xml:space="preserve">                </w:t>
      </w:r>
      <w:r>
        <w:tab/>
      </w:r>
      <w:r>
        <w:tab/>
      </w:r>
      <w:r>
        <w:tab/>
        <w:t xml:space="preserve">      Vesna Dragišić</w:t>
      </w:r>
    </w:p>
    <w:p w:rsidRDefault="004879C6" w:rsidP="004879C6" w:rsidR="004879C6">
      <w:pPr>
        <w:pStyle w:val="Bezproreda"/>
        <w:jc w:val="both"/>
      </w:pPr>
    </w:p>
    <w:p w:rsidRDefault="004879C6" w:rsidP="004879C6" w:rsidR="004879C6">
      <w:pPr>
        <w:pStyle w:val="Bezproreda"/>
        <w:ind w:firstLine="708"/>
        <w:jc w:val="both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4879C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64188611"/>
      <w:docPartObj>
        <w:docPartGallery w:val="Page Numbers (Top of Page)"/>
        <w:docPartUnique/>
      </w:docPartObj>
    </w:sdtPr>
    <w:sdtEndPr/>
    <w:sdtContent>
      <w:p w:rsidRDefault="004879C6" w:rsidR="004879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044">
          <w:t>2</w:t>
        </w:r>
        <w:r>
          <w:fldChar w:fldCharType="end"/>
        </w:r>
      </w:p>
    </w:sdtContent>
  </w:sdt>
  <w:p w:rsidRDefault="004879C6" w:rsidR="008333A9">
    <w:pPr>
      <w:pStyle w:val="Zaglavlje"/>
    </w:pPr>
    <w:r>
      <w:t>Poslovni broj: 1 St-528/2017-17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7044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B14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9C6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87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St-528/2017-17</izvorni_sadrzaj>
    <derivirana_varijabla naziv="DomainObject.Oznaka_1">St-528/2017-17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St-528/2017</izvorni_sadrzaj>
    <derivirana_varijabla naziv="DomainObject.Predmet.OznakaBroj_1">St-528/2017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ERC MONT d.o.o.</izvorni_sadrzaj>
    <derivirana_varijabla naziv="DomainObject.Predmet.ProtustrankaFormated_1">  ERC MONT d.o.o.</derivirana_varijabla>
  </DomainObject.Predmet.ProtustrankaFormated>
  <DomainObject.Predmet.ProtustrankaFormatedOIB>
    <izvorni_sadrzaj>  ERC MONT d.o.o., OIB 81838479529</izvorni_sadrzaj>
    <derivirana_varijabla naziv="DomainObject.Predmet.ProtustrankaFormatedOIB_1">  ERC MONT d.o.o., OIB 81838479529</derivirana_varijabla>
  </DomainObject.Predmet.ProtustrankaFormatedOIB>
  <DomainObject.Predmet.ProtustrankaFormatedWithAdress>
    <izvorni_sadrzaj> ERC MONT d.o.o., Pavučnjak 49, 10450 Pavučnjak</izvorni_sadrzaj>
    <derivirana_varijabla naziv="DomainObject.Predmet.ProtustrankaFormatedWithAdress_1"> ERC MONT d.o.o., Pavučnjak 49, 10450 Pavučnjak</derivirana_varijabla>
  </DomainObject.Predmet.ProtustrankaFormatedWithAdress>
  <DomainObject.Predmet.ProtustrankaFormatedWithAdressOIB>
    <izvorni_sadrzaj> ERC MONT d.o.o., OIB 81838479529, Pavučnjak 49, 10450 Pavučnjak</izvorni_sadrzaj>
    <derivirana_varijabla naziv="DomainObject.Predmet.ProtustrankaFormatedWithAdressOIB_1"> ERC MONT d.o.o., OIB 81838479529, Pavučnjak 49, 10450 Pavučnjak</derivirana_varijabla>
  </DomainObject.Predmet.ProtustrankaFormatedWithAdressOIB>
  <DomainObject.Predmet.ProtustrankaWithAdress>
    <izvorni_sadrzaj>ERC MONT d.o.o. Pavučnjak 49, 10450 Pavučnjak</izvorni_sadrzaj>
    <derivirana_varijabla naziv="DomainObject.Predmet.ProtustrankaWithAdress_1">ERC MONT d.o.o. Pavučnjak 49, 10450 Pavučnjak</derivirana_varijabla>
  </DomainObject.Predmet.ProtustrankaWithAdress>
  <DomainObject.Predmet.ProtustrankaWithAdressOIB>
    <izvorni_sadrzaj>ERC MONT d.o.o., OIB 81838479529, Pavučnjak 49, 10450 Pavučnjak</izvorni_sadrzaj>
    <derivirana_varijabla naziv="DomainObject.Predmet.ProtustrankaWithAdressOIB_1">ERC MONT d.o.o., OIB 81838479529, Pavučnjak 49, 10450 Pavučnjak</derivirana_varijabla>
  </DomainObject.Predmet.ProtustrankaWithAdressOIB>
  <DomainObject.Predmet.ProtustrankaNazivFormated>
    <izvorni_sadrzaj>ERC MONT d.o.o.</izvorni_sadrzaj>
    <derivirana_varijabla naziv="DomainObject.Predmet.ProtustrankaNazivFormated_1">ERC MONT d.o.o.</derivirana_varijabla>
  </DomainObject.Predmet.ProtustrankaNazivFormated>
  <DomainObject.Predmet.ProtustrankaNazivFormatedOIB>
    <izvorni_sadrzaj>ERC MONT d.o.o., OIB 81838479529</izvorni_sadrzaj>
    <derivirana_varijabla naziv="DomainObject.Predmet.ProtustrankaNazivFormatedOIB_1">ERC MONT d.o.o., OIB 81838479529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ERC MONT d.o.o.</item>
    </izvorni_sadrzaj>
    <derivirana_varijabla naziv="DomainObject.Predmet.ProtuStrankaListFormated_1">
      <item>ERC MONT d.o.o.</item>
    </derivirana_varijabla>
  </DomainObject.Predmet.ProtuStrankaListFormated>
  <DomainObject.Predmet.ProtuStrankaListFormatedOIB>
    <izvorni_sadrzaj>
      <item>ERC MONT d.o.o., OIB 81838479529</item>
    </izvorni_sadrzaj>
    <derivirana_varijabla naziv="DomainObject.Predmet.ProtuStrankaListFormatedOIB_1">
      <item>ERC MONT d.o.o., OIB 81838479529</item>
    </derivirana_varijabla>
  </DomainObject.Predmet.ProtuStrankaListFormatedOIB>
  <DomainObject.Predmet.ProtuStrankaListFormatedWithAdress>
    <izvorni_sadrzaj>
      <item>ERC MONT d.o.o., Pavučnjak 49, 10450 Pavučnjak</item>
    </izvorni_sadrzaj>
    <derivirana_varijabla naziv="DomainObject.Predmet.ProtuStrankaListFormatedWithAdress_1">
      <item>ERC MONT d.o.o., Pavučnjak 49, 10450 Pavučnjak</item>
    </derivirana_varijabla>
  </DomainObject.Predmet.ProtuStrankaListFormatedWithAdress>
  <DomainObject.Predmet.ProtuStrankaListFormatedWithAdressOIB>
    <izvorni_sadrzaj>
      <item>ERC MONT d.o.o., OIB 81838479529, Pavučnjak 49, 10450 Pavučnjak</item>
    </izvorni_sadrzaj>
    <derivirana_varijabla naziv="DomainObject.Predmet.ProtuStrankaListFormatedWithAdressOIB_1">
      <item>ERC MONT d.o.o., OIB 81838479529, Pavučnjak 49, 10450 Pavučnjak</item>
    </derivirana_varijabla>
  </DomainObject.Predmet.ProtuStrankaListFormatedWithAdressOIB>
  <DomainObject.Predmet.ProtuStrankaListNazivFormated>
    <izvorni_sadrzaj>
      <item>ERC MONT d.o.o.</item>
    </izvorni_sadrzaj>
    <derivirana_varijabla naziv="DomainObject.Predmet.ProtuStrankaListNazivFormated_1">
      <item>ERC MONT d.o.o.</item>
    </derivirana_varijabla>
  </DomainObject.Predmet.ProtuStrankaListNazivFormated>
  <DomainObject.Predmet.ProtuStrankaListNazivFormatedOIB>
    <izvorni_sadrzaj>
      <item>ERC MONT d.o.o., OIB 81838479529</item>
    </izvorni_sadrzaj>
    <derivirana_varijabla naziv="DomainObject.Predmet.ProtuStrankaListNazivFormatedOIB_1">
      <item>ERC MONT d.o.o., OIB 81838479529</item>
    </derivirana_varijabla>
  </DomainObject.Predmet.ProtuStrankaListNazivFormatedOIB>
  <DomainObject.Predmet.OstaliListFormated>
    <izvorni_sadrzaj>
      <item>Mario Carin</item>
      <item>Vinko Pečanić</item>
    </izvorni_sadrzaj>
    <derivirana_varijabla naziv="DomainObject.Predmet.OstaliListFormated_1">
      <item>Mario Carin</item>
      <item>Vinko Pečanić</item>
    </derivirana_varijabla>
  </DomainObject.Predmet.OstaliListFormated>
  <DomainObject.Predmet.OstaliListFormatedOIB>
    <izvorni_sadrzaj>
      <item>Mario Carin, OIB 60179689824</item>
      <item>Vinko Pečanić, OIB 03918439681</item>
    </izvorni_sadrzaj>
    <derivirana_varijabla naziv="DomainObject.Predmet.OstaliListFormatedOIB_1">
      <item>Mario Carin, OIB 60179689824</item>
      <item>Vinko Pečanić, OIB 03918439681</item>
    </derivirana_varijabla>
  </DomainObject.Predmet.OstaliListFormatedOIB>
  <DomainObject.Predmet.OstaliListFormatedWithAdress>
    <izvorni_sadrzaj>
      <item>Mario Carin, ULICA MOKRICE 11 (ranije: PAVUČNJAK, PAVUČNJAK, 49), 10450 Pavučnjak</item>
      <item>Vinko Pečanić, Frankopanska 17., 34551 Lipik</item>
    </izvorni_sadrzaj>
    <derivirana_varijabla naziv="DomainObject.Predmet.OstaliListFormatedWithAdress_1">
      <item>Mario Carin, ULICA MOKRICE 11 (ranije: PAVUČNJAK, PAVUČNJAK, 49), 10450 Pavučnjak</item>
      <item>Vinko Pečanić, Frankopanska 17., 34551 Lipik</item>
    </derivirana_varijabla>
  </DomainObject.Predmet.OstaliListFormatedWithAdress>
  <DomainObject.Predmet.OstaliListFormatedWithAdressOIB>
    <izvorni_sadrzaj>
      <item>Mario Carin, OIB 60179689824, ULICA MOKRICE 11 (ranije: PAVUČNJAK, PAVUČNJAK, 49), 10450 Pavučnjak</item>
      <item>Vinko Pečanić, OIB 03918439681, Frankopanska 17., 34551 Lipik</item>
    </izvorni_sadrzaj>
    <derivirana_varijabla naziv="DomainObject.Predmet.OstaliListFormatedWithAdressOIB_1">
      <item>Mario Carin, OIB 60179689824, ULICA MOKRICE 11 (ranije: PAVUČNJAK, PAVUČNJAK, 49), 10450 Pavučnjak</item>
      <item>Vinko Pečanić, OIB 03918439681, Frankopanska 17., 34551 Lipik</item>
    </derivirana_varijabla>
  </DomainObject.Predmet.OstaliListFormatedWithAdressOIB>
  <DomainObject.Predmet.OstaliListNazivFormated>
    <izvorni_sadrzaj>
      <item>Mario Carin</item>
      <item>Vinko Pečanić</item>
    </izvorni_sadrzaj>
    <derivirana_varijabla naziv="DomainObject.Predmet.OstaliListNazivFormated_1">
      <item>Mario Carin</item>
      <item>Vinko Pečanić</item>
    </derivirana_varijabla>
  </DomainObject.Predmet.OstaliListNazivFormated>
  <DomainObject.Predmet.OstaliListNazivFormatedOIB>
    <izvorni_sadrzaj>
      <item>Mario Carin, OIB 60179689824</item>
      <item>Vinko Pečanić, OIB 03918439681</item>
    </izvorni_sadrzaj>
    <derivirana_varijabla naziv="DomainObject.Predmet.OstaliListNazivFormatedOIB_1">
      <item>Mario Carin, OIB 60179689824</item>
      <item>Vinko Pečanić, OIB 03918439681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St-528/2017-17</izvorni_sadrzaj>
    <derivirana_varijabla naziv="DomainObject.PoslovniBrojDokumenta_1">St-528/2017-17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ERC MONT d.o.o.</izvorni_sadrzaj>
    <derivirana_varijabla naziv="DomainObject.Predmet.ProtustrankaIDrugi_1">ERC 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ERC MONT d.o.o., OIB 81838479529, Pavučnjak 49, 10450 Pavučnjak</izvorni_sadrzaj>
    <derivirana_varijabla naziv="DomainObject.Predmet.ProtustrankaIDrugiAdressOIB_1">ERC MONT d.o.o., OIB 81838479529, Pavučnjak 49, 10450 Pavučnjak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ERC MONT d.o.o.</item>
      <item>FINA Regionalni centar Zagreb</item>
      <item>Mario Carin</item>
      <item>Vinko Pečanić</item>
    </izvorni_sadrzaj>
    <derivirana_varijabla naziv="DomainObject.Predmet.SudioniciListNaziv_1">
      <item>ERC MONT d.o.o.</item>
      <item>FINA Regionalni centar Zagreb</item>
      <item>Mario Carin</item>
      <item>Vinko Pečanić</item>
    </derivirana_varijabla>
  </DomainObject.Predmet.SudioniciListNaziv>
  <DomainObject.Predmet.SudioniciListAdressOIB>
    <izvorni_sadrzaj>
      <item>ERC MONT d.o.o., OIB 81838479529, Pavučnjak 49,10450 Pavučnjak</item>
      <item>FINA Regionalni centar Zagreb, OIB 85821130368, Trg svibanjskih žrtava 1995. br. 1,10000 Zagreb</item>
      <item>Mario Carin, OIB 60179689824, ULICA MOKRICE 11 (ranije: PAVUČNJAK, PAVUČNJAK, 49),10450 Pavučnjak</item>
      <item>Vinko Pečanić, OIB 03918439681, Frankopanska 17.,34551 Lipik</item>
    </izvorni_sadrzaj>
    <derivirana_varijabla naziv="DomainObject.Predmet.SudioniciListAdressOIB_1">
      <item>ERC MONT d.o.o., OIB 81838479529, Pavučnjak 49,10450 Pavučnjak</item>
      <item>FINA Regionalni centar Zagreb, OIB 85821130368, Trg svibanjskih žrtava 1995. br. 1,10000 Zagreb</item>
      <item>Mario Carin, OIB 60179689824, ULICA MOKRICE 11 (ranije: PAVUČNJAK, PAVUČNJAK, 49),10450 Pavučnjak</item>
      <item>Vinko Pečanić, OIB 03918439681, Frankopanska 17.,34551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7944C-AB80-487A-8F14-5D6910D5AD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4282</properties:Characters>
  <properties:Lines>102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2018-02-23T11:01:00Z</cp:lastPrinted>
  <dcterms:modified xmlns:xsi="http://www.w3.org/2001/XMLSchema-instance" xsi:type="dcterms:W3CDTF">2018-02-23T11:04:00Z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St-528/2017-17 / Odluka - Rješenje - otvaranje i zaključenje stečajnog postupka (čl. 132) (odluka_St-528_2017-17.docx)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