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3919" w14:paraId="7943919" w:rsidRDefault="00EA55DE" w:rsidP="00EA55DE" w:rsidR="00EA55DE">
      <w:pPr>
        <w:spacing w:after="0"/>
        <w:jc w:val="right"/>
        <w15:collapsed w:val="false"/>
      </w:pPr>
      <w:bookmarkStart w:name="_GoBack" w:id="0"/>
      <w:bookmarkEnd w:id="0"/>
      <w:r>
        <w:t>Poslovni broj: 3 St-433/15-5</w:t>
      </w:r>
    </w:p>
    <w:p w:rsidRDefault="00EA55DE" w:rsidP="00EA55DE" w:rsidR="00EA55DE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A55DE" w:rsidP="00EA55DE" w:rsidR="00EA55D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A55DE" w:rsidP="00EA55DE" w:rsidR="00EA55D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A55DE" w:rsidP="00EA55DE" w:rsidR="00EA55DE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A55DE" w:rsidP="00EA55DE" w:rsidR="00EA55DE">
      <w:pPr>
        <w:spacing w:after="0"/>
        <w:rPr>
          <w:lang w:eastAsia="hr-HR"/>
        </w:rPr>
      </w:pP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  <w:jc w:val="center"/>
      </w:pPr>
      <w:r>
        <w:t>U  I M E  R E P U B L I K E  H R V A T S K E</w:t>
      </w: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  <w:jc w:val="center"/>
      </w:pPr>
      <w:r>
        <w:t>R J E Š E NJ E</w:t>
      </w: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M-sistemi društvo s ograničenom odgovornošću za informatičku i elektroničku djelatnost, skraćena tvrtka: M-sistemi d.o.o. Orehovica, A. G. Matoša 1, MBS: 070061944, OIB: 75281542373, dana 28. prosinca 2015. godine</w:t>
      </w:r>
    </w:p>
    <w:p w:rsidRDefault="00EA55DE" w:rsidP="00EA55DE" w:rsidR="00EA55DE">
      <w:pPr>
        <w:spacing w:after="0"/>
        <w:jc w:val="both"/>
      </w:pPr>
    </w:p>
    <w:p w:rsidRDefault="00EA55DE" w:rsidP="00EA55DE" w:rsidR="00EA55DE">
      <w:pPr>
        <w:spacing w:after="0"/>
        <w:jc w:val="center"/>
      </w:pPr>
      <w:r>
        <w:t>r i j e š i o  j e</w:t>
      </w: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  <w:jc w:val="both"/>
      </w:pPr>
      <w:r>
        <w:tab/>
        <w:t>I/ Otvara se stečajni postupak nad stečajnim dužnikom M-sistemi društvo s ograničenom odgovornošću za informatičku i elektroničku djelatnost, skraćena tvrtka: M-sistemi d.o.o. Orehovica, A. G. Matoša 1, MBS: 070061944, OIB: 75281542373, s danom 28. prosinca 2015. u 14,30 sati.</w:t>
      </w:r>
    </w:p>
    <w:p w:rsidRDefault="00EA55DE" w:rsidP="00EA55DE" w:rsidR="00EA55DE">
      <w:pPr>
        <w:spacing w:after="0"/>
        <w:jc w:val="both"/>
      </w:pPr>
    </w:p>
    <w:p w:rsidRDefault="00EA55DE" w:rsidP="00EA55DE" w:rsidR="00EA55DE">
      <w:pPr>
        <w:spacing w:after="0"/>
        <w:jc w:val="both"/>
        <w:rPr>
          <w:szCs w:val="20"/>
        </w:rPr>
      </w:pPr>
      <w:r>
        <w:tab/>
        <w:t>II/ Zaključuje se stečajni postupak nad stečajnim dužnikom M-sistemi društvo s ograničenom odgovornošću za informatičku i elektroničku djelatnost, skraćena tvrtka: M-sistemi d.o.o. Orehovica, A. G. Matoša 1, MBS: 070061944, OIB: 75281542373.</w:t>
      </w:r>
    </w:p>
    <w:p w:rsidRDefault="00EA55DE" w:rsidP="00EA55DE" w:rsidR="00EA55DE">
      <w:pPr>
        <w:spacing w:after="0"/>
        <w:jc w:val="both"/>
      </w:pPr>
    </w:p>
    <w:p w:rsidRDefault="00EA55DE" w:rsidP="00EA55DE" w:rsidR="00EA55DE">
      <w:pPr>
        <w:spacing w:after="0"/>
        <w:jc w:val="both"/>
      </w:pPr>
      <w:r>
        <w:tab/>
        <w:t>III/ Za stečajnog upravitelja imenuje se Ivan Prpić iz Siska, Obala Ruđera Boškovića 4, OIB: 16795120342.</w:t>
      </w:r>
    </w:p>
    <w:p w:rsidRDefault="00EA55DE" w:rsidP="00EA55DE" w:rsidR="00EA55DE">
      <w:pPr>
        <w:spacing w:after="0"/>
        <w:jc w:val="both"/>
        <w:rPr>
          <w:color w:val="FF0000"/>
        </w:rPr>
      </w:pPr>
    </w:p>
    <w:p w:rsidRDefault="00EA55DE" w:rsidP="00EA55DE" w:rsidR="00EA55DE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EA55DE" w:rsidP="00EA55DE" w:rsidR="00EA55DE">
      <w:pPr>
        <w:spacing w:after="0"/>
        <w:jc w:val="both"/>
      </w:pP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  <w:jc w:val="center"/>
      </w:pPr>
      <w:r>
        <w:t>Obrazloženje</w:t>
      </w: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  <w:jc w:val="center"/>
      </w:pPr>
      <w:r>
        <w:t>U Varaždinu, 28. prosinca 2015. godine</w:t>
      </w:r>
    </w:p>
    <w:p w:rsidRDefault="00EA55DE" w:rsidP="00EA55DE" w:rsidR="00EA55DE">
      <w:pPr>
        <w:spacing w:after="0"/>
      </w:pPr>
      <w:r>
        <w:t xml:space="preserve">                                                                                                  </w:t>
      </w:r>
    </w:p>
    <w:p w:rsidRDefault="00EA55DE" w:rsidP="00EA55DE" w:rsidR="00EA55DE">
      <w:pPr>
        <w:spacing w:after="0"/>
      </w:pPr>
      <w:r>
        <w:t xml:space="preserve">     </w:t>
      </w:r>
    </w:p>
    <w:p w:rsidRDefault="00EA55DE" w:rsidP="00EA55DE" w:rsidR="00EA55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Jasna Lekić</w:t>
      </w: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</w:pPr>
      <w:r>
        <w:t xml:space="preserve">                              </w:t>
      </w:r>
    </w:p>
    <w:p w:rsidRDefault="00EA55DE" w:rsidP="00EA55DE" w:rsidR="00EA55DE">
      <w:pPr>
        <w:spacing w:after="0"/>
      </w:pPr>
      <w:r>
        <w:tab/>
        <w:t>UPUTA O PRAVNOM LIJEKU:</w:t>
      </w: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A55DE" w:rsidP="00EA55DE" w:rsidR="00EA55D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</w:pPr>
      <w:r>
        <w:t>DNA:</w:t>
      </w:r>
    </w:p>
    <w:p w:rsidRDefault="00EA55DE" w:rsidP="00EA55DE" w:rsidR="00EA55D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A55DE" w:rsidP="00EA55DE" w:rsidR="00EA55DE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EA55DE" w:rsidP="00EA55DE" w:rsidR="00EA55DE">
      <w:pPr>
        <w:numPr>
          <w:ilvl w:val="0"/>
          <w:numId w:val="47"/>
        </w:numPr>
        <w:spacing w:after="0"/>
      </w:pPr>
      <w:r>
        <w:t>Dužnik M-sistemi d.o.o. Orehovica, A. G. Matoša 1, 40322 Orehovica</w:t>
      </w:r>
    </w:p>
    <w:p w:rsidRDefault="00EA55DE" w:rsidP="00EA55DE" w:rsidR="00EA55DE">
      <w:pPr>
        <w:numPr>
          <w:ilvl w:val="0"/>
          <w:numId w:val="47"/>
        </w:numPr>
        <w:spacing w:after="0"/>
      </w:pPr>
      <w:r>
        <w:t>Direktor dužnika Mišel Mesarić iz Orehovice, A. G. Matoša 1, 40322 Orehovica</w:t>
      </w:r>
    </w:p>
    <w:p w:rsidRDefault="00EA55DE" w:rsidP="00EA55DE" w:rsidR="00EA55DE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EA55DE" w:rsidP="00EA55DE" w:rsidR="00EA55DE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Čakovec, O. Keršovanija 11</w:t>
      </w:r>
    </w:p>
    <w:p w:rsidRDefault="00EA55DE" w:rsidP="00EA55DE" w:rsidR="00EA55DE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Ivan Prpić iz Siska, Obala Ruđera Boškovića 4, 44000 Sisak</w:t>
      </w:r>
    </w:p>
    <w:p w:rsidRDefault="00EA55DE" w:rsidP="00EA55DE" w:rsidR="00EA55DE">
      <w:pPr>
        <w:numPr>
          <w:ilvl w:val="0"/>
          <w:numId w:val="47"/>
        </w:numPr>
        <w:spacing w:after="0"/>
      </w:pPr>
      <w:r>
        <w:t>e-Oglasna ploča suda</w:t>
      </w: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</w:pPr>
    </w:p>
    <w:p w:rsidRDefault="00EA55DE" w:rsidP="00EA55DE" w:rsidR="00EA55DE">
      <w:pPr>
        <w:spacing w:after="0"/>
      </w:pPr>
    </w:p>
    <w:p w:rsidRDefault="004753BC" w:rsidP="00EA55DE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3BC" w:rsidP="00537B78" w:rsidR="004753BC">
      <w:r>
        <w:separator/>
      </w:r>
    </w:p>
  </w:endnote>
  <w:endnote w:id="0" w:type="continuationSeparator">
    <w:p w:rsidRDefault="004753BC" w:rsidP="00537B78" w:rsidR="00475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3BC" w:rsidP="00537B78" w:rsidR="004753BC">
      <w:r>
        <w:separator/>
      </w:r>
    </w:p>
  </w:footnote>
  <w:footnote w:id="0" w:type="continuationSeparator">
    <w:p w:rsidRDefault="004753BC" w:rsidP="00537B78" w:rsidR="004753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3BC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4DC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5DE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888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St-433/2015-5</izvorni_sadrzaj>
    <derivirana_varijabla naziv="DomainObject.Oznaka_1">St-433/2015-5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St-433/2015</izvorni_sadrzaj>
    <derivirana_varijabla naziv="DomainObject.Predmet.OznakaBroj_1">St-433/2015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M-sistemi društvo s ograničenom odgovornošću za informatičku i elektroničku djelatnost</izvorni_sadrzaj>
    <derivirana_varijabla naziv="DomainObject.Predmet.ProtustrankaFormated_1">  M-sistemi društvo s ograničenom odgovornošću za informatičku i elektroničku djelatnost</derivirana_varijabla>
  </DomainObject.Predmet.ProtustrankaFormated>
  <DomainObject.Predmet.ProtustrankaFormatedOIB>
    <izvorni_sadrzaj>  M-sistemi društvo s ograničenom odgovornošću za informatičku i elektroničku djelatnost, OIB 75281542373</izvorni_sadrzaj>
    <derivirana_varijabla naziv="DomainObject.Predmet.ProtustrankaFormatedOIB_1">  M-sistemi društvo s ograničenom odgovornošću za informatičku i elektroničku djelatnost, OIB 75281542373</derivirana_varijabla>
  </DomainObject.Predmet.ProtustrankaFormatedOIB>
  <DomainObject.Predmet.ProtustrankaFormatedWithAdress>
    <izvorni_sadrzaj> M-sistemi društvo s ograničenom odgovornošću za informatičku i elektroničku djelatnost, A.G.Matoša 1, 40000 Orehovica</izvorni_sadrzaj>
    <derivirana_varijabla naziv="DomainObject.Predmet.ProtustrankaFormatedWithAdress_1"> M-sistemi društvo s ograničenom odgovornošću za informatičku i elektroničku djelatnost, A.G.Matoša 1, 40000 Orehovica</derivirana_varijabla>
  </DomainObject.Predmet.ProtustrankaFormatedWithAdress>
  <DomainObject.Predmet.ProtustrankaFormatedWithAdressOIB>
    <izvorni_sadrzaj> M-sistemi društvo s ograničenom odgovornošću za informatičku i elektroničku djelatnost, OIB 75281542373, A.G.Matoša 1, 40000 Orehovica</izvorni_sadrzaj>
    <derivirana_varijabla naziv="DomainObject.Predmet.ProtustrankaFormatedWithAdressOIB_1"> M-sistemi društvo s ograničenom odgovornošću za informatičku i elektroničku djelatnost, OIB 75281542373, A.G.Matoša 1, 40000 Orehovica</derivirana_varijabla>
  </DomainObject.Predmet.ProtustrankaFormatedWithAdressOIB>
  <DomainObject.Predmet.ProtustrankaWithAdress>
    <izvorni_sadrzaj>M-sistemi društvo s ograničenom odgovornošću za informatičku i elektroničku djelatnost A.G.Matoša 1, 40000 Orehovica</izvorni_sadrzaj>
    <derivirana_varijabla naziv="DomainObject.Predmet.ProtustrankaWithAdress_1">M-sistemi društvo s ograničenom odgovornošću za informatičku i elektroničku djelatnost A.G.Matoša 1, 40000 Orehovica</derivirana_varijabla>
  </DomainObject.Predmet.ProtustrankaWithAdress>
  <DomainObject.Predmet.ProtustrankaWithAdressOIB>
    <izvorni_sadrzaj>M-sistemi društvo s ograničenom odgovornošću za informatičku i elektroničku djelatnost, OIB 75281542373, A.G.Matoša 1, 40000 Orehovica</izvorni_sadrzaj>
    <derivirana_varijabla naziv="DomainObject.Predmet.ProtustrankaWithAdressOIB_1">M-sistemi društvo s ograničenom odgovornošću za informatičku i elektroničku djelatnost, OIB 75281542373, A.G.Matoša 1, 40000 Orehovica</derivirana_varijabla>
  </DomainObject.Predmet.ProtustrankaWithAdressOIB>
  <DomainObject.Predmet.ProtustrankaNazivFormated>
    <izvorni_sadrzaj>M-sistemi društvo s ograničenom odgovornošću za informatičku i elektroničku djelatnost</izvorni_sadrzaj>
    <derivirana_varijabla naziv="DomainObject.Predmet.ProtustrankaNazivFormated_1">M-sistemi društvo s ograničenom odgovornošću za informatičku i elektroničku djelatnost</derivirana_varijabla>
  </DomainObject.Predmet.ProtustrankaNazivFormated>
  <DomainObject.Predmet.ProtustrankaNazivFormatedOIB>
    <izvorni_sadrzaj>M-sistemi društvo s ograničenom odgovornošću za informatičku i elektroničku djelatnost, OIB 75281542373</izvorni_sadrzaj>
    <derivirana_varijabla naziv="DomainObject.Predmet.ProtustrankaNazivFormatedOIB_1">M-sistemi društvo s ograničenom odgovornošću za informatičku i elektroničku djelatnost, OIB 75281542373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126480.45</izvorni_sadrzaj>
    <derivirana_varijabla naziv="DomainObject.Predmet.TrenutnaVrijednost_1">126480.45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M-sistemi društvo s ograničenom odgovornošću za informatičku i elektroničku djelatnost</item>
    </izvorni_sadrzaj>
    <derivirana_varijabla naziv="DomainObject.Predmet.ProtuStrankaListFormated_1">
      <item>M-sistemi društvo s ograničenom odgovornošću za informatičku i elektroničku djelatnost</item>
    </derivirana_varijabla>
  </DomainObject.Predmet.ProtuStrankaListFormated>
  <DomainObject.Predmet.ProtuStrankaListFormatedOIB>
    <izvorni_sadrzaj>
      <item>M-sistemi društvo s ograničenom odgovornošću za informatičku i elektroničku djelatnost, OIB 75281542373</item>
    </izvorni_sadrzaj>
    <derivirana_varijabla naziv="DomainObject.Predmet.ProtuStrankaListFormatedOIB_1">
      <item>M-sistemi društvo s ograničenom odgovornošću za informatičku i elektroničku djelatnost, OIB 75281542373</item>
    </derivirana_varijabla>
  </DomainObject.Predmet.ProtuStrankaListFormatedOIB>
  <DomainObject.Predmet.ProtuStrankaListFormatedWithAdress>
    <izvorni_sadrzaj>
      <item>M-sistemi društvo s ograničenom odgovornošću za informatičku i elektroničku djelatnost, A.G.Matoša 1, 40000 Orehovica</item>
    </izvorni_sadrzaj>
    <derivirana_varijabla naziv="DomainObject.Predmet.ProtuStrankaListFormatedWithAdress_1">
      <item>M-sistemi društvo s ograničenom odgovornošću za informatičku i elektroničku djelatnost, A.G.Matoša 1, 40000 Orehovica</item>
    </derivirana_varijabla>
  </DomainObject.Predmet.ProtuStrankaListFormatedWithAdress>
  <DomainObject.Predmet.ProtuStrankaListFormatedWithAdressOIB>
    <izvorni_sadrzaj>
      <item>M-sistemi društvo s ograničenom odgovornošću za informatičku i elektroničku djelatnost, OIB 75281542373, A.G.Matoša 1, 40000 Orehovica</item>
    </izvorni_sadrzaj>
    <derivirana_varijabla naziv="DomainObject.Predmet.ProtuStrankaListFormatedWithAdressOIB_1">
      <item>M-sistemi društvo s ograničenom odgovornošću za informatičku i elektroničku djelatnost, OIB 75281542373, A.G.Matoša 1, 40000 Orehovica</item>
    </derivirana_varijabla>
  </DomainObject.Predmet.ProtuStrankaListFormatedWithAdressOIB>
  <DomainObject.Predmet.ProtuStrankaListNazivFormated>
    <izvorni_sadrzaj>
      <item>M-sistemi društvo s ograničenom odgovornošću za informatičku i elektroničku djelatnost</item>
    </izvorni_sadrzaj>
    <derivirana_varijabla naziv="DomainObject.Predmet.ProtuStrankaListNazivFormated_1">
      <item>M-sistemi društvo s ograničenom odgovornošću za informatičku i elektroničku djelatnost</item>
    </derivirana_varijabla>
  </DomainObject.Predmet.ProtuStrankaListNazivFormated>
  <DomainObject.Predmet.ProtuStrankaListNazivFormatedOIB>
    <izvorni_sadrzaj>
      <item>M-sistemi društvo s ograničenom odgovornošću za informatičku i elektroničku djelatnost, OIB 75281542373</item>
    </izvorni_sadrzaj>
    <derivirana_varijabla naziv="DomainObject.Predmet.ProtuStrankaListNazivFormatedOIB_1">
      <item>M-sistemi društvo s ograničenom odgovornošću za informatičku i elektroničku djelatnost, OIB 75281542373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St-433/2015-5</izvorni_sadrzaj>
    <derivirana_varijabla naziv="DomainObject.PoslovniBrojDokumenta_1">St-433/2015-5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M-sistemi društvo s ograničenom odgovornošću za informatičku i elektroničku djelatnost</izvorni_sadrzaj>
    <derivirana_varijabla naziv="DomainObject.Predmet.ProtustrankaIDrugi_1">M-sistemi društvo s ograničenom odgovornošću za informatičku i elektroničku djelatnost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M-sistemi društvo s ograničenom odgovornošću za informatičku i elektroničku djelatnost, OIB 75281542373, A.G.Matoša 1, 40000 Orehovica</izvorni_sadrzaj>
    <derivirana_varijabla naziv="DomainObject.Predmet.ProtustrankaIDrugiAdressOIB_1">M-sistemi društvo s ograničenom odgovornošću za informatičku i elektroničku djelatnost, OIB 75281542373, A.G.Matoša 1, 40000 Orehovica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M-sistemi društvo s ograničenom odgovornošću za informatičku i elektroničku djelatnost</item>
      <item>E-oglasna ploča</item>
      <item>Sudski registar, Trgovački sud u Varaždinu</item>
    </izvorni_sadrzaj>
    <derivirana_varijabla naziv="DomainObject.Predmet.SudioniciListNaziv_1">
      <item>Financijska agencija</item>
      <item>M-sistemi društvo s ograničenom odgovornošću za informatičku i elektroničku djelatnost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M-sistemi društvo s ograničenom odgovornošću za informatičku i elektroničku djelatnost, OIB 75281542373, A.G.Matoša 1,40000 Orehovica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M-sistemi društvo s ograničenom odgovornošću za informatičku i elektroničku djelatnost, OIB 75281542373, A.G.Matoša 1,40000 Orehovica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F9E6F-9736-45F8-8090-E97DEFF36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3105</properties:Characters>
  <properties:Lines>94</properties:Lines>
  <properties:Paragraphs>30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2015-12-28T11:41:00Z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