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90f08" w14:paraId="6190f08" w:rsidRDefault="008C04AA" w:rsidP="008C04AA" w:rsidR="008C04AA" w:rsidRPr="00F606CF">
      <w:pPr>
        <w15:collapsed w:val="false"/>
        <w:rPr>
          <w:b/>
        </w:rPr>
      </w:pPr>
      <w:bookmarkStart w:name="_GoBack" w:id="0"/>
      <w:bookmarkEnd w:id="0"/>
      <w:r w:rsidRPr="00F606CF">
        <w:rPr>
          <w:b/>
        </w:rPr>
        <w:t xml:space="preserve">                </w:t>
      </w:r>
      <w:r w:rsidRPr="00F606CF">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F606CF">
        <w:rPr>
          <w:b/>
        </w:rPr>
        <w:t xml:space="preserve">                                                            </w:t>
      </w:r>
    </w:p>
    <w:p w:rsidRDefault="008C04AA" w:rsidP="008C04AA" w:rsidR="008C04AA" w:rsidRPr="00F606CF">
      <w:r w:rsidRPr="00F606CF">
        <w:t xml:space="preserve"> REPUBLIKA HRVATSKA </w:t>
      </w:r>
      <w:r w:rsidRPr="00F606CF">
        <w:tab/>
      </w:r>
      <w:r w:rsidRPr="00F606CF">
        <w:tab/>
      </w:r>
      <w:r w:rsidRPr="00F606CF">
        <w:tab/>
      </w:r>
      <w:r w:rsidRPr="00F606CF">
        <w:tab/>
      </w:r>
      <w:r w:rsidRPr="00F606CF">
        <w:tab/>
      </w:r>
    </w:p>
    <w:p w:rsidRDefault="008C04AA" w:rsidP="008C04AA" w:rsidR="008C04AA" w:rsidRPr="00F606CF">
      <w:r w:rsidRPr="00F606CF">
        <w:t xml:space="preserve"> TRGOVAČKI SUD U PAZINU</w:t>
      </w:r>
    </w:p>
    <w:p w:rsidRDefault="008C04AA" w:rsidP="008C04AA" w:rsidR="008C04AA" w:rsidRPr="00F606CF">
      <w:r w:rsidRPr="00F606CF">
        <w:t xml:space="preserve"> 52000 PAZIN, Dršćevka 1</w:t>
      </w:r>
      <w:r w:rsidRPr="00F606CF">
        <w:tab/>
      </w:r>
      <w:r w:rsidRPr="00F606CF">
        <w:tab/>
      </w:r>
      <w:r w:rsidRPr="00F606CF">
        <w:tab/>
      </w:r>
      <w:r w:rsidRPr="00F606CF">
        <w:tab/>
      </w:r>
      <w:r w:rsidRPr="00F606CF">
        <w:tab/>
      </w:r>
    </w:p>
    <w:p w:rsidRDefault="008C04AA" w:rsidP="008C04AA" w:rsidR="008C04AA" w:rsidRPr="00F606CF">
      <w:pPr>
        <w:jc w:val="both"/>
      </w:pPr>
    </w:p>
    <w:p w:rsidRDefault="008C04AA" w:rsidP="008C04AA" w:rsidR="008C04AA" w:rsidRPr="00F606CF">
      <w:pPr>
        <w:jc w:val="center"/>
      </w:pPr>
      <w:r w:rsidRPr="00F606CF">
        <w:t>R E P U B L I K A   H R V A T S K A</w:t>
      </w:r>
    </w:p>
    <w:p w:rsidRDefault="00EA3806" w:rsidP="008C04AA" w:rsidR="00EA3806" w:rsidRPr="00F606CF">
      <w:pPr>
        <w:jc w:val="center"/>
      </w:pPr>
    </w:p>
    <w:p w:rsidRDefault="008C04AA" w:rsidP="008C04AA" w:rsidR="008C04AA" w:rsidRPr="00F606CF">
      <w:pPr>
        <w:jc w:val="center"/>
      </w:pPr>
      <w:r w:rsidRPr="00F606CF">
        <w:t>R J E Š E N J E</w:t>
      </w:r>
    </w:p>
    <w:p w:rsidRDefault="008C04AA" w:rsidP="008C04AA" w:rsidR="008C04AA" w:rsidRPr="00F606CF">
      <w:pPr>
        <w:jc w:val="both"/>
      </w:pPr>
    </w:p>
    <w:p w:rsidRDefault="008C04AA" w:rsidP="008C04AA" w:rsidR="008D67D3" w:rsidRPr="00F606CF">
      <w:pPr>
        <w:jc w:val="both"/>
      </w:pPr>
      <w:r w:rsidRPr="00F606CF">
        <w:tab/>
      </w:r>
      <w:r w:rsidR="00A94923" w:rsidRPr="00F606CF">
        <w:t>Trgovački sud u Pazinu, po sucu Ivanu Dujiću, odlučujući o prijedlogu predlagatelja 1. DESANKE ĐULABIĆ iz Poreča, Pazinska 21, OIB: 58770583461, 2. ZORANA JEREMIĆA iz Poreča, Levarija 2G, OIB: 56992588190, 3. IVANE JURAKOVIĆ iz Poreča, Pulska 37, OIB: 85372796951, 4.  LINDE JURAKOVIĆ iz Poreča, B. Valenti 107, OIB: 60959074575, 5. DANIELE KOSINOŽIĆ iz Nove Vasi, Bladani 5, OIB: 97963250236, 6. BARBARE STEPČIĆ RADOLOVIĆ iz Pule, Banovčeva 2, OIB: 04497510668, 7. BRANKE ŠAŠKIN iz Poreča, Aldo Negri 4, OIB: 23169559393, 8. NIKOLINE ŠERGO CHIAVALON iz Vodnjana, V. Nazora 16, OIB: 70706284642, 9. TAMARE ŠTEMBAL iz Zagreba, Crikvenička 37, OIB: 93914704856, 10. DAMIRA ŠTOKOVCA iz Višnjana, Barići 12, OIB: 03611157480 i IVE VIDOŠ iz Rovinja, Edmondo de Amicis 15, OIB: 20422263705, svi zastupani po punomoćnicima iz odvjetničkog društva Ruždjak i partneri j.t.d. Zagreb, Draškovićeva 40/II, radi otvaranja stečajnog postupka nad dužnikom VISOKA POSLOVNA ŠKOLA s.p.j. Višnjan, Istarska 23, OIB: 52996661762, 20. travnja 2016.</w:t>
      </w:r>
    </w:p>
    <w:p w:rsidRDefault="008C04AA" w:rsidP="008C04AA" w:rsidR="008C04AA" w:rsidRPr="00F606CF">
      <w:pPr>
        <w:jc w:val="center"/>
      </w:pPr>
      <w:r w:rsidRPr="00F606CF">
        <w:t>r i j e š i o  j e</w:t>
      </w:r>
    </w:p>
    <w:p w:rsidRDefault="008C04AA" w:rsidP="008C04AA" w:rsidR="008C04AA" w:rsidRPr="00F606CF">
      <w:pPr>
        <w:jc w:val="center"/>
      </w:pPr>
    </w:p>
    <w:p w:rsidRDefault="008C04AA" w:rsidP="008C04AA" w:rsidR="008C04AA" w:rsidRPr="00F606CF">
      <w:pPr>
        <w:jc w:val="both"/>
      </w:pPr>
      <w:r w:rsidRPr="00F606CF">
        <w:tab/>
        <w:t>I.</w:t>
      </w:r>
      <w:r w:rsidRPr="00F606CF">
        <w:tab/>
        <w:t xml:space="preserve">Otvara se stečajni postupak nad dužnikom </w:t>
      </w:r>
      <w:r w:rsidR="00A94923" w:rsidRPr="00F606CF">
        <w:t>VISOKA POSLOVNA ŠKOLA s.p.j. Višnjan, Istarska 23, OIB: 52996661762</w:t>
      </w:r>
      <w:r w:rsidR="00C764D7" w:rsidRPr="00F606CF">
        <w:t>,</w:t>
      </w:r>
      <w:r w:rsidRPr="00F606CF">
        <w:t xml:space="preserve"> </w:t>
      </w:r>
      <w:r w:rsidR="00220C40" w:rsidRPr="00F606CF">
        <w:t xml:space="preserve">dana </w:t>
      </w:r>
      <w:r w:rsidR="00A94923" w:rsidRPr="00F606CF">
        <w:t>20</w:t>
      </w:r>
      <w:r w:rsidR="00DE0F0E" w:rsidRPr="00F606CF">
        <w:t xml:space="preserve">. </w:t>
      </w:r>
      <w:r w:rsidR="00A94923" w:rsidRPr="00F606CF">
        <w:t>travnja</w:t>
      </w:r>
      <w:r w:rsidR="00220C40" w:rsidRPr="00F606CF">
        <w:t xml:space="preserve"> 2016</w:t>
      </w:r>
      <w:r w:rsidR="00DE0F0E" w:rsidRPr="00F606CF">
        <w:t xml:space="preserve">. g. </w:t>
      </w:r>
      <w:r w:rsidRPr="00F606CF">
        <w:t xml:space="preserve">u </w:t>
      </w:r>
      <w:r w:rsidR="00220C40" w:rsidRPr="00F606CF">
        <w:t>15</w:t>
      </w:r>
      <w:r w:rsidRPr="00F606CF">
        <w:t>:</w:t>
      </w:r>
      <w:r w:rsidR="00DE0F0E" w:rsidRPr="00F606CF">
        <w:t>00</w:t>
      </w:r>
      <w:r w:rsidRPr="00F606CF">
        <w:t xml:space="preserve"> sati.</w:t>
      </w:r>
    </w:p>
    <w:p w:rsidRDefault="008C04AA" w:rsidP="008C04AA" w:rsidR="008C04AA" w:rsidRPr="00F606CF">
      <w:pPr>
        <w:jc w:val="both"/>
      </w:pPr>
    </w:p>
    <w:p w:rsidRDefault="008C04AA" w:rsidP="008C04AA" w:rsidR="008C04AA" w:rsidRPr="00F606CF">
      <w:pPr>
        <w:jc w:val="both"/>
      </w:pPr>
      <w:r w:rsidRPr="00F606CF">
        <w:tab/>
        <w:t>II.</w:t>
      </w:r>
      <w:r w:rsidRPr="00F606CF">
        <w:tab/>
        <w:t xml:space="preserve">Za stečajnog upravitelja imenuje se </w:t>
      </w:r>
      <w:r w:rsidR="00A94923" w:rsidRPr="00F606CF">
        <w:t>Štefan Rola iz Zagreba, Ulica Franje Pokornya 6, OIB 26698048809</w:t>
      </w:r>
      <w:r w:rsidR="00220C40" w:rsidRPr="00F606CF">
        <w:t>.</w:t>
      </w:r>
    </w:p>
    <w:p w:rsidRDefault="008C04AA" w:rsidP="008C04AA" w:rsidR="008C04AA" w:rsidRPr="00F606CF">
      <w:pPr>
        <w:jc w:val="both"/>
      </w:pPr>
    </w:p>
    <w:p w:rsidRDefault="008C04AA" w:rsidP="008C04AA" w:rsidR="008C04AA" w:rsidRPr="00F606CF">
      <w:pPr>
        <w:jc w:val="both"/>
      </w:pPr>
      <w:r w:rsidRPr="00F606CF">
        <w:tab/>
        <w:t>III.</w:t>
      </w:r>
      <w:r w:rsidRPr="00F606CF">
        <w:tab/>
        <w:t>Pozivaju se vjerovnici da u</w:t>
      </w:r>
      <w:r w:rsidR="00C764D7" w:rsidRPr="00F606CF">
        <w:t xml:space="preserve"> roku od 6</w:t>
      </w:r>
      <w:r w:rsidRPr="00F606CF">
        <w:t xml:space="preserve">0 dana od </w:t>
      </w:r>
      <w:r w:rsidR="00C764D7" w:rsidRPr="00F606CF">
        <w:t xml:space="preserve">dana objave ovog rješenja na mrežnoj stranici e-Oglasna ploča Trgovačkog suda u Pazinu, </w:t>
      </w:r>
      <w:r w:rsidRPr="00F606CF">
        <w:t xml:space="preserve">prijave svoje tražbine na adresu stečajnog upravitelja </w:t>
      </w:r>
      <w:r w:rsidR="00887DAA" w:rsidRPr="00F606CF">
        <w:t>na propisanom obrascu</w:t>
      </w:r>
      <w:r w:rsidRPr="00F606CF">
        <w:t xml:space="preserve"> u dva pri</w:t>
      </w:r>
      <w:r w:rsidR="00C764D7" w:rsidRPr="00F606CF">
        <w:t>mjerka</w:t>
      </w:r>
      <w:r w:rsidR="00887DAA" w:rsidRPr="00F606CF">
        <w:t>, sa sadržajem</w:t>
      </w:r>
      <w:r w:rsidR="001A1476" w:rsidRPr="00F606CF">
        <w:t xml:space="preserve"> prijave</w:t>
      </w:r>
      <w:r w:rsidR="00887DAA" w:rsidRPr="00F606CF">
        <w:t xml:space="preserve"> i prilogom isprava</w:t>
      </w:r>
      <w:r w:rsidR="00C764D7" w:rsidRPr="00F606CF">
        <w:t xml:space="preserve"> </w:t>
      </w:r>
      <w:r w:rsidR="00EE7DC4" w:rsidRPr="00F606CF">
        <w:t>propisanim odredbom</w:t>
      </w:r>
      <w:r w:rsidR="00C764D7" w:rsidRPr="00F606CF">
        <w:t xml:space="preserve"> čl.</w:t>
      </w:r>
      <w:r w:rsidRPr="00F606CF">
        <w:t xml:space="preserve"> </w:t>
      </w:r>
      <w:r w:rsidR="00887DAA" w:rsidRPr="00F606CF">
        <w:t>257</w:t>
      </w:r>
      <w:r w:rsidRPr="00F606CF">
        <w:t>.</w:t>
      </w:r>
      <w:r w:rsidR="00887DAA" w:rsidRPr="00F606CF">
        <w:t xml:space="preserve"> st. 1. i 2.</w:t>
      </w:r>
      <w:r w:rsidRPr="00F606CF">
        <w:t xml:space="preserve"> Stečajnog zakona (Narodne novine br. </w:t>
      </w:r>
      <w:r w:rsidR="00774CCA" w:rsidRPr="00F606CF">
        <w:t>71/15</w:t>
      </w:r>
      <w:r w:rsidRPr="00F606CF">
        <w:t>, dalje: SZ).</w:t>
      </w:r>
      <w:r w:rsidR="00896573" w:rsidRPr="00F606CF">
        <w:t xml:space="preserve"> </w:t>
      </w:r>
      <w:r w:rsidRPr="00F606CF">
        <w:t xml:space="preserve">Prijavi treba priložiti dokaz o plaćanju pristojbe u visini od 2% prijavljene tražbine, ali ne više od 500,00 kn i to u korist Državnog proračuna </w:t>
      </w:r>
      <w:r w:rsidR="00EE7DC4" w:rsidRPr="00F606CF">
        <w:rPr>
          <w:bCs/>
        </w:rPr>
        <w:t>HR12 1001005 1863000160</w:t>
      </w:r>
      <w:r w:rsidRPr="00F606CF">
        <w:t xml:space="preserve"> poziv na broj 64 5045-48752-</w:t>
      </w:r>
      <w:r w:rsidR="00A94923" w:rsidRPr="00F606CF">
        <w:t>1032</w:t>
      </w:r>
      <w:r w:rsidRPr="00F606CF">
        <w:t xml:space="preserve">2015. Zaposlenici koji prijavljuju svoja potraživanja po osnovu rada ne moraju platiti pristojbu. </w:t>
      </w:r>
    </w:p>
    <w:p w:rsidRDefault="008C04AA" w:rsidP="008C04AA" w:rsidR="008C04AA" w:rsidRPr="00F606CF">
      <w:pPr>
        <w:jc w:val="both"/>
      </w:pPr>
    </w:p>
    <w:p w:rsidRDefault="008C04AA" w:rsidP="008C04AA" w:rsidR="008C04AA" w:rsidRPr="00F606CF">
      <w:pPr>
        <w:jc w:val="both"/>
      </w:pPr>
      <w:r w:rsidRPr="00F606CF">
        <w:tab/>
        <w:t>IV.</w:t>
      </w:r>
      <w:r w:rsidRPr="00F606CF">
        <w:tab/>
      </w:r>
      <w:r w:rsidR="00EE7DC4" w:rsidRPr="00F606CF">
        <w:t>Prijavu tražbine podnesenu nakon isteka roka za prijavljivanje sud će odbaciti rješenjem (čl. 257. st. 6. SZ-a).</w:t>
      </w:r>
    </w:p>
    <w:p w:rsidRDefault="008C04AA" w:rsidP="008C04AA" w:rsidR="008C04AA" w:rsidRPr="00F606CF">
      <w:pPr>
        <w:jc w:val="both"/>
      </w:pPr>
      <w:r w:rsidRPr="00F606CF">
        <w:tab/>
        <w:t xml:space="preserve">Samo prijave dostavljene na </w:t>
      </w:r>
      <w:r w:rsidR="00EE7DC4" w:rsidRPr="00F606CF">
        <w:t>način</w:t>
      </w:r>
      <w:r w:rsidRPr="00F606CF">
        <w:t xml:space="preserve"> koj</w:t>
      </w:r>
      <w:r w:rsidR="00EE7DC4" w:rsidRPr="00F606CF">
        <w:t>i je naveden</w:t>
      </w:r>
      <w:r w:rsidRPr="00F606CF">
        <w:t xml:space="preserve"> u točki I</w:t>
      </w:r>
      <w:r w:rsidR="00EE7DC4" w:rsidRPr="00F606CF">
        <w:t>I</w:t>
      </w:r>
      <w:r w:rsidRPr="00F606CF">
        <w:t xml:space="preserve">I. ovog rješenja smatraju se urednima i pravovremenima. </w:t>
      </w:r>
    </w:p>
    <w:p w:rsidRDefault="008C04AA" w:rsidP="008C04AA" w:rsidR="008C04AA" w:rsidRPr="00F606CF">
      <w:pPr>
        <w:jc w:val="both"/>
      </w:pPr>
      <w:r w:rsidRPr="00F606CF">
        <w:tab/>
      </w:r>
    </w:p>
    <w:p w:rsidRDefault="008C04AA" w:rsidP="008C04AA" w:rsidR="008C04AA" w:rsidRPr="00F606CF">
      <w:pPr>
        <w:jc w:val="both"/>
      </w:pPr>
      <w:r w:rsidRPr="00F606CF">
        <w:tab/>
        <w:t>V.</w:t>
      </w:r>
      <w:r w:rsidRPr="00F606CF">
        <w:tab/>
        <w:t>Razlučni i izlučni vjerovnici se pozivaju da u roku iz t. III. ovog rješenja obavijeste stečajnog upravitelja o svojim pravima</w:t>
      </w:r>
      <w:r w:rsidR="006E061C" w:rsidRPr="00F606CF">
        <w:t>, sukladno odredbi čl. 258</w:t>
      </w:r>
      <w:r w:rsidRPr="00F606CF">
        <w:t xml:space="preserve">. st. </w:t>
      </w:r>
      <w:r w:rsidR="006E061C" w:rsidRPr="00F606CF">
        <w:t>1</w:t>
      </w:r>
      <w:r w:rsidRPr="00F606CF">
        <w:t xml:space="preserve">. i </w:t>
      </w:r>
      <w:r w:rsidR="006E061C" w:rsidRPr="00F606CF">
        <w:t>2</w:t>
      </w:r>
      <w:r w:rsidRPr="00F606CF">
        <w:t xml:space="preserve">. SZ-a. </w:t>
      </w:r>
    </w:p>
    <w:p w:rsidRDefault="008C04AA" w:rsidP="008C04AA" w:rsidR="008C04AA" w:rsidRPr="00F606CF">
      <w:pPr>
        <w:jc w:val="both"/>
      </w:pPr>
      <w:r w:rsidRPr="00F606CF">
        <w:lastRenderedPageBreak/>
        <w:tab/>
      </w:r>
    </w:p>
    <w:p w:rsidRDefault="008C04AA" w:rsidP="008C04AA" w:rsidR="008C04AA" w:rsidRPr="00F606CF">
      <w:pPr>
        <w:jc w:val="both"/>
      </w:pPr>
      <w:r w:rsidRPr="00F606CF">
        <w:tab/>
        <w:t>VI.</w:t>
      </w:r>
      <w:r w:rsidRPr="00F606CF">
        <w:tab/>
        <w:t>Pozivaju se dužnikovi dužnici da svoje obveze</w:t>
      </w:r>
      <w:r w:rsidR="00A347DB" w:rsidRPr="00F606CF">
        <w:t xml:space="preserve"> bez odgode ispunjavaju stečajnom upravitelju za stečajnog dužnika</w:t>
      </w:r>
      <w:r w:rsidRPr="00F606CF">
        <w:t xml:space="preserve">. </w:t>
      </w:r>
    </w:p>
    <w:p w:rsidRDefault="008C04AA" w:rsidP="008C04AA" w:rsidR="008C04AA" w:rsidRPr="00F606CF">
      <w:pPr>
        <w:jc w:val="both"/>
      </w:pPr>
      <w:r w:rsidRPr="00F606CF">
        <w:tab/>
      </w:r>
    </w:p>
    <w:p w:rsidRDefault="008C04AA" w:rsidP="008C04AA" w:rsidR="000D7CB0" w:rsidRPr="00F606CF">
      <w:pPr>
        <w:jc w:val="both"/>
      </w:pPr>
      <w:r w:rsidRPr="00F606CF">
        <w:tab/>
        <w:t>VII.</w:t>
      </w:r>
      <w:r w:rsidRPr="00F606CF">
        <w:tab/>
        <w:t>Otvaranje stečajnog postupka upisati će se u sudski registar ovog suda</w:t>
      </w:r>
      <w:r w:rsidR="000D7CB0" w:rsidRPr="00F606CF">
        <w:t xml:space="preserve">. </w:t>
      </w:r>
      <w:r w:rsidRPr="00F606CF">
        <w:t xml:space="preserve"> </w:t>
      </w:r>
    </w:p>
    <w:p w:rsidRDefault="008C04AA" w:rsidP="008C04AA" w:rsidR="008C04AA" w:rsidRPr="00F606CF"/>
    <w:p w:rsidRDefault="008C04AA" w:rsidP="00A85502" w:rsidR="00A85502" w:rsidRPr="00F606CF">
      <w:r w:rsidRPr="00F606CF">
        <w:tab/>
      </w:r>
      <w:r w:rsidR="00A85502" w:rsidRPr="00F606CF">
        <w:t>VIII.</w:t>
      </w:r>
      <w:r w:rsidR="00A85502" w:rsidRPr="00F606CF">
        <w:tab/>
        <w:t xml:space="preserve">Ispitno ročište na kojem će se ispitivati prijavljene tražbine određuje se za dan </w:t>
      </w:r>
    </w:p>
    <w:p w:rsidRDefault="00A85502" w:rsidP="00A85502" w:rsidR="00A85502" w:rsidRPr="00F606CF"/>
    <w:p w:rsidRDefault="00A94923" w:rsidP="00A85502" w:rsidR="00A85502" w:rsidRPr="00F606CF">
      <w:pPr>
        <w:jc w:val="center"/>
      </w:pPr>
      <w:r w:rsidRPr="00F606CF">
        <w:t>26</w:t>
      </w:r>
      <w:r w:rsidR="00A85502" w:rsidRPr="00F606CF">
        <w:t xml:space="preserve">. </w:t>
      </w:r>
      <w:r w:rsidRPr="00F606CF">
        <w:t>srpnja</w:t>
      </w:r>
      <w:r w:rsidR="00A85502" w:rsidRPr="00F606CF">
        <w:t xml:space="preserve"> 2016. g. u </w:t>
      </w:r>
      <w:r w:rsidRPr="00F606CF">
        <w:t>12</w:t>
      </w:r>
      <w:r w:rsidR="00A85502" w:rsidRPr="00F606CF">
        <w:t>:</w:t>
      </w:r>
      <w:r w:rsidRPr="00F606CF">
        <w:t>0</w:t>
      </w:r>
      <w:r w:rsidR="00A85502" w:rsidRPr="00F606CF">
        <w:t>0 sati,</w:t>
      </w:r>
    </w:p>
    <w:p w:rsidRDefault="00A85502" w:rsidP="00A85502" w:rsidR="00A85502" w:rsidRPr="00F606CF">
      <w:pPr>
        <w:jc w:val="center"/>
      </w:pPr>
      <w:r w:rsidRPr="00F606CF">
        <w:t>sudnica broj 1,</w:t>
      </w:r>
    </w:p>
    <w:p w:rsidRDefault="00A85502" w:rsidP="00A85502" w:rsidR="00A85502" w:rsidRPr="00F606CF">
      <w:pPr>
        <w:jc w:val="center"/>
      </w:pPr>
      <w:r w:rsidRPr="00F606CF">
        <w:t>u Trgovačkom sudu u Pazinu,</w:t>
      </w:r>
    </w:p>
    <w:p w:rsidRDefault="00A85502" w:rsidP="00A85502" w:rsidR="00A85502" w:rsidRPr="00F606CF">
      <w:pPr>
        <w:jc w:val="center"/>
      </w:pPr>
      <w:r w:rsidRPr="00F606CF">
        <w:t>Dršćevka 1.</w:t>
      </w:r>
    </w:p>
    <w:p w:rsidRDefault="00A85502" w:rsidP="00A85502" w:rsidR="00A85502" w:rsidRPr="00F606CF"/>
    <w:p w:rsidRDefault="00A85502" w:rsidP="00A85502" w:rsidR="00A85502" w:rsidRPr="00F606CF">
      <w:r w:rsidRPr="00F606CF">
        <w:tab/>
        <w:t>IX.</w:t>
      </w:r>
      <w:r w:rsidRPr="00F606CF">
        <w:tab/>
        <w:t xml:space="preserve">Izvještajno ročište na kojem će se na temelju izvješća stečajnog upravitelja odlučivati o daljnjem tijeku stečajnog postupka određuje se za dan </w:t>
      </w:r>
    </w:p>
    <w:p w:rsidRDefault="00A85502" w:rsidP="00A85502" w:rsidR="00A85502" w:rsidRPr="00F606CF"/>
    <w:p w:rsidRDefault="00A94923" w:rsidP="00A85502" w:rsidR="00A85502" w:rsidRPr="00F606CF">
      <w:pPr>
        <w:jc w:val="center"/>
      </w:pPr>
      <w:r w:rsidRPr="00F606CF">
        <w:t>26</w:t>
      </w:r>
      <w:r w:rsidR="00A85502" w:rsidRPr="00F606CF">
        <w:t xml:space="preserve">. </w:t>
      </w:r>
      <w:r w:rsidRPr="00F606CF">
        <w:t>srpnja</w:t>
      </w:r>
      <w:r w:rsidR="00A85502" w:rsidRPr="00F606CF">
        <w:t xml:space="preserve"> 2016. g. u 1</w:t>
      </w:r>
      <w:r w:rsidRPr="00F606CF">
        <w:t>2</w:t>
      </w:r>
      <w:r w:rsidR="00A85502" w:rsidRPr="00F606CF">
        <w:t>:</w:t>
      </w:r>
      <w:r w:rsidRPr="00F606CF">
        <w:t>3</w:t>
      </w:r>
      <w:r w:rsidR="00A85502" w:rsidRPr="00F606CF">
        <w:t>0 sati,</w:t>
      </w:r>
    </w:p>
    <w:p w:rsidRDefault="00A85502" w:rsidP="00A85502" w:rsidR="00A85502" w:rsidRPr="00F606CF">
      <w:pPr>
        <w:jc w:val="center"/>
      </w:pPr>
      <w:r w:rsidRPr="00F606CF">
        <w:t>sudnica broj 1,</w:t>
      </w:r>
    </w:p>
    <w:p w:rsidRDefault="00A85502" w:rsidP="00A85502" w:rsidR="00A85502" w:rsidRPr="00F606CF">
      <w:pPr>
        <w:jc w:val="center"/>
      </w:pPr>
      <w:r w:rsidRPr="00F606CF">
        <w:t>u Trgovačkom sudu u Pazinu,</w:t>
      </w:r>
    </w:p>
    <w:p w:rsidRDefault="00A85502" w:rsidP="00A85502" w:rsidR="008C04AA" w:rsidRPr="00F606CF">
      <w:pPr>
        <w:jc w:val="center"/>
      </w:pPr>
      <w:r w:rsidRPr="00F606CF">
        <w:t>Dršćevka 1.</w:t>
      </w:r>
    </w:p>
    <w:p w:rsidRDefault="008C04AA" w:rsidP="00A94923" w:rsidR="004A2979" w:rsidRPr="00F606CF">
      <w:pPr>
        <w:jc w:val="both"/>
      </w:pPr>
      <w:r w:rsidRPr="00F606CF">
        <w:tab/>
      </w:r>
    </w:p>
    <w:p w:rsidRDefault="008C04AA" w:rsidP="008C04AA" w:rsidR="008C04AA" w:rsidRPr="00F606CF">
      <w:pPr>
        <w:jc w:val="center"/>
      </w:pPr>
      <w:r w:rsidRPr="00F606CF">
        <w:t>Obrazloženje</w:t>
      </w:r>
    </w:p>
    <w:p w:rsidRDefault="00664682" w:rsidP="008C04AA" w:rsidR="00664682" w:rsidRPr="00F606CF">
      <w:pPr>
        <w:jc w:val="both"/>
      </w:pPr>
    </w:p>
    <w:p w:rsidRDefault="00664682" w:rsidP="009F2249" w:rsidR="009F2249" w:rsidRPr="00F606CF">
      <w:pPr>
        <w:jc w:val="both"/>
      </w:pPr>
      <w:r w:rsidRPr="00F606CF">
        <w:tab/>
      </w:r>
      <w:r w:rsidR="009F2249" w:rsidRPr="00F606CF">
        <w:t xml:space="preserve">Prijedlog za otvaranje stečajnog postupka podnijeli su dužnikovi radnici radi namirenja svoje dospjele tražbine po osnovi rada, jer im dužnik nije isplatio tri uzastopne plaće koje radniku pripadaju prema ugovoru o radu (čl. 6. st. 2. Stečajnog zakona, Narodne novine 71/15, dalje: SZ), o čemu su, sukladno  čl. 6. st. 5. SZ-a, dostavili potvrdu Financijske agencije od 18. prosinca 2015. (list 63 spisa). </w:t>
      </w:r>
    </w:p>
    <w:p w:rsidRDefault="009F2249" w:rsidP="009F2249" w:rsidR="009F2249" w:rsidRPr="00F606CF">
      <w:pPr>
        <w:jc w:val="both"/>
      </w:pPr>
      <w:r w:rsidRPr="00F606CF">
        <w:tab/>
        <w:t>Nadalje, iz izvješća privremenog stečajnog upravitelja proizlazi da postoje razlozi za otvaranje stečajnog postupka jer je dužnik nesposoban za plaćanje budući da ima evidentirane neizvršene osnove za plaćanje u razdoblju dužem od 60 dana, odnosno račun je blokiran od 12. travnja 2015. Također dužnik je prezadužen jer je njegova imovina prema knjigovodstvenim podacima 5.465.365,75 kuna, a obveze iznose 6.878.768,20 kuna.</w:t>
      </w:r>
    </w:p>
    <w:p w:rsidRDefault="00153A82" w:rsidP="00B4030D" w:rsidR="00EB0698" w:rsidRPr="00F606CF">
      <w:pPr>
        <w:ind w:firstLine="720"/>
        <w:jc w:val="both"/>
      </w:pPr>
      <w:r w:rsidRPr="00F606CF">
        <w:t>S</w:t>
      </w:r>
      <w:r w:rsidR="009F2249" w:rsidRPr="00F606CF">
        <w:t xml:space="preserve"> obzirom na navedeno u</w:t>
      </w:r>
      <w:r w:rsidRPr="00F606CF">
        <w:t xml:space="preserve">tvrđeno </w:t>
      </w:r>
      <w:r w:rsidR="009F2249" w:rsidRPr="00F606CF">
        <w:t xml:space="preserve">je </w:t>
      </w:r>
      <w:r w:rsidRPr="00F606CF">
        <w:t>da postoj</w:t>
      </w:r>
      <w:r w:rsidR="009F2249" w:rsidRPr="00F606CF">
        <w:t>e</w:t>
      </w:r>
      <w:r w:rsidRPr="00F606CF">
        <w:t xml:space="preserve"> </w:t>
      </w:r>
      <w:r w:rsidR="009F2249" w:rsidRPr="00F606CF">
        <w:t xml:space="preserve">razlozi </w:t>
      </w:r>
      <w:r w:rsidRPr="00F606CF">
        <w:t>za otvaranje stečajnog postupka nad dužnikom</w:t>
      </w:r>
      <w:r w:rsidR="009F2249" w:rsidRPr="00F606CF">
        <w:t xml:space="preserve">, i to </w:t>
      </w:r>
      <w:r w:rsidRPr="00F606CF">
        <w:t xml:space="preserve">nesposobnost za plaćanje </w:t>
      </w:r>
      <w:r w:rsidR="009F2249" w:rsidRPr="00F606CF">
        <w:t>(</w:t>
      </w:r>
      <w:r w:rsidR="00B4030D" w:rsidRPr="00F606CF">
        <w:t>čl. 6. SZ-a</w:t>
      </w:r>
      <w:r w:rsidR="009F2249" w:rsidRPr="00F606CF">
        <w:t>) i prezaduženost (čl. 7. SZ-a)</w:t>
      </w:r>
      <w:r w:rsidR="002668F5" w:rsidRPr="00F606CF">
        <w:t>.</w:t>
      </w:r>
    </w:p>
    <w:p w:rsidRDefault="008C04AA" w:rsidP="008C04AA" w:rsidR="008C04AA" w:rsidRPr="00F606CF">
      <w:pPr>
        <w:jc w:val="both"/>
      </w:pPr>
      <w:r w:rsidRPr="00F606CF">
        <w:tab/>
        <w:t>S</w:t>
      </w:r>
      <w:r w:rsidR="009F2249" w:rsidRPr="00F606CF">
        <w:t>toga je</w:t>
      </w:r>
      <w:r w:rsidR="00033221" w:rsidRPr="00F606CF">
        <w:t xml:space="preserve">, </w:t>
      </w:r>
      <w:r w:rsidR="009F2249" w:rsidRPr="00F606CF">
        <w:t>na temelju odredbi</w:t>
      </w:r>
      <w:r w:rsidRPr="00F606CF">
        <w:t xml:space="preserve"> čl. </w:t>
      </w:r>
      <w:r w:rsidR="00033221" w:rsidRPr="00F606CF">
        <w:t>129. i 130.</w:t>
      </w:r>
      <w:r w:rsidRPr="00F606CF">
        <w:t xml:space="preserve"> SZ-a</w:t>
      </w:r>
      <w:r w:rsidR="009F2249" w:rsidRPr="00F606CF">
        <w:t xml:space="preserve">, </w:t>
      </w:r>
      <w:r w:rsidRPr="00F606CF">
        <w:t xml:space="preserve">odlučeno kao u izreci ovog rješenja. </w:t>
      </w:r>
    </w:p>
    <w:p w:rsidRDefault="008C04AA" w:rsidP="008C04AA" w:rsidR="008C04AA" w:rsidRPr="00F606CF">
      <w:pPr>
        <w:jc w:val="both"/>
      </w:pPr>
    </w:p>
    <w:p w:rsidRDefault="008C04AA" w:rsidP="008C04AA" w:rsidR="008C04AA" w:rsidRPr="00F606CF">
      <w:pPr>
        <w:jc w:val="center"/>
      </w:pPr>
      <w:r w:rsidRPr="00F606CF">
        <w:t xml:space="preserve">U Pazinu, </w:t>
      </w:r>
      <w:r w:rsidR="009F2249" w:rsidRPr="00F606CF">
        <w:t>20</w:t>
      </w:r>
      <w:r w:rsidR="00887DAA" w:rsidRPr="00F606CF">
        <w:t xml:space="preserve">. </w:t>
      </w:r>
      <w:r w:rsidR="009F2249" w:rsidRPr="00F606CF">
        <w:t>travnja</w:t>
      </w:r>
      <w:r w:rsidR="00153A82" w:rsidRPr="00F606CF">
        <w:t xml:space="preserve"> 2016</w:t>
      </w:r>
      <w:r w:rsidRPr="00F606CF">
        <w:t>.</w:t>
      </w:r>
    </w:p>
    <w:p w:rsidRDefault="001E75F6" w:rsidP="008C04AA" w:rsidR="001E75F6" w:rsidRPr="00F606CF">
      <w:pPr>
        <w:jc w:val="center"/>
      </w:pPr>
    </w:p>
    <w:p w:rsidRDefault="008C04AA" w:rsidP="008C04AA" w:rsidR="008C04AA" w:rsidRPr="00F606CF">
      <w:pPr>
        <w:jc w:val="both"/>
      </w:pPr>
      <w:r w:rsidRPr="00F606CF">
        <w:tab/>
      </w:r>
      <w:r w:rsidRPr="00F606CF">
        <w:tab/>
      </w:r>
      <w:r w:rsidRPr="00F606CF">
        <w:tab/>
      </w:r>
      <w:r w:rsidRPr="00F606CF">
        <w:tab/>
      </w:r>
      <w:r w:rsidRPr="00F606CF">
        <w:tab/>
      </w:r>
      <w:r w:rsidRPr="00F606CF">
        <w:tab/>
      </w:r>
      <w:r w:rsidRPr="00F606CF">
        <w:tab/>
      </w:r>
      <w:r w:rsidRPr="00F606CF">
        <w:tab/>
      </w:r>
      <w:r w:rsidRPr="00F606CF">
        <w:tab/>
        <w:t xml:space="preserve">       Stečajni sudac</w:t>
      </w:r>
    </w:p>
    <w:p w:rsidRDefault="008C04AA" w:rsidP="008C04AA" w:rsidR="00153A82" w:rsidRPr="00F606CF">
      <w:pPr>
        <w:jc w:val="both"/>
      </w:pPr>
      <w:r w:rsidRPr="00F606CF">
        <w:tab/>
      </w:r>
      <w:r w:rsidRPr="00F606CF">
        <w:tab/>
      </w:r>
      <w:r w:rsidRPr="00F606CF">
        <w:tab/>
      </w:r>
      <w:r w:rsidRPr="00F606CF">
        <w:tab/>
      </w:r>
      <w:r w:rsidRPr="00F606CF">
        <w:tab/>
      </w:r>
      <w:r w:rsidRPr="00F606CF">
        <w:tab/>
      </w:r>
      <w:r w:rsidRPr="00F606CF">
        <w:tab/>
      </w:r>
      <w:r w:rsidRPr="00F606CF">
        <w:tab/>
        <w:t xml:space="preserve">        </w:t>
      </w:r>
    </w:p>
    <w:p w:rsidRDefault="00153A82" w:rsidP="008C04AA" w:rsidR="008C04AA" w:rsidRPr="00F606CF">
      <w:pPr>
        <w:jc w:val="both"/>
      </w:pPr>
      <w:r w:rsidRPr="00F606CF">
        <w:tab/>
      </w:r>
      <w:r w:rsidRPr="00F606CF">
        <w:tab/>
      </w:r>
      <w:r w:rsidRPr="00F606CF">
        <w:tab/>
      </w:r>
      <w:r w:rsidRPr="00F606CF">
        <w:tab/>
      </w:r>
      <w:r w:rsidRPr="00F606CF">
        <w:tab/>
      </w:r>
      <w:r w:rsidRPr="00F606CF">
        <w:tab/>
      </w:r>
      <w:r w:rsidRPr="00F606CF">
        <w:tab/>
      </w:r>
      <w:r w:rsidRPr="00F606CF">
        <w:tab/>
      </w:r>
      <w:r w:rsidRPr="00F606CF">
        <w:tab/>
        <w:t xml:space="preserve">          Ivan Dujić</w:t>
      </w:r>
      <w:r w:rsidR="008C04AA" w:rsidRPr="00F606CF">
        <w:t xml:space="preserve"> </w:t>
      </w:r>
    </w:p>
    <w:p w:rsidRDefault="008C04AA" w:rsidP="008C04AA" w:rsidR="008C04AA" w:rsidRPr="00F606CF">
      <w:pPr>
        <w:jc w:val="both"/>
      </w:pPr>
    </w:p>
    <w:p w:rsidRDefault="00EA1907" w:rsidP="008C04AA" w:rsidR="00EA1907" w:rsidRPr="00F606CF"/>
    <w:p w:rsidRDefault="00EA1907" w:rsidP="008C04AA" w:rsidR="00EA1907" w:rsidRPr="00F606CF"/>
    <w:p w:rsidRDefault="00EA1907" w:rsidP="008C04AA" w:rsidR="00EA1907" w:rsidRPr="00F606CF"/>
    <w:p w:rsidRDefault="008C04AA" w:rsidP="008C04AA" w:rsidR="008C04AA" w:rsidRPr="00F606CF">
      <w:r w:rsidRPr="00F606CF">
        <w:t xml:space="preserve">UPUTA O PRAVNOM LIJEKU: </w:t>
      </w:r>
    </w:p>
    <w:p w:rsidRDefault="008C04AA" w:rsidP="00EA1907" w:rsidR="008C04AA" w:rsidRPr="00F606CF">
      <w:pPr>
        <w:jc w:val="both"/>
      </w:pPr>
      <w:r w:rsidRPr="00F606CF">
        <w:t xml:space="preserve">Protiv rješenja o otvaranju stečajnog postupka žalbu može podnijeti osoba </w:t>
      </w:r>
      <w:r w:rsidR="00033221" w:rsidRPr="00F606CF">
        <w:t xml:space="preserve">ovlaštena za zastupanje </w:t>
      </w:r>
      <w:r w:rsidRPr="00F606CF">
        <w:t xml:space="preserve">dužnika </w:t>
      </w:r>
      <w:r w:rsidR="00033221" w:rsidRPr="00F606CF">
        <w:t>po zakonu</w:t>
      </w:r>
      <w:r w:rsidRPr="00F606CF">
        <w:t xml:space="preserve"> do dana nastupanja pravnih posljedica otvaranja stečajnog postupka (čl.</w:t>
      </w:r>
      <w:r w:rsidR="00033221" w:rsidRPr="00F606CF">
        <w:t>128</w:t>
      </w:r>
      <w:r w:rsidRPr="00F606CF">
        <w:t>.</w:t>
      </w:r>
      <w:r w:rsidR="00FB30C7" w:rsidRPr="00F606CF">
        <w:t xml:space="preserve"> </w:t>
      </w:r>
      <w:r w:rsidRPr="00F606CF">
        <w:t>st.</w:t>
      </w:r>
      <w:r w:rsidR="00FB30C7" w:rsidRPr="00F606CF">
        <w:t xml:space="preserve"> </w:t>
      </w:r>
      <w:r w:rsidR="00033221" w:rsidRPr="00F606CF">
        <w:t>8</w:t>
      </w:r>
      <w:r w:rsidRPr="00F606CF">
        <w:t>.</w:t>
      </w:r>
      <w:r w:rsidR="00FB30C7" w:rsidRPr="00F606CF">
        <w:t xml:space="preserve"> </w:t>
      </w:r>
      <w:r w:rsidRPr="00F606CF">
        <w:t xml:space="preserve">SZ). Žalba se podnosi ovom sudu u dva primjerka u roku od 8 dana od dana dostave, a </w:t>
      </w:r>
      <w:r w:rsidR="00EA1907" w:rsidRPr="00F606CF">
        <w:t>dostava se smatra obavljenom istekom osmoga dana od dana objave pismena na mrežnoj stranici e-Oglasna ploča sudova (čl. 12. SZ-a). O</w:t>
      </w:r>
      <w:r w:rsidRPr="00F606CF">
        <w:t xml:space="preserve"> žalbi odlučuje Visoki trgovački sud Republike Hrvatske. </w:t>
      </w:r>
    </w:p>
    <w:p w:rsidRDefault="008C04AA" w:rsidP="008C04AA" w:rsidR="008C04AA" w:rsidRPr="00F606CF">
      <w:pPr>
        <w:jc w:val="both"/>
      </w:pPr>
    </w:p>
    <w:p w:rsidRDefault="008C04AA" w:rsidP="008C04AA" w:rsidR="008C04AA" w:rsidRPr="00F606CF">
      <w:pPr>
        <w:jc w:val="both"/>
      </w:pPr>
      <w:r w:rsidRPr="00F606CF">
        <w:t>DNA:</w:t>
      </w:r>
    </w:p>
    <w:p w:rsidRDefault="00945BC8" w:rsidP="00945BC8" w:rsidR="00945BC8" w:rsidRPr="00F606CF">
      <w:pPr>
        <w:jc w:val="both"/>
      </w:pPr>
      <w:r w:rsidRPr="00F606CF">
        <w:t xml:space="preserve">- e-oglasna ploča (8 dana), objaviti </w:t>
      </w:r>
      <w:r w:rsidR="00FB30C7" w:rsidRPr="00F606CF">
        <w:t>20</w:t>
      </w:r>
      <w:r w:rsidRPr="00F606CF">
        <w:t xml:space="preserve">. </w:t>
      </w:r>
      <w:r w:rsidR="00FB30C7" w:rsidRPr="00F606CF">
        <w:t>travnja</w:t>
      </w:r>
      <w:r w:rsidRPr="00F606CF">
        <w:t xml:space="preserve"> 2016.</w:t>
      </w:r>
      <w:r w:rsidR="00FB30C7" w:rsidRPr="00F606CF">
        <w:t xml:space="preserve"> u 15,00 sati</w:t>
      </w:r>
    </w:p>
    <w:p w:rsidRDefault="00FB30C7" w:rsidP="002B1A3F" w:rsidR="002B1A3F" w:rsidRPr="00F606CF">
      <w:pPr>
        <w:jc w:val="both"/>
      </w:pPr>
      <w:r w:rsidRPr="00F606CF">
        <w:t>- predlagateljima po pun.</w:t>
      </w:r>
    </w:p>
    <w:p w:rsidRDefault="002B1A3F" w:rsidP="008C04AA" w:rsidR="002B1A3F" w:rsidRPr="00F606CF">
      <w:pPr>
        <w:jc w:val="both"/>
      </w:pPr>
      <w:r w:rsidRPr="00F606CF">
        <w:t xml:space="preserve">- dužniku </w:t>
      </w:r>
    </w:p>
    <w:p w:rsidRDefault="00FB30C7" w:rsidP="00FB30C7" w:rsidR="00FB30C7" w:rsidRPr="00F606CF">
      <w:pPr>
        <w:jc w:val="both"/>
      </w:pPr>
      <w:r w:rsidRPr="00F606CF">
        <w:t>- stečajni upravitelj Štefan Rola iz Zagreba, Ulica Franje Pokornya 6</w:t>
      </w:r>
    </w:p>
    <w:p w:rsidRDefault="00FB30C7" w:rsidP="00FB30C7" w:rsidR="00FB30C7" w:rsidRPr="00F606CF">
      <w:pPr>
        <w:jc w:val="both"/>
      </w:pPr>
      <w:r w:rsidRPr="00F606CF">
        <w:t>- FINA – Pula</w:t>
      </w:r>
    </w:p>
    <w:p w:rsidRDefault="00945BC8" w:rsidP="008C04AA" w:rsidR="002B1A3F" w:rsidRPr="00F606CF">
      <w:pPr>
        <w:jc w:val="both"/>
      </w:pPr>
      <w:r w:rsidRPr="00F606CF">
        <w:t xml:space="preserve">- </w:t>
      </w:r>
      <w:r w:rsidR="002B1A3F" w:rsidRPr="00F606CF">
        <w:t>Porezna uprava, Ispostava P</w:t>
      </w:r>
      <w:r w:rsidR="00FB30C7" w:rsidRPr="00F606CF">
        <w:t>oreč</w:t>
      </w:r>
    </w:p>
    <w:p w:rsidRDefault="008C04AA" w:rsidP="008C04AA" w:rsidR="008C04AA" w:rsidRPr="00F606CF">
      <w:pPr>
        <w:jc w:val="both"/>
      </w:pPr>
      <w:r w:rsidRPr="00F606CF">
        <w:softHyphen/>
        <w:t>- sudski registar ovoga suda</w:t>
      </w:r>
    </w:p>
    <w:p w:rsidRDefault="00945BC8" w:rsidR="00945BC8" w:rsidRPr="00F606CF">
      <w:pPr>
        <w:jc w:val="both"/>
      </w:pPr>
    </w:p>
    <w:sectPr w:rsidSect="00F606CF" w:rsidR="00945BC8" w:rsidRPr="00F606CF">
      <w:headerReference w:type="even" r:id="rId9"/>
      <w:headerReference w:type="default" r:id="rId10"/>
      <w:headerReference w:type="first" r:id="rId11"/>
      <w:pgSz w:h="16838" w:w="11906"/>
      <w:pgMar w:gutter="0" w:footer="709" w:header="709" w:left="1418" w:bottom="1701"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16D0" w:rsidP="008C04AA" w:rsidR="006B16D0">
      <w:r>
        <w:separator/>
      </w:r>
    </w:p>
  </w:endnote>
  <w:endnote w:id="0" w:type="continuationSeparator">
    <w:p w:rsidRDefault="006B16D0" w:rsidP="008C04AA" w:rsidR="006B16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16D0" w:rsidP="008C04AA" w:rsidR="006B16D0">
      <w:r>
        <w:separator/>
      </w:r>
    </w:p>
  </w:footnote>
  <w:footnote w:id="0" w:type="continuationSeparator">
    <w:p w:rsidRDefault="006B16D0" w:rsidP="008C04AA" w:rsidR="006B16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3499"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3499">
      <w:rPr>
        <w:rStyle w:val="Brojstranice"/>
        <w:noProof/>
      </w:rPr>
      <w:t>3</w:t>
    </w:r>
    <w:r>
      <w:rPr>
        <w:rStyle w:val="Brojstranice"/>
      </w:rPr>
      <w:fldChar w:fldCharType="end"/>
    </w:r>
  </w:p>
  <w:p w:rsidRDefault="00BC6E78" w:rsidP="00DD3FB1" w:rsidR="008A4163" w:rsidRPr="003333BD">
    <w:pPr>
      <w:pStyle w:val="Zaglavlje"/>
    </w:pPr>
    <w:r>
      <w:tab/>
    </w:r>
    <w:r>
      <w:tab/>
    </w:r>
    <w:r w:rsidR="00EA3806" w:rsidRPr="00EA3806">
      <w:t xml:space="preserve">      Posl.br.: 10 St-1032/15-20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Posl.br.: </w:t>
    </w:r>
    <w:r w:rsidR="008D67D3">
      <w:t>10</w:t>
    </w:r>
    <w:r w:rsidR="008D67D3" w:rsidRPr="008D67D3">
      <w:t xml:space="preserve"> St-</w:t>
    </w:r>
    <w:r w:rsidR="00EA3806">
      <w:t>1032/15-20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77749"/>
    <w:rsid w:val="000D7CB0"/>
    <w:rsid w:val="00153A82"/>
    <w:rsid w:val="001A1476"/>
    <w:rsid w:val="001E75F6"/>
    <w:rsid w:val="00220C40"/>
    <w:rsid w:val="002668F5"/>
    <w:rsid w:val="002B1A3F"/>
    <w:rsid w:val="002D0ACD"/>
    <w:rsid w:val="00321E37"/>
    <w:rsid w:val="0035048B"/>
    <w:rsid w:val="003A214E"/>
    <w:rsid w:val="004336B9"/>
    <w:rsid w:val="00443C91"/>
    <w:rsid w:val="00486F3D"/>
    <w:rsid w:val="004A2979"/>
    <w:rsid w:val="005328DE"/>
    <w:rsid w:val="00554328"/>
    <w:rsid w:val="005B6B0F"/>
    <w:rsid w:val="005C7566"/>
    <w:rsid w:val="005E4638"/>
    <w:rsid w:val="005F57AE"/>
    <w:rsid w:val="00664682"/>
    <w:rsid w:val="00692004"/>
    <w:rsid w:val="006B16D0"/>
    <w:rsid w:val="006E061C"/>
    <w:rsid w:val="0073321E"/>
    <w:rsid w:val="00774CCA"/>
    <w:rsid w:val="00887DAA"/>
    <w:rsid w:val="00896573"/>
    <w:rsid w:val="008C04AA"/>
    <w:rsid w:val="008D67D3"/>
    <w:rsid w:val="00945BC8"/>
    <w:rsid w:val="00985388"/>
    <w:rsid w:val="009900B8"/>
    <w:rsid w:val="009F2249"/>
    <w:rsid w:val="00A347DB"/>
    <w:rsid w:val="00A36529"/>
    <w:rsid w:val="00A85502"/>
    <w:rsid w:val="00A94923"/>
    <w:rsid w:val="00AC7800"/>
    <w:rsid w:val="00AF2FA5"/>
    <w:rsid w:val="00B4030D"/>
    <w:rsid w:val="00B90BC5"/>
    <w:rsid w:val="00BC6E78"/>
    <w:rsid w:val="00C764D7"/>
    <w:rsid w:val="00CA16DB"/>
    <w:rsid w:val="00CD29E7"/>
    <w:rsid w:val="00CE38D4"/>
    <w:rsid w:val="00D25E6F"/>
    <w:rsid w:val="00D25F40"/>
    <w:rsid w:val="00D93499"/>
    <w:rsid w:val="00DE0F0E"/>
    <w:rsid w:val="00E60ABE"/>
    <w:rsid w:val="00EA1907"/>
    <w:rsid w:val="00EA3806"/>
    <w:rsid w:val="00EB0698"/>
    <w:rsid w:val="00EE7DC4"/>
    <w:rsid w:val="00F07B51"/>
    <w:rsid w:val="00F606CF"/>
    <w:rsid w:val="00F73C78"/>
    <w:rsid w:val="00FB30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93499"/>
    <w:rPr>
      <w:color w:val="808080"/>
      <w:bdr w:space="0" w:sz="0" w:color="auto" w:val="none"/>
      <w:shd w:fill="auto" w:color="auto" w:val="clear"/>
    </w:rPr>
  </w:style>
  <w:style w:customStyle="true" w:styleId="eSPISCCParagraphDefaultFont" w:type="character">
    <w:name w:val="eSPIS_CC_Paragraph Default Font"/>
    <w:basedOn w:val="Zadanifontodlomka"/>
    <w:rsid w:val="00D934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93499"/>
    <w:rPr>
      <w:b/>
      <w:bdr w:space="0" w:sz="0" w:color="auto" w:val="none"/>
      <w:shd w:fill="FFFFCC" w:color="auto" w:val="clear"/>
      <w:lang w:val="hr-HR"/>
    </w:rPr>
  </w:style>
  <w:style w:customStyle="true" w:styleId="PozadinaSvijetloCrvena" w:type="character">
    <w:name w:val="Pozadina_SvijetloCrvena"/>
    <w:basedOn w:val="eSPISCCParagraphDefaultFont"/>
    <w:rsid w:val="00D9349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9349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93499"/>
    <w:rPr>
      <w:color w:val="808080"/>
      <w:bdr w:color="auto" w:space="0" w:sz="0" w:val="none"/>
      <w:shd w:color="auto" w:fill="auto" w:val="clear"/>
    </w:rPr>
  </w:style>
  <w:style w:customStyle="1" w:styleId="eSPISCCParagraphDefaultFont" w:type="character">
    <w:name w:val="eSPIS_CC_Paragraph Default Font"/>
    <w:basedOn w:val="Zadanifontodlomka"/>
    <w:rsid w:val="00D934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93499"/>
    <w:rPr>
      <w:b/>
      <w:bdr w:color="auto" w:space="0" w:sz="0" w:val="none"/>
      <w:shd w:color="auto" w:fill="FFFFCC" w:val="clear"/>
      <w:lang w:val="hr-HR"/>
    </w:rPr>
  </w:style>
  <w:style w:customStyle="1" w:styleId="PozadinaSvijetloCrvena" w:type="character">
    <w:name w:val="Pozadina_SvijetloCrvena"/>
    <w:basedOn w:val="eSPISCCParagraphDefaultFont"/>
    <w:rsid w:val="00D9349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9349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1032</izvorni_sadrzaj>
    <derivirana_varijabla naziv="DomainObject.Predmet.Broj_1">1032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St-1032/2015</izvorni_sadrzaj>
    <derivirana_varijabla naziv="DomainObject.Predmet.OznakaBroj_1">St-1032/2015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Visoka škola s p.j. Višnjan</izvorni_sadrzaj>
    <derivirana_varijabla naziv="DomainObject.Predmet.ProtustrankaFormated_1">  Visoka škola s p.j. Višnjan</derivirana_varijabla>
  </DomainObject.Predmet.ProtustrankaFormated>
  <DomainObject.Predmet.ProtustrankaFormatedOIB>
    <izvorni_sadrzaj>  Visoka škola s p.j. Višnjan, OIB 52996661762</izvorni_sadrzaj>
    <derivirana_varijabla naziv="DomainObject.Predmet.ProtustrankaFormatedOIB_1">  Visoka škola s p.j. Višnjan, OIB 52996661762</derivirana_varijabla>
  </DomainObject.Predmet.ProtustrankaFormatedOIB>
  <DomainObject.Predmet.ProtustrankaFormatedWithAdress>
    <izvorni_sadrzaj> Visoka škola s p.j. Višnjan, Istarska 23, 52463 Višnjan</izvorni_sadrzaj>
    <derivirana_varijabla naziv="DomainObject.Predmet.ProtustrankaFormatedWithAdress_1"> Visoka škola s p.j. Višnjan, Istarska 23, 52463 Višnjan</derivirana_varijabla>
  </DomainObject.Predmet.ProtustrankaFormatedWithAdress>
  <DomainObject.Predmet.ProtustrankaFormatedWithAdressOIB>
    <izvorni_sadrzaj> Visoka škola s p.j. Višnjan, OIB 52996661762, Istarska 23, 52463 Višnjan</izvorni_sadrzaj>
    <derivirana_varijabla naziv="DomainObject.Predmet.ProtustrankaFormatedWithAdressOIB_1"> Visoka škola s p.j. Višnjan, OIB 52996661762, Istarska 23, 52463 Višnjan</derivirana_varijabla>
  </DomainObject.Predmet.ProtustrankaFormatedWithAdressOIB>
  <DomainObject.Predmet.ProtustrankaWithAdress>
    <izvorni_sadrzaj>Visoka škola s p.j. Višnjan Istarska 23, 52463 Višnjan</izvorni_sadrzaj>
    <derivirana_varijabla naziv="DomainObject.Predmet.ProtustrankaWithAdress_1">Visoka škola s p.j. Višnjan Istarska 23, 52463 Višnjan</derivirana_varijabla>
  </DomainObject.Predmet.ProtustrankaWithAdress>
  <DomainObject.Predmet.ProtustrankaWithAdressOIB>
    <izvorni_sadrzaj>Visoka škola s p.j. Višnjan, OIB 52996661762, Istarska 23, 52463 Višnjan</izvorni_sadrzaj>
    <derivirana_varijabla naziv="DomainObject.Predmet.ProtustrankaWithAdressOIB_1">Visoka škola s p.j. Višnjan, OIB 52996661762, Istarska 23, 52463 Višnjan</derivirana_varijabla>
  </DomainObject.Predmet.ProtustrankaWithAdressOIB>
  <DomainObject.Predmet.ProtustrankaNazivFormated>
    <izvorni_sadrzaj>Visoka škola s p.j. Višnjan</izvorni_sadrzaj>
    <derivirana_varijabla naziv="DomainObject.Predmet.ProtustrankaNazivFormated_1">Visoka škola s p.j. Višnjan</derivirana_varijabla>
  </DomainObject.Predmet.ProtustrankaNazivFormated>
  <DomainObject.Predmet.ProtustrankaNazivFormatedOIB>
    <izvorni_sadrzaj>Visoka škola s p.j. Višnjan, OIB 52996661762</izvorni_sadrzaj>
    <derivirana_varijabla naziv="DomainObject.Predmet.ProtustrankaNazivFormatedOIB_1">Visoka škola s p.j. Višnjan, OIB 52996661762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izvorni_sadrzaj>
    <derivirana_varijabla naziv="DomainObject.Predmet.StrankaFormated_1">  Desanka Đulabić, Poreč zastupanog po punomoćniku Odvjetničko društvo RUŽDJAK I PARTNERI j.t.d; Zoran Jeremić, Poreč zastupanog po punomoćniku Odvjetničko društvo RUŽDJAK I PARTNERI j.t.d; Ivana Juraković, Poreč zastupanog po punomoćniku Odvjetničko društvo RUŽDJAK I PARTNERI j.t.d; Linda Juraković, Poreč zastupanog po punomoćniku Odvjetničko društvo RUŽDJAK I PARTNERI j.t.d; Daniela Kosinožić, Nova Vas zastupanog po punomoćniku Odvjetničko društvo RUŽDJAK I PARTNERI j.t.d; Barbara Stepčić Radolović, Pula zastupanog po punomoćniku Odvjetničko društvo RUŽDJAK I PARTNERI j.t.d; Branka Šaškin, Poreč zastupanog po punomoćniku Odvjetničko društvo RUŽDJAK I PARTNERI j.t.d; Nikolina Šergo Chiavalon, Vodnjan zastupanog po punomoćniku Odvjetničko društvo RUŽDJAK I PARTNERI j.t.d; Tamara Štembal, Zagreb zastupanog po punomoćniku Odvjetničko društvo RUŽDJAK I PARTNERI j.t.d; Damir Štokovac, Višnjan zastupanog po punomoćniku Odvjetničko društvo RUŽDJAK I PARTNERI j.t.d; Iva Vidoš, Rovij zastupanog po punomoćniku Odvjetničko društvo RUŽDJAK I PARTNERI j.t.d</derivirana_varijabla>
  </DomainObject.Predmet.StrankaFormated>
  <DomainObject.Predmet.StrankaFormatedOIB>
    <izvorni_sadrzaj>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izvorni_sadrzaj>
    <derivirana_varijabla naziv="DomainObject.Predmet.StrankaFormatedOIB_1">  Desanka Đulabić, Poreč, OIB 58770583461 zastupanog po punomoćniku Odvjetničko društvo RUŽDJAK I PARTNERI j.t.d; Zoran Jeremić, Poreč, OIB 56992588190 zastupanog po punomoćniku Odvjetničko društvo RUŽDJAK I PARTNERI j.t.d; Ivana Juraković, Poreč, OIB 85372796951 zastupanog po punomoćniku Odvjetničko društvo RUŽDJAK I PARTNERI j.t.d; Linda Juraković, Poreč, OIB 60959074575 zastupanog po punomoćniku Odvjetničko društvo RUŽDJAK I PARTNERI j.t.d; Daniela Kosinožić, Nova Vas, OIB 97963250236 zastupanog po punomoćniku Odvjetničko društvo RUŽDJAK I PARTNERI j.t.d; Barbara Stepčić Radolović, Pula, OIB 04497510668 zastupanog po punomoćniku Odvjetničko društvo RUŽDJAK I PARTNERI j.t.d; Branka Šaškin, Poreč, OIB 23169559393 zastupanog po punomoćniku Odvjetničko društvo RUŽDJAK I PARTNERI j.t.d; Nikolina Šergo Chiavalon, Vodnjan, OIB 70706284642 zastupanog po punomoćniku Odvjetničko društvo RUŽDJAK I PARTNERI j.t.d; Tamara Štembal, Zagreb, OIB 93914704856 zastupanog po punomoćniku Odvjetničko društvo RUŽDJAK I PARTNERI j.t.d; Damir Štokovac, Višnjan, OIB 03611157480 zastupanog po punomoćniku Odvjetničko društvo RUŽDJAK I PARTNERI j.t.d; Iva Vidoš, Rovij, OIB 20422263705 zastupanog po punomoćniku Odvjetničko društvo RUŽDJAK I PARTNERI j.t.d</derivirana_varijabla>
  </DomainObject.Predmet.StrankaFormatedOIB>
  <DomainObject.Predmet.StrankaFormatedWithAdress>
    <izvorni_sadrzaj>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izvorni_sadrzaj>
    <derivirana_varijabla naziv="DomainObject.Predmet.StrankaFormatedWithAdress_1"> Desanka Đulabić, Poreč, Pazinska 21, 52440 Poreč zastupanog po punomoćniku Odvjetničko društvo RUŽDJAK I PARTNERI j.t.d; Zoran Jeremić, Poreč, Levarija 2g, 52446 Nova Vas zastupanog po punomoćniku Odvjetničko društvo RUŽDJAK I PARTNERI j.t.d; Ivana Juraković, Poreč, Vrsarska 1a, 52440 Poreč zastupanog po punomoćniku Odvjetničko društvo RUŽDJAK I PARTNERI j.t.d; Linda Juraković, Poreč, Bruna Valentija 109, 52440 Poreč zastupanog po punomoćniku Odvjetničko društvo RUŽDJAK I PARTNERI j.t.d; Daniela Kosinožić, Nova Vas, Bladani 5, 52446 Nova Vas zastupanog po punomoćniku Odvjetničko društvo RUŽDJAK I PARTNERI j.t.d; Barbara Stepčić Radolović, Pula, Banovčeva 2, 52100 Pula zastupanog po punomoćniku Odvjetničko društvo RUŽDJAK I PARTNERI j.t.d; Branka Šaškin, Poreč, Alde Negrija 4, 52440 Poreč zastupanog po punomoćniku Odvjetničko društvo RUŽDJAK I PARTNERI j.t.d; Nikolina Šergo Chiavalon, Vodnjan, Vladimir Nazor 16, 52100 Vodnjan zastupanog po punomoćniku Odvjetničko društvo RUŽDJAK I PARTNERI j.t.d; Tamara Štembal, Zagreb, I.crikvenička Ulica 37, 10000 Zagreb zastupanog po punomoćniku Odvjetničko društvo RUŽDJAK I PARTNERI j.t.d; Damir Štokovac, Višnjan, Barići 12, 52463 Barići zastupanog po punomoćniku Odvjetničko društvo RUŽDJAK I PARTNERI j.t.d; Iva Vidoš, Rovij, E.de Amicisa 15, 52210 Rovinj zastupanog po punomoćniku Odvjetničko društvo RUŽDJAK I PARTNERI j.t.d</derivirana_varijabla>
  </DomainObject.Predmet.StrankaFormatedWithAdress>
  <DomainObject.Predmet.StrankaFormatedWithAdressOIB>
    <izvorni_sadrzaj>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izvorni_sadrzaj>
    <derivirana_varijabla naziv="DomainObject.Predmet.StrankaFormatedWithAdressOIB_1"> Desanka Đulabić, Poreč, OIB 58770583461, Pazinska 21, 52440 Poreč zastupanog po punomoćniku Odvjetničko društvo RUŽDJAK I PARTNERI j.t.d; Zoran Jeremić, Poreč, OIB 56992588190, Levarija 2g, 52446 Nova Vas zastupanog po punomoćniku Odvjetničko društvo RUŽDJAK I PARTNERI j.t.d; Ivana Juraković, Poreč, OIB 85372796951, Vrsarska 1a, 52440 Poreč zastupanog po punomoćniku Odvjetničko društvo RUŽDJAK I PARTNERI j.t.d; Linda Juraković, Poreč, OIB 60959074575, Bruna Valentija 109, 52440 Poreč zastupanog po punomoćniku Odvjetničko društvo RUŽDJAK I PARTNERI j.t.d; Daniela Kosinožić, Nova Vas, OIB 97963250236, Bladani 5, 52446 Nova Vas zastupanog po punomoćniku Odvjetničko društvo RUŽDJAK I PARTNERI j.t.d; Barbara Stepčić Radolović, Pula, OIB 04497510668, Banovčeva 2, 52100 Pula zastupanog po punomoćniku Odvjetničko društvo RUŽDJAK I PARTNERI j.t.d; Branka Šaškin, Poreč, OIB 23169559393, Alde Negrija 4, 52440 Poreč zastupanog po punomoćniku Odvjetničko društvo RUŽDJAK I PARTNERI j.t.d; Nikolina Šergo Chiavalon, Vodnjan, OIB 70706284642, Vladimir Nazor 16, 52100 Vodnjan zastupanog po punomoćniku Odvjetničko društvo RUŽDJAK I PARTNERI j.t.d; Tamara Štembal, Zagreb, OIB 93914704856, I.crikvenička Ulica 37, 10000 Zagreb zastupanog po punomoćniku Odvjetničko društvo RUŽDJAK I PARTNERI j.t.d; Damir Štokovac, Višnjan, OIB 03611157480, Barići 12, 52463 Barići zastupanog po punomoćniku Odvjetničko društvo RUŽDJAK I PARTNERI j.t.d; Iva Vidoš, Rovij, OIB 20422263705, E.de Amicisa 15, 52210 Rovinj zastupanog po punomoćniku Odvjetničko društvo RUŽDJAK I PARTNERI j.t.d</derivirana_varijabla>
  </DomainObject.Predmet.StrankaFormatedWithAdressOIB>
  <DomainObject.Predmet.StrankaWithAdress>
    <izvorni_sadrzaj>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izvorni_sadrzaj>
    <derivirana_varijabla naziv="DomainObject.Predmet.StrankaWithAdress_1">Desanka Đulabić, Poreč Pazinska 21,52440 Poreč,Zoran Jeremić, Poreč Levarija 2g,52446 Nova Vas,Ivana Juraković, Poreč Vrsarska 1a,52440 Poreč,Linda Juraković, Poreč Bruna Valentija 109,52440 Poreč,Daniela Kosinožić, Nova Vas Bladani 5,52446 Nova Vas,Barbara Stepčić Radolović, Pula Banovčeva 2,52100 Pula,Branka Šaškin, Poreč Alde Negrija 4,52440 Poreč,Nikolina Šergo Chiavalon, Vodnjan Vladimir Nazor 16,52100 Vodnjan,Tamara Štembal, Zagreb I.crikvenička Ulica 37,10000 Zagreb,Damir Štokovac, Višnjan Barići 12,52463 Barići,Iva Vidoš, Rovij E.de Amicisa 15,52210 Rovinj</derivirana_varijabla>
  </DomainObject.Predmet.StrankaWithAdress>
  <DomainObject.Predmet.StrankaWithAdressOIB>
    <izvorni_sadrzaj>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izvorni_sadrzaj>
    <derivirana_varijabla naziv="DomainObject.Predmet.StrankaWithAdressOIB_1">Desanka Đulabić, Poreč, OIB 58770583461, Pazinska 21,52440 Poreč,Zoran Jeremić, Poreč, OIB 56992588190, Levarija 2g,52446 Nova Vas,Ivana Juraković, Poreč, OIB 85372796951, Vrsarska 1a,52440 Poreč,Linda Juraković, Poreč, OIB 60959074575, Bruna Valentija 109,52440 Poreč,Daniela Kosinožić, Nova Vas, OIB 97963250236, Bladani 5,52446 Nova Vas,Barbara Stepčić Radolović, Pula, OIB 04497510668, Banovčeva 2,52100 Pula,Branka Šaškin, Poreč, OIB 23169559393, Alde Negrija 4,52440 Poreč,Nikolina Šergo Chiavalon, Vodnjan, OIB 70706284642, Vladimir Nazor 16,52100 Vodnjan,Tamara Štembal, Zagreb, OIB 93914704856, I.crikvenička Ulica 37,10000 Zagreb,Damir Štokovac, Višnjan, OIB 03611157480, Barići 12,52463 Barići,Iva Vidoš, Rovij, OIB 20422263705, E.de Amicisa 15,52210 Rovinj</derivirana_varijabla>
  </DomainObject.Predmet.StrankaWithAdressOIB>
  <DomainObject.Predmet.StrankaNazivFormated>
    <izvorni_sadrzaj>Desanka Đulabić, Poreč,Zoran Jeremić, Poreč,Ivana Juraković, Poreč,Linda Juraković, Poreč,Daniela Kosinožić, Nova Vas,Barbara Stepčić Radolović, Pula,Branka Šaškin, Poreč,Nikolina Šergo Chiavalon, Vodnjan,Tamara Štembal, Zagreb,Damir Štokovac, Višnjan,Iva Vidoš, Rovij</izvorni_sadrzaj>
    <derivirana_varijabla naziv="DomainObject.Predmet.StrankaNazivFormated_1">Desanka Đulabić, Poreč,Zoran Jeremić, Poreč,Ivana Juraković, Poreč,Linda Juraković, Poreč,Daniela Kosinožić, Nova Vas,Barbara Stepčić Radolović, Pula,Branka Šaškin, Poreč,Nikolina Šergo Chiavalon, Vodnjan,Tamara Štembal, Zagreb,Damir Štokovac, Višnjan,Iva Vidoš, Rovij</derivirana_varijabla>
  </DomainObject.Predmet.StrankaNazivFormated>
  <DomainObject.Predmet.StrankaNazivFormatedOIB>
    <izvorni_sadrzaj>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izvorni_sadrzaj>
    <derivirana_varijabla naziv="DomainObject.Predmet.StrankaNazivFormatedOIB_1">Desanka Đulabić, Poreč, OIB 58770583461,Zoran Jeremić, Poreč, OIB 56992588190,Ivana Juraković, Poreč, OIB 85372796951,Linda Juraković, Poreč, OIB 60959074575,Daniela Kosinožić, Nova Vas, OIB 97963250236,Barbara Stepčić Radolović, Pula, OIB 04497510668,Branka Šaškin, Poreč, OIB 23169559393,Nikolina Šergo Chiavalon, Vodnjan, OIB 70706284642,Tamara Štembal, Zagreb, OIB 93914704856,Damir Štokovac, Višnjan, OIB 03611157480,Iva Vidoš, Rovij, OIB 20422263705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izvorni_sadrzaj>
    <derivirana_varijabla naziv="DomainObject.Predmet.StrankaListFormated_1">
      <item>Desanka Đulabić, Poreč zastupanog po punomoćniku Odvjetničko društvo RUŽDJAK I PARTNERI j.t.d</item>
      <item>Zoran Jeremić, Poreč zastupanog po punomoćniku Odvjetničko društvo RUŽDJAK I PARTNERI j.t.d</item>
      <item>Ivana Juraković, Poreč zastupanog po punomoćniku Odvjetničko društvo RUŽDJAK I PARTNERI j.t.d</item>
      <item>Linda Juraković, Poreč zastupanog po punomoćniku Odvjetničko društvo RUŽDJAK I PARTNERI j.t.d</item>
      <item>Daniela Kosinožić, Nova Vas zastupanog po punomoćniku Odvjetničko društvo RUŽDJAK I PARTNERI j.t.d</item>
      <item>Barbara Stepčić Radolović, Pula zastupanog po punomoćniku Odvjetničko društvo RUŽDJAK I PARTNERI j.t.d</item>
      <item>Branka Šaškin, Poreč zastupanog po punomoćniku Odvjetničko društvo RUŽDJAK I PARTNERI j.t.d</item>
      <item>Nikolina Šergo Chiavalon, Vodnjan zastupanog po punomoćniku Odvjetničko društvo RUŽDJAK I PARTNERI j.t.d</item>
      <item>Tamara Štembal, Zagreb zastupanog po punomoćniku Odvjetničko društvo RUŽDJAK I PARTNERI j.t.d</item>
      <item>Damir Štokovac, Višnjan zastupanog po punomoćniku Odvjetničko društvo RUŽDJAK I PARTNERI j.t.d</item>
      <item>Iva Vidoš, Rovij zastupanog po punomoćniku Odvjetničko društvo RUŽDJAK I PARTNERI j.t.d</item>
    </derivirana_varijabla>
  </DomainObject.Predmet.StrankaListFormated>
  <DomainObject.Predmet.StrankaListFormatedOIB>
    <izvorni_sadrzaj>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izvorni_sadrzaj>
    <derivirana_varijabla naziv="DomainObject.Predmet.StrankaListFormatedOIB_1">
      <item>Desanka Đulabić, Poreč, OIB 58770583461 zastupanog po punomoćniku Odvjetničko društvo RUŽDJAK I PARTNERI j.t.d</item>
      <item>Zoran Jeremić, Poreč, OIB 56992588190 zastupanog po punomoćniku Odvjetničko društvo RUŽDJAK I PARTNERI j.t.d</item>
      <item>Ivana Juraković, Poreč, OIB 85372796951 zastupanog po punomoćniku Odvjetničko društvo RUŽDJAK I PARTNERI j.t.d</item>
      <item>Linda Juraković, Poreč, OIB 60959074575 zastupanog po punomoćniku Odvjetničko društvo RUŽDJAK I PARTNERI j.t.d</item>
      <item>Daniela Kosinožić, Nova Vas, OIB 97963250236 zastupanog po punomoćniku Odvjetničko društvo RUŽDJAK I PARTNERI j.t.d</item>
      <item>Barbara Stepčić Radolović, Pula, OIB 04497510668 zastupanog po punomoćniku Odvjetničko društvo RUŽDJAK I PARTNERI j.t.d</item>
      <item>Branka Šaškin, Poreč, OIB 23169559393 zastupanog po punomoćniku Odvjetničko društvo RUŽDJAK I PARTNERI j.t.d</item>
      <item>Nikolina Šergo Chiavalon, Vodnjan, OIB 70706284642 zastupanog po punomoćniku Odvjetničko društvo RUŽDJAK I PARTNERI j.t.d</item>
      <item>Tamara Štembal, Zagreb, OIB 93914704856 zastupanog po punomoćniku Odvjetničko društvo RUŽDJAK I PARTNERI j.t.d</item>
      <item>Damir Štokovac, Višnjan, OIB 03611157480 zastupanog po punomoćniku Odvjetničko društvo RUŽDJAK I PARTNERI j.t.d</item>
      <item>Iva Vidoš, Rovij, OIB 20422263705 zastupanog po punomoćniku Odvjetničko društvo RUŽDJAK I PARTNERI j.t.d</item>
    </derivirana_varijabla>
  </DomainObject.Predmet.StrankaListFormatedOIB>
  <DomainObject.Predmet.StrankaListFormatedWithAdress>
    <izvorni_sadrzaj>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izvorni_sadrzaj>
    <derivirana_varijabla naziv="DomainObject.Predmet.StrankaListFormatedWithAdress_1">
      <item>Desanka Đulabić, Poreč, Pazinska 21, 52440 Poreč zastupanog po punomoćniku Odvjetničko društvo RUŽDJAK I PARTNERI j.t.d</item>
      <item>Zoran Jeremić, Poreč, Levarija 2g, 52446 Nova Vas zastupanog po punomoćniku Odvjetničko društvo RUŽDJAK I PARTNERI j.t.d</item>
      <item>Ivana Juraković, Poreč, Vrsarska 1a, 52440 Poreč zastupanog po punomoćniku Odvjetničko društvo RUŽDJAK I PARTNERI j.t.d</item>
      <item>Linda Juraković, Poreč, Bruna Valentija 109, 52440 Poreč zastupanog po punomoćniku Odvjetničko društvo RUŽDJAK I PARTNERI j.t.d</item>
      <item>Daniela Kosinožić, Nova Vas, Bladani 5, 52446 Nova Vas zastupanog po punomoćniku Odvjetničko društvo RUŽDJAK I PARTNERI j.t.d</item>
      <item>Barbara Stepčić Radolović, Pula, Banovčeva 2, 52100 Pula zastupanog po punomoćniku Odvjetničko društvo RUŽDJAK I PARTNERI j.t.d</item>
      <item>Branka Šaškin, Poreč, Alde Negrija 4, 52440 Poreč zastupanog po punomoćniku Odvjetničko društvo RUŽDJAK I PARTNERI j.t.d</item>
      <item>Nikolina Šergo Chiavalon, Vodnjan, Vladimir Nazor 16, 52100 Vodnjan zastupanog po punomoćniku Odvjetničko društvo RUŽDJAK I PARTNERI j.t.d</item>
      <item>Tamara Štembal, Zagreb, I.crikvenička Ulica 37, 10000 Zagreb zastupanog po punomoćniku Odvjetničko društvo RUŽDJAK I PARTNERI j.t.d</item>
      <item>Damir Štokovac, Višnjan, Barići 12, 52463 Barići zastupanog po punomoćniku Odvjetničko društvo RUŽDJAK I PARTNERI j.t.d</item>
      <item>Iva Vidoš, Rovij, E.de Amicisa 15, 52210 Rovinj zastupanog po punomoćniku Odvjetničko društvo RUŽDJAK I PARTNERI j.t.d</item>
    </derivirana_varijabla>
  </DomainObject.Predmet.StrankaListFormatedWithAdress>
  <DomainObject.Predmet.StrankaListFormatedWithAdressOIB>
    <izvorni_sadrzaj>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izvorni_sadrzaj>
    <derivirana_varijabla naziv="DomainObject.Predmet.StrankaListFormatedWithAdressOIB_1">
      <item>Desanka Đulabić, Poreč, OIB 58770583461, Pazinska 21, 52440 Poreč zastupanog po punomoćniku Odvjetničko društvo RUŽDJAK I PARTNERI j.t.d</item>
      <item>Zoran Jeremić, Poreč, OIB 56992588190, Levarija 2g, 52446 Nova Vas zastupanog po punomoćniku Odvjetničko društvo RUŽDJAK I PARTNERI j.t.d</item>
      <item>Ivana Juraković, Poreč, OIB 85372796951, Vrsarska 1a, 52440 Poreč zastupanog po punomoćniku Odvjetničko društvo RUŽDJAK I PARTNERI j.t.d</item>
      <item>Linda Juraković, Poreč, OIB 60959074575, Bruna Valentija 109, 52440 Poreč zastupanog po punomoćniku Odvjetničko društvo RUŽDJAK I PARTNERI j.t.d</item>
      <item>Daniela Kosinožić, Nova Vas, OIB 97963250236, Bladani 5, 52446 Nova Vas zastupanog po punomoćniku Odvjetničko društvo RUŽDJAK I PARTNERI j.t.d</item>
      <item>Barbara Stepčić Radolović, Pula, OIB 04497510668, Banovčeva 2, 52100 Pula zastupanog po punomoćniku Odvjetničko društvo RUŽDJAK I PARTNERI j.t.d</item>
      <item>Branka Šaškin, Poreč, OIB 23169559393, Alde Negrija 4, 52440 Poreč zastupanog po punomoćniku Odvjetničko društvo RUŽDJAK I PARTNERI j.t.d</item>
      <item>Nikolina Šergo Chiavalon, Vodnjan, OIB 70706284642, Vladimir Nazor 16, 52100 Vodnjan zastupanog po punomoćniku Odvjetničko društvo RUŽDJAK I PARTNERI j.t.d</item>
      <item>Tamara Štembal, Zagreb, OIB 93914704856, I.crikvenička Ulica 37, 10000 Zagreb zastupanog po punomoćniku Odvjetničko društvo RUŽDJAK I PARTNERI j.t.d</item>
      <item>Damir Štokovac, Višnjan, OIB 03611157480, Barići 12, 52463 Barići zastupanog po punomoćniku Odvjetničko društvo RUŽDJAK I PARTNERI j.t.d</item>
      <item>Iva Vidoš, Rovij, OIB 20422263705, E.de Amicisa 15, 52210 Rovinj zastupanog po punomoćniku Odvjetničko društvo RUŽDJAK I PARTNERI j.t.d</item>
    </derivirana_varijabla>
  </DomainObject.Predmet.StrankaListFormatedWithAdressOIB>
  <DomainObject.Predmet.StrankaListNazivFormated>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zvorni_sadrzaj>
    <derivirana_varijabla naziv="DomainObject.Predmet.StrankaListNazivFormated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derivirana_varijabla>
  </DomainObject.Predmet.StrankaListNazivFormated>
  <DomainObject.Predmet.StrankaListNazivFormatedOIB>
    <izvorni_sadrzaj>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izvorni_sadrzaj>
    <derivirana_varijabla naziv="DomainObject.Predmet.StrankaListNazivFormatedOIB_1">
      <item>Desanka Đulabić, Poreč, OIB 58770583461</item>
      <item>Zoran Jeremić, Poreč, OIB 56992588190</item>
      <item>Ivana Juraković, Poreč, OIB 85372796951</item>
      <item>Linda Juraković, Poreč, OIB 60959074575</item>
      <item>Daniela Kosinožić, Nova Vas, OIB 97963250236</item>
      <item>Barbara Stepčić Radolović, Pula, OIB 04497510668</item>
      <item>Branka Šaškin, Poreč, OIB 23169559393</item>
      <item>Nikolina Šergo Chiavalon, Vodnjan, OIB 70706284642</item>
      <item>Tamara Štembal, Zagreb, OIB 93914704856</item>
      <item>Damir Štokovac, Višnjan, OIB 03611157480</item>
      <item>Iva Vidoš, Rovij, OIB 20422263705</item>
    </derivirana_varijabla>
  </DomainObject.Predmet.StrankaListNazivFormatedOIB>
  <DomainObject.Predmet.ProtuStrankaListFormated>
    <izvorni_sadrzaj>
      <item>Visoka škola s p.j. Višnjan</item>
    </izvorni_sadrzaj>
    <derivirana_varijabla naziv="DomainObject.Predmet.ProtuStrankaListFormated_1">
      <item>Visoka škola s p.j. Višnjan</item>
    </derivirana_varijabla>
  </DomainObject.Predmet.ProtuStrankaListFormated>
  <DomainObject.Predmet.ProtuStrankaListFormatedOIB>
    <izvorni_sadrzaj>
      <item>Visoka škola s p.j. Višnjan, OIB 52996661762</item>
    </izvorni_sadrzaj>
    <derivirana_varijabla naziv="DomainObject.Predmet.ProtuStrankaListFormatedOIB_1">
      <item>Visoka škola s p.j. Višnjan, OIB 52996661762</item>
    </derivirana_varijabla>
  </DomainObject.Predmet.ProtuStrankaListFormatedOIB>
  <DomainObject.Predmet.ProtuStrankaListFormatedWithAdress>
    <izvorni_sadrzaj>
      <item>Visoka škola s p.j. Višnjan, Istarska 23, 52463 Višnjan</item>
    </izvorni_sadrzaj>
    <derivirana_varijabla naziv="DomainObject.Predmet.ProtuStrankaListFormatedWithAdress_1">
      <item>Visoka škola s p.j. Višnjan, Istarska 23, 52463 Višnjan</item>
    </derivirana_varijabla>
  </DomainObject.Predmet.ProtuStrankaListFormatedWithAdress>
  <DomainObject.Predmet.ProtuStrankaListFormatedWithAdressOIB>
    <izvorni_sadrzaj>
      <item>Visoka škola s p.j. Višnjan, OIB 52996661762, Istarska 23, 52463 Višnjan</item>
    </izvorni_sadrzaj>
    <derivirana_varijabla naziv="DomainObject.Predmet.ProtuStrankaListFormatedWithAdressOIB_1">
      <item>Visoka škola s p.j. Višnjan, OIB 52996661762, Istarska 23, 52463 Višnjan</item>
    </derivirana_varijabla>
  </DomainObject.Predmet.ProtuStrankaListFormatedWithAdressOIB>
  <DomainObject.Predmet.ProtuStrankaListNazivFormated>
    <izvorni_sadrzaj>
      <item>Visoka škola s p.j. Višnjan</item>
    </izvorni_sadrzaj>
    <derivirana_varijabla naziv="DomainObject.Predmet.ProtuStrankaListNazivFormated_1">
      <item>Visoka škola s p.j. Višnjan</item>
    </derivirana_varijabla>
  </DomainObject.Predmet.ProtuStrankaListNazivFormated>
  <DomainObject.Predmet.ProtuStrankaListNazivFormatedOIB>
    <izvorni_sadrzaj>
      <item>Visoka škola s p.j. Višnjan, OIB 52996661762</item>
    </izvorni_sadrzaj>
    <derivirana_varijabla naziv="DomainObject.Predmet.ProtuStrankaListNazivFormatedOIB_1">
      <item>Visoka škola s p.j. Višnjan, OIB 52996661762</item>
    </derivirana_varijabla>
  </DomainObject.Predmet.ProtuStrankaListNazivFormatedOIB>
  <DomainObject.Predmet.OstaliListFormated>
    <izvorni_sadrzaj>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_1">
      <item>Odvjetničko društvo RUŽDJAK I PARTNERI j.t.d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
  <DomainObject.Predmet.OstaliListFormatedOIB>
    <izvorni_sadrzaj>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OIB_1">
      <item>Odvjetničko društvo RUŽDJAK I PARTNERI j.t.d, OIB 25242039735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OIB>
  <DomainObject.Predmet.OstaliListFormatedWithAdress>
    <izvorni_sadrzaj>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_1">
      <item>Odvjetničko društvo RUŽDJAK I PARTNERI j.t.d,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
  <DomainObject.Predmet.OstaliListFormatedWithAdressOIB>
    <izvorni_sadrzaj>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izvorni_sadrzaj>
    <derivirana_varijabla naziv="DomainObject.Predmet.OstaliListFormatedWithAdressOIB_1">
      <item>Odvjetničko društvo RUŽDJAK I PARTNERI j.t.d, OIB 25242039735, Draškovićeva 40, 10 000 Zagreb punomoćnik sudionika u postupku Branka Šaškin, Poreč; Iva Vidoš, Rovij; Zoran Jeremić, Poreč; Nikolina Šergo Chiavalon, Vodnjan; Ivana Juraković, Poreč; Tamara Štembal, Zagreb; Barbara Stepčić Radolović, Pula; Linda Juraković, Poreč; Damir Štokovac, Višnjan; Daniela Kosinožić, Nova Vas; Desanka Đulabić, Poreč</item>
    </derivirana_varijabla>
  </DomainObject.Predmet.OstaliListFormatedWithAdressOIB>
  <DomainObject.Predmet.OstaliListNazivFormated>
    <izvorni_sadrzaj>
      <item>Odvjetničko društvo RUŽDJAK I PARTNERI j.t.d</item>
    </izvorni_sadrzaj>
    <derivirana_varijabla naziv="DomainObject.Predmet.OstaliListNazivFormated_1">
      <item>Odvjetničko društvo RUŽDJAK I PARTNERI j.t.d</item>
    </derivirana_varijabla>
  </DomainObject.Predmet.OstaliListNazivFormated>
  <DomainObject.Predmet.OstaliListNazivFormatedOIB>
    <izvorni_sadrzaj>
      <item>Odvjetničko društvo RUŽDJAK I PARTNERI j.t.d, OIB 25242039735</item>
    </izvorni_sadrzaj>
    <derivirana_varijabla naziv="DomainObject.Predmet.OstaliListNazivFormatedOIB_1">
      <item>Odvjetničko društvo RUŽDJAK I PARTNERI j.t.d, OIB 25242039735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Desanka Đulabić, Poreč i dr.</izvorni_sadrzaj>
    <derivirana_varijabla naziv="DomainObject.Predmet.StrankaIDrugi_1">Desanka Đulabić, Poreč i dr.</derivirana_varijabla>
  </DomainObject.Predmet.StrankaIDrugi>
  <DomainObject.Predmet.ProtustrankaIDrugi>
    <izvorni_sadrzaj>Visoka škola s p.j. Višnjan</izvorni_sadrzaj>
    <derivirana_varijabla naziv="DomainObject.Predmet.ProtustrankaIDrugi_1">Visoka škola s p.j. Višnjan</derivirana_varijabla>
  </DomainObject.Predmet.ProtustrankaIDrugi>
  <DomainObject.Predmet.StrankaIDrugiAdressOIB>
    <izvorni_sadrzaj>Desanka Đulabić, Poreč, OIB 58770583461, Pazinska 21, 52440 Poreč i dr.</izvorni_sadrzaj>
    <derivirana_varijabla naziv="DomainObject.Predmet.StrankaIDrugiAdressOIB_1">Desanka Đulabić, Poreč, OIB 58770583461, Pazinska 21, 52440 Poreč i dr.</derivirana_varijabla>
  </DomainObject.Predmet.StrankaIDrugiAdressOIB>
  <DomainObject.Predmet.ProtustrankaIDrugiAdressOIB>
    <izvorni_sadrzaj>Visoka škola s p.j. Višnjan, OIB 52996661762, Istarska 23, 52463 Višnjan</izvorni_sadrzaj>
    <derivirana_varijabla naziv="DomainObject.Predmet.ProtustrankaIDrugiAdressOIB_1">Visoka škola s p.j. Višnjan, OIB 52996661762, Istarska 23,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izvorni_sadrzaj>
    <derivirana_varijabla naziv="DomainObject.Predmet.SudioniciListNaziv_1">
      <item>Desanka Đulabić, Poreč</item>
      <item>Zoran Jeremić, Poreč</item>
      <item>Ivana Juraković, Poreč</item>
      <item>Linda Juraković, Poreč</item>
      <item>Daniela Kosinožić, Nova Vas</item>
      <item>Barbara Stepčić Radolović, Pula</item>
      <item>Branka Šaškin, Poreč</item>
      <item>Nikolina Šergo Chiavalon, Vodnjan</item>
      <item>Tamara Štembal, Zagreb</item>
      <item>Damir Štokovac, Višnjan</item>
      <item>Iva Vidoš, Rovij</item>
      <item>Visoka škola s p.j. Višnjan</item>
      <item>Odvjetničko društvo RUŽDJAK I PARTNERI j.t.d</item>
    </derivirana_varijabla>
  </DomainObject.Predmet.SudioniciListNaziv>
  <DomainObject.Predmet.SudioniciListAdressOIB>
    <izvorni_sadrzaj>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izvorni_sadrzaj>
    <derivirana_varijabla naziv="DomainObject.Predmet.SudioniciListAdressOIB_1">
      <item>Desanka Đulabić, Poreč, OIB 58770583461, Pazinska 21,52440 Poreč</item>
      <item>Zoran Jeremić, Poreč, OIB 56992588190, Levarija 2g,52446 Nova Vas</item>
      <item>Ivana Juraković, Poreč, OIB 85372796951, Vrsarska 1a,52440 Poreč</item>
      <item>Linda Juraković, Poreč, OIB 60959074575, Bruna Valentija 109,52440 Poreč</item>
      <item>Daniela Kosinožić, Nova Vas, OIB 97963250236, Bladani 5,52446 Nova Vas</item>
      <item>Barbara Stepčić Radolović, Pula, OIB 04497510668, Banovčeva 2,52100 Pula</item>
      <item>Branka Šaškin, Poreč, OIB 23169559393, Alde Negrija 4,52440 Poreč</item>
      <item>Nikolina Šergo Chiavalon, Vodnjan, OIB 70706284642, Vladimir Nazor 16,52100 Vodnjan</item>
      <item>Tamara Štembal, Zagreb, OIB 93914704856, I.crikvenička Ulica 37,10000 Zagreb</item>
      <item>Damir Štokovac, Višnjan, OIB 03611157480, Barići 12,52463 Barići</item>
      <item>Iva Vidoš, Rovij, OIB 20422263705, E.de Amicisa 15,52210 Rovinj</item>
      <item>Visoka škola s p.j. Višnjan, OIB 52996661762, Istarska 23,52463 Višnjan</item>
      <item>Odvjetničko društvo RUŽDJAK I PARTNERI j.t.d, OIB 25242039735, Draškovićeva 40,10 000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izvorni_sadrzaj>
    <derivirana_varijabla naziv="DomainObject.Predmet.SudioniciListNazivOIB_1">
      <item>, OIB 58770583461</item>
      <item>, OIB 56992588190</item>
      <item>, OIB 85372796951</item>
      <item>, OIB 60959074575</item>
      <item>, OIB 97963250236</item>
      <item>, OIB 04497510668</item>
      <item>, OIB 23169559393</item>
      <item>, OIB 70706284642</item>
      <item>, OIB 93914704856</item>
      <item>, OIB 03611157480</item>
      <item>, OIB 20422263705</item>
      <item>, OIB 52996661762</item>
      <item>, OIB 25242039735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800</properties:Words>
  <properties:Characters>4219</properties:Characters>
  <properties:Lines>108</properties:Lines>
  <properties:Paragraphs>43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2016-04-20T11:15:00Z</dcterms:created>
  <dc:creator>Jasmina Matika</dc:creator>
  <cp:lastModifiedBy>Sanja Lakošeljac</cp:lastModifiedBy>
  <cp:lastPrinted>2016-04-20T11:23:00Z</cp:lastPrinted>
  <dcterms:modified xmlns:xsi="http://www.w3.org/2001/XMLSchema-instance" xsi:type="dcterms:W3CDTF">2016-04-20T11:46:00Z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