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257b" w14:paraId="feb257b" w:rsidRDefault="008A6AA3" w:rsidR="008E6ED6">
      <w:pPr>
        <w15:collapsed w:val="false"/>
      </w:pPr>
      <w:bookmarkStart w:name="_GoBack" w:id="0"/>
      <w:bookmarkEnd w:id="0"/>
      <w:r>
        <w:t xml:space="preserve"> </w:t>
      </w:r>
    </w:p>
    <w:p w:rsidRDefault="00EE14F8" w:rsidP="00840AB8" w:rsidR="00840AB8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F16" w:rsidR="00C44F1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9E47E8">
        <w:t>TALNA SLUŽBA U S</w:t>
      </w:r>
      <w:r>
        <w:t xml:space="preserve">LAVONSKOM BRODU </w:t>
      </w:r>
    </w:p>
    <w:p w:rsidRDefault="008005BC" w:rsidR="008005BC">
      <w:r>
        <w:t>Trg pobjede 13</w:t>
      </w:r>
    </w:p>
    <w:p w:rsidRDefault="008005BC" w:rsidR="008E6ED6">
      <w:pPr>
        <w:rPr>
          <w:b/>
        </w:rPr>
      </w:pPr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B9315D">
        <w:rPr>
          <w:b/>
        </w:rPr>
        <w:t xml:space="preserve"> </w:t>
      </w:r>
      <w:r w:rsidR="00AD6624" w:rsidRPr="00B9315D">
        <w:rPr>
          <w:b/>
        </w:rPr>
        <w:t xml:space="preserve">           </w:t>
      </w:r>
      <w:r w:rsidR="000A24DF" w:rsidRPr="00B9315D">
        <w:rPr>
          <w:b/>
        </w:rPr>
        <w:t xml:space="preserve">        </w:t>
      </w:r>
      <w:r w:rsidR="008E6ED6" w:rsidRPr="00B9315D">
        <w:rPr>
          <w:b/>
        </w:rPr>
        <w:t>Broj: St-</w:t>
      </w:r>
      <w:r w:rsidR="00060616">
        <w:rPr>
          <w:b/>
        </w:rPr>
        <w:t>60/2011</w:t>
      </w:r>
      <w:r w:rsidR="007E12E6">
        <w:rPr>
          <w:b/>
        </w:rPr>
        <w:t>-</w:t>
      </w:r>
      <w:r w:rsidR="00C811CE">
        <w:rPr>
          <w:b/>
        </w:rPr>
        <w:t>3</w:t>
      </w:r>
      <w:r w:rsidR="009009F3">
        <w:rPr>
          <w:b/>
        </w:rPr>
        <w:t>23</w:t>
      </w:r>
    </w:p>
    <w:p w:rsidRDefault="00C14BEB" w:rsidR="00C14BEB">
      <w:pPr>
        <w:rPr>
          <w:b/>
        </w:rPr>
      </w:pPr>
    </w:p>
    <w:p w:rsidRDefault="007E12E6" w:rsidP="00830EB4" w:rsidR="00836B57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C14BEB" w:rsidR="008E6ED6">
      <w:pPr>
        <w:jc w:val="both"/>
      </w:pPr>
      <w:r>
        <w:tab/>
        <w:t xml:space="preserve">TRGOVAČKI SUD U </w:t>
      </w:r>
      <w:r w:rsidR="009E47E8">
        <w:t xml:space="preserve">OSIJEKU STALNA SLUŽBA U </w:t>
      </w:r>
      <w:r>
        <w:t xml:space="preserve">SLAVONSKOM BRODU, po stečajnom sucu Vesni Vukelić, u stečajnom postupku nad dužnikom </w:t>
      </w:r>
      <w:r w:rsidR="00A31693">
        <w:t xml:space="preserve">KLAS </w:t>
      </w:r>
      <w:proofErr w:type="spellStart"/>
      <w:r w:rsidR="00A31693">
        <w:t>d.d</w:t>
      </w:r>
      <w:proofErr w:type="spellEnd"/>
      <w:r w:rsidR="00A31693">
        <w:t xml:space="preserve">,u stečaju Nova Gradiška, </w:t>
      </w:r>
      <w:proofErr w:type="spellStart"/>
      <w:r w:rsidR="00A31693">
        <w:t>Urije</w:t>
      </w:r>
      <w:proofErr w:type="spellEnd"/>
      <w:r w:rsidR="00A31693">
        <w:t xml:space="preserve"> </w:t>
      </w:r>
      <w:proofErr w:type="spellStart"/>
      <w:r w:rsidR="00A31693">
        <w:t>bb</w:t>
      </w:r>
      <w:proofErr w:type="spellEnd"/>
      <w:r w:rsidR="002A3019">
        <w:t>,</w:t>
      </w:r>
      <w:r>
        <w:t xml:space="preserve"> odlučujući </w:t>
      </w:r>
      <w:r w:rsidR="00EE7B88" w:rsidRPr="002B69FB">
        <w:t xml:space="preserve">o zakazivanju </w:t>
      </w:r>
      <w:r w:rsidR="00B462BB">
        <w:t>šestog</w:t>
      </w:r>
      <w:r w:rsidR="00EE7B88">
        <w:t xml:space="preserve"> ročišta za javnu dražbu</w:t>
      </w:r>
      <w:r w:rsidR="00EE7B88" w:rsidRPr="002B69FB">
        <w:t xml:space="preserve"> radi prodaje imovine stečajnog dužnika </w:t>
      </w:r>
      <w:r w:rsidR="00854119">
        <w:t xml:space="preserve">opterećene </w:t>
      </w:r>
      <w:proofErr w:type="spellStart"/>
      <w:r w:rsidR="00854119">
        <w:t>razlučnim</w:t>
      </w:r>
      <w:proofErr w:type="spellEnd"/>
      <w:r w:rsidR="00854119">
        <w:t xml:space="preserve"> pravima, na temelju pravomoćnog rješe</w:t>
      </w:r>
      <w:r w:rsidR="004B6261">
        <w:t xml:space="preserve">nja o prodaji </w:t>
      </w:r>
      <w:proofErr w:type="spellStart"/>
      <w:r w:rsidR="004B6261">
        <w:t>bt</w:t>
      </w:r>
      <w:proofErr w:type="spellEnd"/>
      <w:r w:rsidR="004B6261">
        <w:t>. St-60/2011-300</w:t>
      </w:r>
      <w:r w:rsidR="00854119">
        <w:t xml:space="preserve"> od </w:t>
      </w:r>
      <w:r w:rsidR="004B6261">
        <w:t>19.travnja 2016.</w:t>
      </w:r>
      <w:r w:rsidR="00B2200C">
        <w:t>,</w:t>
      </w:r>
      <w:r w:rsidR="00CD085E">
        <w:t xml:space="preserve"> </w:t>
      </w:r>
      <w:r w:rsidR="005D0386">
        <w:t xml:space="preserve"> </w:t>
      </w:r>
      <w:r w:rsidR="00B2200C">
        <w:t xml:space="preserve">dana </w:t>
      </w:r>
      <w:r w:rsidR="00B462BB">
        <w:t>3</w:t>
      </w:r>
      <w:r w:rsidR="00733FDD">
        <w:t>1</w:t>
      </w:r>
      <w:r w:rsidR="00B462BB">
        <w:t>.siječnja 2017</w:t>
      </w:r>
      <w:r w:rsidR="00A31693">
        <w:t>.g</w:t>
      </w:r>
    </w:p>
    <w:p w:rsidRDefault="00EE7B88" w:rsidP="00C14BEB" w:rsidR="00EE7B88">
      <w:pPr>
        <w:jc w:val="both"/>
      </w:pPr>
    </w:p>
    <w:p w:rsidRDefault="00EE7B88" w:rsidP="00C14BEB" w:rsidR="00EE7B88">
      <w:pPr>
        <w:jc w:val="both"/>
      </w:pPr>
    </w:p>
    <w:p w:rsidRDefault="00EE7B88" w:rsidP="001B7F0D" w:rsidR="001B7F0D">
      <w:pPr>
        <w:jc w:val="center"/>
        <w:rPr>
          <w:b/>
        </w:rPr>
      </w:pPr>
      <w:r>
        <w:rPr>
          <w:b/>
        </w:rPr>
        <w:t>z a k l j u č i o    j e</w:t>
      </w:r>
    </w:p>
    <w:p w:rsidRDefault="00E7411C" w:rsidP="002916D6" w:rsidR="00534A56">
      <w:pPr>
        <w:tabs>
          <w:tab w:pos="720" w:val="left"/>
        </w:tabs>
        <w:jc w:val="both"/>
      </w:pPr>
      <w:r>
        <w:rPr>
          <w:b/>
        </w:rPr>
        <w:tab/>
      </w:r>
    </w:p>
    <w:p w:rsidRDefault="001E176E" w:rsidP="002916D6" w:rsidR="001E176E">
      <w:pPr>
        <w:ind w:firstLine="708"/>
        <w:jc w:val="both"/>
      </w:pPr>
      <w:r w:rsidRPr="002916D6">
        <w:rPr>
          <w:b/>
        </w:rPr>
        <w:t>I –</w:t>
      </w:r>
      <w:r>
        <w:t xml:space="preserve"> </w:t>
      </w:r>
      <w:r w:rsidR="00713CCB">
        <w:t>Temeljem rješenja stečajnog su</w:t>
      </w:r>
      <w:r w:rsidR="00892215">
        <w:t>ca St-60/2011-300 od 19.travnja 2016. o</w:t>
      </w:r>
      <w:r w:rsidR="00854119">
        <w:t xml:space="preserve">dređuje se </w:t>
      </w:r>
      <w:r w:rsidR="00B462BB">
        <w:rPr>
          <w:b/>
        </w:rPr>
        <w:t>šesta</w:t>
      </w:r>
      <w:r w:rsidR="00854119">
        <w:t xml:space="preserve"> javna dražba uz odgovarajuću primjenu propisa o ovrsi </w:t>
      </w:r>
      <w:r w:rsidR="00892215">
        <w:t>imovine stečajnog dužnika</w:t>
      </w:r>
      <w:r w:rsidR="005E002B">
        <w:t xml:space="preserve"> </w:t>
      </w:r>
      <w:r w:rsidR="00B2599D">
        <w:t xml:space="preserve"> </w:t>
      </w:r>
      <w:r w:rsidR="006C18F7">
        <w:t>KLAS d.d.</w:t>
      </w:r>
      <w:r w:rsidR="00A31693">
        <w:t>u stečaju</w:t>
      </w:r>
      <w:r w:rsidR="00854119">
        <w:t xml:space="preserve"> Nova Gradiška</w:t>
      </w:r>
      <w:r>
        <w:t xml:space="preserve">, </w:t>
      </w:r>
      <w:r w:rsidR="00A57E4C">
        <w:t>koju čine</w:t>
      </w:r>
      <w:r w:rsidR="004B6261">
        <w:t xml:space="preserve"> slijedeće nekretnine</w:t>
      </w:r>
      <w:r>
        <w:t>:</w:t>
      </w:r>
    </w:p>
    <w:p w:rsidRDefault="00123CD5" w:rsidP="002916D6" w:rsidR="00123CD5">
      <w:pPr>
        <w:ind w:firstLine="708"/>
        <w:jc w:val="both"/>
      </w:pPr>
    </w:p>
    <w:p w:rsidRDefault="00123CD5" w:rsidP="00123CD5" w:rsidR="00123CD5">
      <w:r>
        <w:rPr>
          <w:b/>
          <w:bCs/>
        </w:rPr>
        <w:t xml:space="preserve">1) </w:t>
      </w:r>
      <w:r w:rsidRPr="00C26B47">
        <w:rPr>
          <w:b/>
          <w:bCs/>
        </w:rPr>
        <w:t>Građevinska zemljišta</w:t>
      </w:r>
      <w:r w:rsidRPr="00C26B47">
        <w:rPr>
          <w:bCs/>
        </w:rPr>
        <w:t xml:space="preserve"> upisana u </w:t>
      </w:r>
      <w:proofErr w:type="spellStart"/>
      <w:r w:rsidRPr="00C26B47">
        <w:rPr>
          <w:bCs/>
        </w:rPr>
        <w:t>zk.ul</w:t>
      </w:r>
      <w:proofErr w:type="spellEnd"/>
      <w:r w:rsidRPr="00C26B47">
        <w:rPr>
          <w:bCs/>
        </w:rPr>
        <w:t xml:space="preserve">. 32 </w:t>
      </w:r>
      <w:proofErr w:type="spellStart"/>
      <w:r w:rsidRPr="00C26B47">
        <w:rPr>
          <w:bCs/>
        </w:rPr>
        <w:t>k.o</w:t>
      </w:r>
      <w:proofErr w:type="spellEnd"/>
      <w:r w:rsidRPr="00C26B47">
        <w:rPr>
          <w:bCs/>
        </w:rPr>
        <w:t xml:space="preserve"> Cernička </w:t>
      </w:r>
      <w:proofErr w:type="spellStart"/>
      <w:r w:rsidRPr="00C26B47">
        <w:rPr>
          <w:bCs/>
        </w:rPr>
        <w:t>Šagovina</w:t>
      </w:r>
      <w:proofErr w:type="spellEnd"/>
      <w:r w:rsidRPr="00C26B47">
        <w:rPr>
          <w:bCs/>
        </w:rPr>
        <w:t>,</w:t>
      </w:r>
      <w:r>
        <w:rPr>
          <w:bCs/>
        </w:rPr>
        <w:t xml:space="preserve"> ukupne površine 11.347m2, </w:t>
      </w:r>
      <w:r w:rsidRPr="00C26B47">
        <w:rPr>
          <w:bCs/>
        </w:rPr>
        <w:t xml:space="preserve">označena sa: </w:t>
      </w:r>
    </w:p>
    <w:p w:rsidRDefault="00123CD5" w:rsidP="00123CD5" w:rsidR="00123CD5">
      <w:r>
        <w:t>-   kč.br.   886/6   ORANICA LUKOVAČA U LUKOVAČA                             439    m2           -   kč.br.   886/3   ORANICA LUKOVAČA U LUKOVAČA                           4125    m2          -   kč.br.   883/2   ORANICA LUKOVAČA U LUKOVAČA                            705     m2</w:t>
      </w:r>
    </w:p>
    <w:p w:rsidRDefault="00123CD5" w:rsidP="00123CD5" w:rsidR="00123CD5">
      <w:pPr>
        <w:rPr>
          <w:b/>
        </w:rPr>
      </w:pPr>
      <w:r>
        <w:t xml:space="preserve">-   kč.br.   882     </w:t>
      </w:r>
      <w:r w:rsidR="00BB2320">
        <w:t xml:space="preserve"> </w:t>
      </w:r>
      <w:r>
        <w:t xml:space="preserve">ORANICA LUKOVAČA U LUKOVAČA                           5848     m2                -   kč.br.   888/4   PAŠNJAK LUKOVAČA U LUKOVAČA                             230    m2                                                                                  </w:t>
      </w:r>
    </w:p>
    <w:p w:rsidRDefault="00123CD5" w:rsidP="00123CD5" w:rsidR="00123CD5" w:rsidRPr="002F1EB6">
      <w:pPr>
        <w:tabs>
          <w:tab w:pos="6945" w:val="left"/>
        </w:tabs>
        <w:rPr>
          <w:b/>
        </w:rPr>
      </w:pPr>
    </w:p>
    <w:p w:rsidRDefault="00123CD5" w:rsidP="00123CD5" w:rsidR="00123CD5">
      <w:pPr>
        <w:jc w:val="both"/>
        <w:rPr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pod br. Z-1676/09 od 26.3.2009.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od 273.077,00 kn.</w:t>
      </w:r>
    </w:p>
    <w:p w:rsidRDefault="00D6723D" w:rsidP="009B0791" w:rsidR="00123CD5">
      <w:pPr>
        <w:jc w:val="both"/>
      </w:pPr>
      <w:r>
        <w:rPr>
          <w:bCs/>
        </w:rPr>
        <w:tab/>
        <w:t xml:space="preserve">Nekretnine se na ročištu ne mogu prodati ispod </w:t>
      </w:r>
      <w:r w:rsidR="003D04EF">
        <w:rPr>
          <w:bCs/>
        </w:rPr>
        <w:t>6</w:t>
      </w:r>
      <w:r>
        <w:rPr>
          <w:bCs/>
        </w:rPr>
        <w:t>0% procijenjene vrijednosti</w:t>
      </w:r>
      <w:r w:rsidR="00884E6A">
        <w:rPr>
          <w:bCs/>
        </w:rPr>
        <w:t xml:space="preserve">, odnosno </w:t>
      </w:r>
      <w:r w:rsidR="00C811CE">
        <w:rPr>
          <w:bCs/>
        </w:rPr>
        <w:t>1</w:t>
      </w:r>
      <w:r w:rsidR="003D04EF">
        <w:rPr>
          <w:bCs/>
        </w:rPr>
        <w:t>63</w:t>
      </w:r>
      <w:r w:rsidR="00C811CE">
        <w:rPr>
          <w:bCs/>
        </w:rPr>
        <w:t>.</w:t>
      </w:r>
      <w:r w:rsidR="003D04EF">
        <w:rPr>
          <w:bCs/>
        </w:rPr>
        <w:t>864</w:t>
      </w:r>
      <w:r w:rsidR="00EA7D4D">
        <w:rPr>
          <w:bCs/>
        </w:rPr>
        <w:t>,</w:t>
      </w:r>
      <w:r w:rsidR="003D04EF">
        <w:rPr>
          <w:bCs/>
        </w:rPr>
        <w:t>2</w:t>
      </w:r>
      <w:r w:rsidR="00EA7D4D">
        <w:rPr>
          <w:bCs/>
        </w:rPr>
        <w:t>0</w:t>
      </w:r>
      <w:r w:rsidR="00884E6A">
        <w:rPr>
          <w:bCs/>
        </w:rPr>
        <w:t xml:space="preserve"> kn</w:t>
      </w:r>
      <w:r>
        <w:rPr>
          <w:bCs/>
        </w:rPr>
        <w:t>.</w:t>
      </w:r>
    </w:p>
    <w:p w:rsidRDefault="00123CD5" w:rsidP="00123CD5" w:rsidR="00123CD5"/>
    <w:p w:rsidRDefault="00123CD5" w:rsidP="00123CD5" w:rsidR="00D6723D">
      <w:r>
        <w:rPr>
          <w:b/>
        </w:rPr>
        <w:tab/>
      </w:r>
      <w:r w:rsidRPr="00F61664">
        <w:rPr>
          <w:b/>
        </w:rPr>
        <w:t>2</w:t>
      </w:r>
      <w:r>
        <w:rPr>
          <w:b/>
        </w:rPr>
        <w:t>)</w:t>
      </w:r>
      <w:r w:rsidRPr="00F61664">
        <w:rPr>
          <w:b/>
        </w:rPr>
        <w:t xml:space="preserve"> </w:t>
      </w:r>
      <w:r>
        <w:rPr>
          <w:b/>
        </w:rPr>
        <w:t>Poljoprivredna</w:t>
      </w:r>
      <w:r w:rsidRPr="00CC43D8">
        <w:rPr>
          <w:b/>
        </w:rPr>
        <w:t xml:space="preserve"> zemljišt</w:t>
      </w:r>
      <w:r>
        <w:rPr>
          <w:b/>
        </w:rPr>
        <w:t>a</w:t>
      </w:r>
      <w:r>
        <w:t xml:space="preserve"> upisana u </w:t>
      </w:r>
      <w:proofErr w:type="spellStart"/>
      <w:r>
        <w:t>zk.ul</w:t>
      </w:r>
      <w:proofErr w:type="spellEnd"/>
      <w:r>
        <w:t xml:space="preserve">. 32 </w:t>
      </w:r>
      <w:proofErr w:type="spellStart"/>
      <w:r>
        <w:t>k.o</w:t>
      </w:r>
      <w:proofErr w:type="spellEnd"/>
      <w:r>
        <w:t xml:space="preserve"> Cernička </w:t>
      </w:r>
      <w:proofErr w:type="spellStart"/>
      <w:r>
        <w:t>Šagovina</w:t>
      </w:r>
      <w:proofErr w:type="spellEnd"/>
      <w:r>
        <w:t xml:space="preserve">, ukupne </w:t>
      </w:r>
    </w:p>
    <w:p w:rsidRDefault="00123CD5" w:rsidP="00123CD5" w:rsidR="00123CD5">
      <w:r>
        <w:t xml:space="preserve">površine 23.465m2, označena sa: </w:t>
      </w:r>
    </w:p>
    <w:p w:rsidRDefault="00123CD5" w:rsidP="00123CD5" w:rsidR="00123CD5" w:rsidRPr="00F61664">
      <w:pPr>
        <w:rPr>
          <w:b/>
        </w:rPr>
      </w:pPr>
    </w:p>
    <w:p w:rsidRDefault="00123CD5" w:rsidP="00123CD5" w:rsidR="00123CD5">
      <w:r>
        <w:t xml:space="preserve">-   kč.br.   843      GRMLJE KRČEVINA U LUKOVAČA                                579    m2 </w:t>
      </w:r>
    </w:p>
    <w:p w:rsidRDefault="00123CD5" w:rsidP="00123CD5" w:rsidR="00123CD5">
      <w:r>
        <w:t>-   kč.br.   842/1   ORANICA KRČEVINA U LUKOVAČA                        17 987    m2           -   kč.br.   842/3   ORANICA KRČEVINA U LUKOVAČA                          4.899   m2</w:t>
      </w:r>
    </w:p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 w:rsidRPr="00AD2FCA">
      <w:pPr>
        <w:tabs>
          <w:tab w:pos="7110" w:val="left"/>
        </w:tabs>
        <w:rPr>
          <w:b/>
        </w:rPr>
      </w:pPr>
      <w:r>
        <w:t xml:space="preserve">                                                                                    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pod br. Z-1676/09 od 26.3.2009. </w:t>
      </w:r>
    </w:p>
    <w:p w:rsidRDefault="00123CD5" w:rsidP="00123CD5" w:rsidR="00123CD5" w:rsidRPr="00AD2FCA">
      <w:pPr>
        <w:rPr>
          <w:b/>
        </w:rPr>
      </w:pPr>
    </w:p>
    <w:p w:rsidRDefault="00123CD5" w:rsidP="00123CD5" w:rsidR="00123CD5">
      <w:r>
        <w:rPr>
          <w:bCs/>
        </w:rPr>
        <w:t>Vrijednost nekretnina utvrđuje se u iznosu procijenjene vrijednosti od 43.025,42 kn.</w:t>
      </w:r>
    </w:p>
    <w:p w:rsidRDefault="009B0791" w:rsidP="00123CD5" w:rsidR="00123CD5">
      <w:r>
        <w:rPr>
          <w:bCs/>
        </w:rPr>
        <w:t xml:space="preserve">Nekretnine se na </w:t>
      </w:r>
      <w:r w:rsidR="0026530F">
        <w:rPr>
          <w:bCs/>
        </w:rPr>
        <w:t>ročištu ne mogu  prodati ispod 6</w:t>
      </w:r>
      <w:r>
        <w:rPr>
          <w:bCs/>
        </w:rPr>
        <w:t>0% procijenjene vrijednosti</w:t>
      </w:r>
      <w:r w:rsidR="00884E6A">
        <w:rPr>
          <w:bCs/>
        </w:rPr>
        <w:t xml:space="preserve">, odnosno </w:t>
      </w:r>
      <w:r w:rsidR="0026530F">
        <w:rPr>
          <w:bCs/>
        </w:rPr>
        <w:t>25.815,25</w:t>
      </w:r>
      <w:r w:rsidR="00884E6A">
        <w:rPr>
          <w:bCs/>
        </w:rPr>
        <w:t xml:space="preserve"> kn</w:t>
      </w:r>
      <w:r>
        <w:rPr>
          <w:bCs/>
        </w:rPr>
        <w:t>.</w:t>
      </w:r>
    </w:p>
    <w:p w:rsidRDefault="00123CD5" w:rsidP="00123CD5" w:rsidR="00123CD5">
      <w:r>
        <w:rPr>
          <w:b/>
          <w:bCs/>
        </w:rPr>
        <w:t xml:space="preserve">    </w:t>
      </w:r>
    </w:p>
    <w:p w:rsidRDefault="00123CD5" w:rsidP="00123CD5" w:rsidR="00123CD5"/>
    <w:p w:rsidRDefault="00123CD5" w:rsidP="00123CD5" w:rsidR="00123CD5">
      <w:pPr>
        <w:jc w:val="both"/>
        <w:rPr>
          <w:b/>
          <w:bCs/>
        </w:rPr>
      </w:pPr>
      <w:r>
        <w:rPr>
          <w:b/>
        </w:rPr>
        <w:tab/>
        <w:t xml:space="preserve">3)   </w:t>
      </w:r>
      <w:r w:rsidRPr="00264E42">
        <w:rPr>
          <w:b/>
        </w:rPr>
        <w:t>kuća, dvorište i oranica</w:t>
      </w:r>
      <w:r>
        <w:t xml:space="preserve"> upisane u </w:t>
      </w:r>
      <w:proofErr w:type="spellStart"/>
      <w:r>
        <w:t>zk.ul</w:t>
      </w:r>
      <w:proofErr w:type="spellEnd"/>
      <w:r>
        <w:t xml:space="preserve">. 331 k.o. Cernička </w:t>
      </w:r>
      <w:proofErr w:type="spellStart"/>
      <w:r>
        <w:t>Šagovina</w:t>
      </w:r>
      <w:proofErr w:type="spellEnd"/>
      <w:r>
        <w:t xml:space="preserve">, ukupne površine 3795m2,  označene sa:  </w:t>
      </w:r>
    </w:p>
    <w:p w:rsidRDefault="00123CD5" w:rsidP="00123CD5" w:rsidR="00123CD5" w:rsidRPr="00D05420">
      <w:pPr>
        <w:jc w:val="both"/>
        <w:rPr>
          <w:b/>
          <w:bCs/>
        </w:rPr>
      </w:pPr>
      <w:r>
        <w:t xml:space="preserve">                             </w:t>
      </w:r>
    </w:p>
    <w:p w:rsidRDefault="00123CD5" w:rsidP="00123CD5" w:rsidR="00123CD5">
      <w:pPr>
        <w:tabs>
          <w:tab w:pos="7600" w:val="left"/>
        </w:tabs>
        <w:jc w:val="both"/>
      </w:pPr>
      <w:r>
        <w:t xml:space="preserve">          -   kč.br.  </w:t>
      </w:r>
      <w:r>
        <w:rPr>
          <w:b/>
          <w:bCs/>
        </w:rPr>
        <w:t>886/4</w:t>
      </w:r>
      <w:r>
        <w:t xml:space="preserve">    KUĆA, DVORIŠTE I ORANICA                          3532   m2          </w:t>
      </w:r>
    </w:p>
    <w:p w:rsidRDefault="00123CD5" w:rsidP="00123CD5" w:rsidR="00123CD5">
      <w:pPr>
        <w:jc w:val="both"/>
      </w:pPr>
      <w:r>
        <w:t xml:space="preserve">          -   kč.br.  </w:t>
      </w:r>
      <w:r>
        <w:rPr>
          <w:b/>
          <w:bCs/>
        </w:rPr>
        <w:t>886/7</w:t>
      </w:r>
      <w:r>
        <w:t xml:space="preserve">    ORANICA LUKOVAČA                                         263   m2</w:t>
      </w:r>
    </w:p>
    <w:p w:rsidRDefault="00123CD5" w:rsidP="00123CD5" w:rsidR="00123CD5">
      <w:pPr>
        <w:jc w:val="both"/>
      </w:pPr>
      <w:r>
        <w:tab/>
        <w:t xml:space="preserve">Legalitet: objekt je upisan u zemljišnim knjigama, a nije ucrtan u katastarskim kartama. </w:t>
      </w:r>
    </w:p>
    <w:p w:rsidRDefault="00123CD5" w:rsidP="00123CD5" w:rsidR="00123CD5" w:rsidRPr="00AD2FCA">
      <w:pPr>
        <w:tabs>
          <w:tab w:pos="7110" w:val="left"/>
        </w:tabs>
        <w:rPr>
          <w:b/>
        </w:rPr>
      </w:pPr>
      <w:r>
        <w:t xml:space="preserve">                                                                                    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Ministarstvo financija Porezne uprave  pod br. Z-1061/99 od 28.4.1999.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136.869,00 kn.</w:t>
      </w:r>
    </w:p>
    <w:p w:rsidRDefault="00884E6A" w:rsidP="00123CD5" w:rsidR="00123CD5">
      <w:pPr>
        <w:jc w:val="both"/>
      </w:pPr>
      <w:r>
        <w:rPr>
          <w:bCs/>
        </w:rPr>
        <w:t>Nekretnine se na ročištu</w:t>
      </w:r>
      <w:r w:rsidR="00C811CE">
        <w:rPr>
          <w:bCs/>
        </w:rPr>
        <w:t xml:space="preserve"> ne mog</w:t>
      </w:r>
      <w:r w:rsidR="00B1799C">
        <w:rPr>
          <w:bCs/>
        </w:rPr>
        <w:t>u  prodati ispod 6</w:t>
      </w:r>
      <w:r>
        <w:rPr>
          <w:bCs/>
        </w:rPr>
        <w:t xml:space="preserve">0% procijenjene vrijednost, odnosno  </w:t>
      </w:r>
      <w:r w:rsidR="00B1799C">
        <w:rPr>
          <w:bCs/>
        </w:rPr>
        <w:t>82.121,4</w:t>
      </w:r>
      <w:r w:rsidR="00C811CE">
        <w:rPr>
          <w:bCs/>
        </w:rPr>
        <w:t>0</w:t>
      </w:r>
      <w:r>
        <w:rPr>
          <w:bCs/>
        </w:rPr>
        <w:t xml:space="preserve"> kn.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</w:pPr>
      <w:r>
        <w:rPr>
          <w:b/>
        </w:rPr>
        <w:tab/>
        <w:t xml:space="preserve">4)  </w:t>
      </w:r>
      <w:r w:rsidRPr="00264E42">
        <w:rPr>
          <w:b/>
        </w:rPr>
        <w:t>kuća za odmor  i livada</w:t>
      </w:r>
      <w:r w:rsidRPr="00EA004A">
        <w:t xml:space="preserve">  </w:t>
      </w:r>
      <w:r>
        <w:t xml:space="preserve">upisane u </w:t>
      </w:r>
      <w:proofErr w:type="spellStart"/>
      <w:r>
        <w:t>zk.ul</w:t>
      </w:r>
      <w:proofErr w:type="spellEnd"/>
      <w:r>
        <w:t xml:space="preserve">. 331 </w:t>
      </w:r>
      <w:proofErr w:type="spellStart"/>
      <w:r>
        <w:t>k.o</w:t>
      </w:r>
      <w:proofErr w:type="spellEnd"/>
      <w:r>
        <w:t xml:space="preserve"> Cernička </w:t>
      </w:r>
      <w:proofErr w:type="spellStart"/>
      <w:r>
        <w:t>Šagovina</w:t>
      </w:r>
      <w:proofErr w:type="spellEnd"/>
      <w:r>
        <w:t xml:space="preserve">, ukupne površine 1399m2 (389 </w:t>
      </w:r>
      <w:proofErr w:type="spellStart"/>
      <w:r>
        <w:t>čhv</w:t>
      </w:r>
      <w:proofErr w:type="spellEnd"/>
      <w:r>
        <w:t xml:space="preserve">), označene sa  kč.br. 964/3. </w:t>
      </w:r>
    </w:p>
    <w:p w:rsidRDefault="00123CD5" w:rsidP="00123CD5" w:rsidR="00123CD5">
      <w:pPr>
        <w:jc w:val="both"/>
      </w:pPr>
      <w:r>
        <w:tab/>
        <w:t xml:space="preserve">Legalitet: objekt je upisan u zemljišnim knjigama, a nije ucrtan u katastarskim kartama. 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Ministarstvo financija Porezne uprave  pod br. Z-1061/99 od 22.4.1999.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nekretnina utvrđuje se u iznosu procijenjene vrijednosti 143.402,00 kn.</w:t>
      </w:r>
      <w:r>
        <w:t xml:space="preserve"> </w:t>
      </w:r>
    </w:p>
    <w:p w:rsidRDefault="00123CD5" w:rsidP="00123CD5" w:rsidR="00123CD5">
      <w:r>
        <w:t xml:space="preserve">     </w:t>
      </w:r>
      <w:r w:rsidR="00884E6A">
        <w:rPr>
          <w:bCs/>
        </w:rPr>
        <w:t xml:space="preserve">Nekretnine se na </w:t>
      </w:r>
      <w:r w:rsidR="00EA7D4D">
        <w:rPr>
          <w:bCs/>
        </w:rPr>
        <w:t>ročištu ne mogu  prodati i</w:t>
      </w:r>
      <w:r w:rsidR="00B1799C">
        <w:rPr>
          <w:bCs/>
        </w:rPr>
        <w:t>spod 6</w:t>
      </w:r>
      <w:r w:rsidR="00884E6A">
        <w:rPr>
          <w:bCs/>
        </w:rPr>
        <w:t xml:space="preserve">0% procijenjene vrijednosti, odnosno </w:t>
      </w:r>
      <w:r w:rsidR="00B1799C">
        <w:rPr>
          <w:bCs/>
        </w:rPr>
        <w:t>86.041,20</w:t>
      </w:r>
      <w:r w:rsidR="00884E6A">
        <w:rPr>
          <w:bCs/>
        </w:rPr>
        <w:t xml:space="preserve"> kn.</w:t>
      </w:r>
    </w:p>
    <w:p w:rsidRDefault="00123CD5" w:rsidP="00123CD5" w:rsidR="00123CD5">
      <w:pPr>
        <w:jc w:val="both"/>
      </w:pPr>
    </w:p>
    <w:p w:rsidRDefault="00123CD5" w:rsidP="00123CD5" w:rsidR="00123CD5" w:rsidRPr="004B3D9B">
      <w:pPr>
        <w:jc w:val="both"/>
      </w:pPr>
    </w:p>
    <w:p w:rsidRDefault="00123CD5" w:rsidP="00123CD5" w:rsidR="00123CD5">
      <w:pPr>
        <w:jc w:val="both"/>
      </w:pPr>
      <w:r>
        <w:rPr>
          <w:b/>
        </w:rPr>
        <w:tab/>
        <w:t>5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 xml:space="preserve">oljoprivredno zemljište ( </w:t>
      </w:r>
      <w:proofErr w:type="spellStart"/>
      <w:r w:rsidRPr="00CC43D8">
        <w:rPr>
          <w:b/>
        </w:rPr>
        <w:t>lisine</w:t>
      </w:r>
      <w:proofErr w:type="spellEnd"/>
      <w:r w:rsidRPr="00CC43D8">
        <w:rPr>
          <w:b/>
        </w:rPr>
        <w:t xml:space="preserve"> šuma</w:t>
      </w:r>
      <w:r>
        <w:t xml:space="preserve"> ) upisano  u </w:t>
      </w:r>
      <w:proofErr w:type="spellStart"/>
      <w:r>
        <w:t>zk.ul</w:t>
      </w:r>
      <w:proofErr w:type="spellEnd"/>
      <w:r>
        <w:t xml:space="preserve">. 771 </w:t>
      </w:r>
      <w:proofErr w:type="spellStart"/>
      <w:r>
        <w:t>k.o</w:t>
      </w:r>
      <w:proofErr w:type="spellEnd"/>
      <w:r>
        <w:t xml:space="preserve"> </w:t>
      </w:r>
      <w:proofErr w:type="spellStart"/>
      <w:r>
        <w:t>Cernik</w:t>
      </w:r>
      <w:proofErr w:type="spellEnd"/>
      <w:r>
        <w:t>, ukupne površine 538m2, označene sa kč.br. 30.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pod br. Z-1676/09 od 26.3.2009. </w:t>
      </w: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nekretnine utvrđuje se u iznosu procijenjene vrijednosti 1.068,68  kn.</w:t>
      </w:r>
    </w:p>
    <w:p w:rsidRDefault="00884E6A" w:rsidP="00123CD5" w:rsidR="00123CD5" w:rsidRPr="009C2697">
      <w:pPr>
        <w:jc w:val="both"/>
        <w:rPr>
          <w:bCs/>
        </w:rPr>
      </w:pPr>
      <w:r>
        <w:rPr>
          <w:bCs/>
        </w:rPr>
        <w:t xml:space="preserve">Nekretnina se na </w:t>
      </w:r>
      <w:r w:rsidR="00C811CE">
        <w:rPr>
          <w:bCs/>
        </w:rPr>
        <w:t xml:space="preserve">ročištu ne može  </w:t>
      </w:r>
      <w:r w:rsidR="00B1799C">
        <w:rPr>
          <w:bCs/>
        </w:rPr>
        <w:t>prodati ispod 6</w:t>
      </w:r>
      <w:r>
        <w:rPr>
          <w:bCs/>
        </w:rPr>
        <w:t xml:space="preserve">0% procijenjene vrijednosti, odnosno </w:t>
      </w:r>
      <w:r w:rsidR="00B1799C">
        <w:rPr>
          <w:bCs/>
        </w:rPr>
        <w:t>641,20</w:t>
      </w:r>
      <w:r>
        <w:rPr>
          <w:bCs/>
        </w:rPr>
        <w:t xml:space="preserve"> kn</w:t>
      </w:r>
      <w:r w:rsidR="00123CD5" w:rsidRPr="004B3D9B">
        <w:rPr>
          <w:b/>
        </w:rPr>
        <w:t xml:space="preserve">                            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</w:pPr>
      <w:r>
        <w:rPr>
          <w:b/>
        </w:rPr>
        <w:tab/>
        <w:t>6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 xml:space="preserve">oljoprivredno zemljište ( </w:t>
      </w:r>
      <w:proofErr w:type="spellStart"/>
      <w:r w:rsidRPr="00CC43D8">
        <w:rPr>
          <w:b/>
        </w:rPr>
        <w:t>lisine</w:t>
      </w:r>
      <w:proofErr w:type="spellEnd"/>
      <w:r w:rsidRPr="00CC43D8">
        <w:rPr>
          <w:b/>
        </w:rPr>
        <w:t xml:space="preserve"> livada )</w:t>
      </w:r>
      <w:r>
        <w:t xml:space="preserve"> upisano u </w:t>
      </w:r>
      <w:proofErr w:type="spellStart"/>
      <w:r>
        <w:t>zk.ul</w:t>
      </w:r>
      <w:proofErr w:type="spellEnd"/>
      <w:r>
        <w:t xml:space="preserve">. 2370 </w:t>
      </w:r>
      <w:proofErr w:type="spellStart"/>
      <w:r>
        <w:t>k.o</w:t>
      </w:r>
      <w:proofErr w:type="spellEnd"/>
      <w:r>
        <w:t xml:space="preserve"> </w:t>
      </w:r>
      <w:proofErr w:type="spellStart"/>
      <w:r>
        <w:t>Cernik</w:t>
      </w:r>
      <w:proofErr w:type="spellEnd"/>
      <w:r>
        <w:t>, ukupne površine 10955m2, označeno sa kč.br. 27 u suvlasničkom dijelu ½.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 pod br. Z-1676/09 od 26.3.2009.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suvlasničkog udjela nekretnine utvrđuje se u iznosu procijenjene vrijednosti 10.043,54 kn.</w:t>
      </w:r>
    </w:p>
    <w:p w:rsidRDefault="00123CD5" w:rsidP="00123CD5" w:rsidR="00123CD5">
      <w:pPr>
        <w:jc w:val="both"/>
      </w:pPr>
      <w:r>
        <w:t xml:space="preserve">     </w:t>
      </w:r>
      <w:r w:rsidR="00884E6A">
        <w:rPr>
          <w:bCs/>
        </w:rPr>
        <w:t xml:space="preserve">Nekretnina se na </w:t>
      </w:r>
      <w:r w:rsidR="00C811CE">
        <w:rPr>
          <w:bCs/>
        </w:rPr>
        <w:t xml:space="preserve">ročištu ne </w:t>
      </w:r>
      <w:r w:rsidR="005D4ADF">
        <w:rPr>
          <w:bCs/>
        </w:rPr>
        <w:t>može  prodati ispod 6</w:t>
      </w:r>
      <w:r w:rsidR="00884E6A">
        <w:rPr>
          <w:bCs/>
        </w:rPr>
        <w:t xml:space="preserve">0% procijenjene vrijednosti, odnosno </w:t>
      </w:r>
      <w:r w:rsidR="005D4ADF">
        <w:rPr>
          <w:bCs/>
        </w:rPr>
        <w:t>6.026,20</w:t>
      </w:r>
      <w:r w:rsidR="00884E6A">
        <w:rPr>
          <w:bCs/>
        </w:rPr>
        <w:t xml:space="preserve"> kn.</w:t>
      </w:r>
    </w:p>
    <w:p w:rsidRDefault="00123CD5" w:rsidP="00123CD5" w:rsidR="00123CD5"/>
    <w:p w:rsidRDefault="00123CD5" w:rsidP="00123CD5" w:rsidR="00123CD5">
      <w:pPr>
        <w:jc w:val="both"/>
      </w:pPr>
      <w:r>
        <w:rPr>
          <w:b/>
        </w:rPr>
        <w:tab/>
        <w:t>7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 xml:space="preserve">oljoprivredno zemljište ( </w:t>
      </w:r>
      <w:proofErr w:type="spellStart"/>
      <w:r w:rsidRPr="00CC43D8">
        <w:rPr>
          <w:b/>
        </w:rPr>
        <w:t>lisine</w:t>
      </w:r>
      <w:proofErr w:type="spellEnd"/>
      <w:r w:rsidRPr="00CC43D8">
        <w:rPr>
          <w:b/>
        </w:rPr>
        <w:t xml:space="preserve"> livada )</w:t>
      </w:r>
      <w:r>
        <w:t xml:space="preserve"> upisano u </w:t>
      </w:r>
      <w:proofErr w:type="spellStart"/>
      <w:r>
        <w:t>zk.ul</w:t>
      </w:r>
      <w:proofErr w:type="spellEnd"/>
      <w:r>
        <w:t xml:space="preserve">. 2371 </w:t>
      </w:r>
      <w:proofErr w:type="spellStart"/>
      <w:r>
        <w:t>k.o</w:t>
      </w:r>
      <w:proofErr w:type="spellEnd"/>
      <w:r>
        <w:t xml:space="preserve"> </w:t>
      </w:r>
      <w:proofErr w:type="spellStart"/>
      <w:r>
        <w:t>Cernik</w:t>
      </w:r>
      <w:proofErr w:type="spellEnd"/>
      <w:r>
        <w:t>, ukupne površine 7200m2, označeno sa kč.br. 29.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 pod br. Z-1676/09 od 26.3.2009.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nekretnine utvrđuje se u iznosu procijenjene vrijednosti 13.202,00 kn.</w:t>
      </w:r>
    </w:p>
    <w:p w:rsidRDefault="00884E6A" w:rsidP="00E31A1A" w:rsidR="00123CD5">
      <w:r>
        <w:rPr>
          <w:bCs/>
        </w:rPr>
        <w:tab/>
        <w:t xml:space="preserve">Nekretnina se na </w:t>
      </w:r>
      <w:r w:rsidR="00024EB4">
        <w:rPr>
          <w:bCs/>
        </w:rPr>
        <w:t>ročištu ne može  prodati ispod 6</w:t>
      </w:r>
      <w:r>
        <w:rPr>
          <w:bCs/>
        </w:rPr>
        <w:t xml:space="preserve">0% procijenjene vrijednosti, odnosno </w:t>
      </w:r>
      <w:r w:rsidR="00024EB4">
        <w:rPr>
          <w:bCs/>
        </w:rPr>
        <w:t>7.912,20</w:t>
      </w:r>
      <w:r>
        <w:rPr>
          <w:bCs/>
        </w:rPr>
        <w:t xml:space="preserve"> kn.</w:t>
      </w:r>
    </w:p>
    <w:p w:rsidRDefault="00123CD5" w:rsidP="00E31A1A" w:rsidR="00F65F0C">
      <w:pPr>
        <w:jc w:val="both"/>
        <w:rPr>
          <w:b/>
        </w:rPr>
      </w:pPr>
      <w:r>
        <w:rPr>
          <w:rStyle w:val="Naglaeno"/>
          <w:b w:val="false"/>
        </w:rPr>
        <w:tab/>
      </w:r>
    </w:p>
    <w:p w:rsidRDefault="00F65F0C" w:rsidP="00F65F0C" w:rsidR="00F65F0C" w:rsidRPr="00024EB4">
      <w:pPr>
        <w:ind w:firstLine="708"/>
        <w:jc w:val="both"/>
      </w:pPr>
      <w:r w:rsidRPr="008319FA">
        <w:rPr>
          <w:b/>
        </w:rPr>
        <w:t xml:space="preserve">II </w:t>
      </w:r>
      <w:r>
        <w:rPr>
          <w:b/>
        </w:rPr>
        <w:t>–</w:t>
      </w:r>
      <w:r>
        <w:t xml:space="preserve"> Ročište </w:t>
      </w:r>
      <w:r w:rsidR="008A6AA3">
        <w:t xml:space="preserve">za javnu dražbu </w:t>
      </w:r>
      <w:r>
        <w:t xml:space="preserve"> određuje </w:t>
      </w:r>
      <w:r w:rsidR="008A6AA3">
        <w:t xml:space="preserve">se </w:t>
      </w:r>
      <w:r>
        <w:t xml:space="preserve">na dan </w:t>
      </w:r>
      <w:r w:rsidR="00024EB4">
        <w:rPr>
          <w:b/>
        </w:rPr>
        <w:t xml:space="preserve">21. veljače 2017., u 9,00 </w:t>
      </w:r>
    </w:p>
    <w:p w:rsidRDefault="00F65F0C" w:rsidP="00F65F0C" w:rsidR="00F03560">
      <w:pPr>
        <w:ind w:firstLine="720"/>
        <w:jc w:val="both"/>
      </w:pPr>
      <w:r>
        <w:t xml:space="preserve"> </w:t>
      </w:r>
      <w:r w:rsidRPr="002366F1">
        <w:rPr>
          <w:b/>
        </w:rPr>
        <w:t>sati,</w:t>
      </w:r>
      <w:r>
        <w:t xml:space="preserve"> u prostorijama Trgovačkog suda u Osijeku Stalna služba u </w:t>
      </w:r>
      <w:proofErr w:type="spellStart"/>
      <w:r>
        <w:t>Slav.Brodu</w:t>
      </w:r>
      <w:proofErr w:type="spellEnd"/>
      <w:r>
        <w:t>, Trg pobjede 13/III, sudnica 89/III.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905318" w:rsidRPr="00905318">
      <w:pPr>
        <w:tabs>
          <w:tab w:pos="720" w:val="left"/>
        </w:tabs>
        <w:jc w:val="both"/>
        <w:rPr>
          <w:b/>
        </w:rPr>
      </w:pPr>
      <w:r>
        <w:tab/>
      </w:r>
      <w:r w:rsidR="00123CD5">
        <w:rPr>
          <w:b/>
        </w:rPr>
        <w:t>III</w:t>
      </w:r>
      <w:r w:rsidRPr="00905318">
        <w:rPr>
          <w:b/>
        </w:rPr>
        <w:t xml:space="preserve"> – </w:t>
      </w:r>
      <w:r w:rsidR="00905318" w:rsidRPr="00905318">
        <w:rPr>
          <w:b/>
        </w:rPr>
        <w:t>PRODAJNA CIJENA</w:t>
      </w:r>
    </w:p>
    <w:p w:rsidRDefault="00905318" w:rsidP="00F65F0C" w:rsidR="00F65F0C">
      <w:pPr>
        <w:tabs>
          <w:tab w:pos="720" w:val="left"/>
        </w:tabs>
        <w:jc w:val="both"/>
      </w:pPr>
      <w:r>
        <w:tab/>
      </w:r>
      <w:r w:rsidR="00F65F0C">
        <w:t xml:space="preserve">Navedena imovina na ročištu se ne može prodavati ispod </w:t>
      </w:r>
      <w:r w:rsidR="00884E6A">
        <w:t xml:space="preserve">početnih </w:t>
      </w:r>
      <w:r w:rsidR="00F65F0C">
        <w:t xml:space="preserve"> </w:t>
      </w:r>
      <w:r w:rsidR="00884E6A">
        <w:t>cijena</w:t>
      </w:r>
      <w:r w:rsidR="00F65F0C">
        <w:t xml:space="preserve"> </w:t>
      </w:r>
      <w:r w:rsidR="00123CD5">
        <w:t xml:space="preserve">u iznosima navedenim u </w:t>
      </w:r>
      <w:proofErr w:type="spellStart"/>
      <w:r w:rsidR="00123CD5">
        <w:t>toč</w:t>
      </w:r>
      <w:proofErr w:type="spellEnd"/>
      <w:r w:rsidR="00123CD5">
        <w:t>. I</w:t>
      </w:r>
      <w:r w:rsidR="003E126C">
        <w:t xml:space="preserve"> (6</w:t>
      </w:r>
      <w:r w:rsidR="00884E6A">
        <w:t>0% od utvrđene vrijednosti).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F65F0C">
      <w:pPr>
        <w:jc w:val="both"/>
      </w:pPr>
      <w:r>
        <w:tab/>
      </w:r>
      <w:r w:rsidR="00123CD5">
        <w:t>I</w:t>
      </w:r>
      <w:r w:rsidRPr="008319FA">
        <w:rPr>
          <w:b/>
        </w:rPr>
        <w:t>V –</w:t>
      </w:r>
      <w:r>
        <w:t xml:space="preserve"> Sve poreze i pristojbe u svezi s prodajom, snosi kupac.</w:t>
      </w:r>
    </w:p>
    <w:p w:rsidRDefault="00F65F0C" w:rsidP="00F65F0C" w:rsidR="00F65F0C">
      <w:pPr>
        <w:jc w:val="both"/>
      </w:pPr>
    </w:p>
    <w:p w:rsidRDefault="00F65F0C" w:rsidP="00F65F0C" w:rsidR="00F65F0C">
      <w:pPr>
        <w:ind w:firstLine="720"/>
        <w:jc w:val="both"/>
      </w:pPr>
      <w:r w:rsidRPr="008319FA">
        <w:rPr>
          <w:b/>
        </w:rPr>
        <w:t>V –</w:t>
      </w:r>
      <w:r>
        <w:t xml:space="preserve"> Pravo sudjelovanja na javnoj dražbi</w:t>
      </w:r>
      <w:r w:rsidR="00026106">
        <w:t xml:space="preserve"> </w:t>
      </w:r>
      <w:r>
        <w:t xml:space="preserve">imaju samo oni ponuditelji koji najkasnije u roku dva dana prije održavanja ročišta za dražbu, uplate jamčevinu u visini 10% </w:t>
      </w:r>
      <w:r w:rsidR="00884E6A">
        <w:t xml:space="preserve">početne </w:t>
      </w:r>
      <w:r>
        <w:t>vrijednosti, na račun sudskog depozita Trgovačkog suda Osijeku br.</w:t>
      </w:r>
      <w:r w:rsidR="007A32F5">
        <w:t xml:space="preserve"> IBAN HR</w:t>
      </w:r>
      <w:r w:rsidR="00E3574B">
        <w:t>31</w:t>
      </w:r>
      <w:r>
        <w:t xml:space="preserve"> 2390001-1300000200 poziv na broj </w:t>
      </w:r>
      <w:r w:rsidR="00E3574B">
        <w:t>HR</w:t>
      </w:r>
      <w:r>
        <w:t>05 221-</w:t>
      </w:r>
      <w:r>
        <w:rPr>
          <w:b/>
        </w:rPr>
        <w:t>60</w:t>
      </w:r>
      <w:r>
        <w:t>-2011 i dokaz o tome predoče stečajnom sucu prije početka dražbe.</w:t>
      </w:r>
      <w:r>
        <w:rPr>
          <w:b/>
        </w:rPr>
        <w:t xml:space="preserve">                                                                 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  <w:t>Punomoćnici ponuditelja mogu sudjelovati na dražbi samo uz ovjerenu specijalnu punomoć.</w:t>
      </w:r>
    </w:p>
    <w:p w:rsidRDefault="00E31A1A" w:rsidP="00F65F0C" w:rsidR="00E31A1A">
      <w:pPr>
        <w:jc w:val="both"/>
      </w:pPr>
    </w:p>
    <w:p w:rsidRDefault="00E31A1A" w:rsidP="00F65F0C" w:rsidR="00E31A1A">
      <w:pPr>
        <w:jc w:val="both"/>
      </w:pPr>
    </w:p>
    <w:p w:rsidRDefault="00E31A1A" w:rsidP="00F65F0C" w:rsidR="00E31A1A">
      <w:pPr>
        <w:jc w:val="both"/>
      </w:pPr>
    </w:p>
    <w:p w:rsidRDefault="00E31A1A" w:rsidP="00F65F0C" w:rsidR="00E31A1A">
      <w:pPr>
        <w:jc w:val="both"/>
      </w:pPr>
    </w:p>
    <w:p w:rsidRDefault="00E31A1A" w:rsidP="00F65F0C" w:rsidR="00E31A1A">
      <w:pPr>
        <w:jc w:val="both"/>
      </w:pPr>
    </w:p>
    <w:p w:rsidRDefault="00E31A1A" w:rsidP="00F65F0C" w:rsidR="00E31A1A">
      <w:pPr>
        <w:jc w:val="both"/>
      </w:pPr>
    </w:p>
    <w:p w:rsidRDefault="00F65F0C" w:rsidP="00F65F0C" w:rsidR="00F65F0C">
      <w:pPr>
        <w:jc w:val="both"/>
      </w:pPr>
      <w:r>
        <w:tab/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 ako njihove tražbine dostižu iznos jamčevine.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</w:r>
      <w:r w:rsidRPr="008319FA">
        <w:rPr>
          <w:b/>
        </w:rPr>
        <w:t>VI –</w:t>
      </w:r>
      <w:r>
        <w:t xml:space="preserve"> Kupac je dužan uplatiti razliku između jamčevine i postignute </w:t>
      </w:r>
      <w:proofErr w:type="spellStart"/>
      <w:r>
        <w:t>kupovnine</w:t>
      </w:r>
      <w:proofErr w:type="spellEnd"/>
      <w:r>
        <w:t xml:space="preserve"> u roku od 30 dana od dana zaključenja javne dražbe.</w:t>
      </w:r>
    </w:p>
    <w:p w:rsidRDefault="00F65F0C" w:rsidP="00F65F0C" w:rsidR="00F65F0C">
      <w:pPr>
        <w:jc w:val="both"/>
      </w:pPr>
      <w:r>
        <w:tab/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F65F0C" w:rsidP="00F65F0C" w:rsidR="00F65F0C">
      <w:pPr>
        <w:jc w:val="both"/>
      </w:pPr>
      <w:r>
        <w:tab/>
        <w:t>Ponuditeljima čija ponuda nije prihvaćena, vratit će se jamčevina odmah nakon zaključene javne dražbe.</w:t>
      </w:r>
    </w:p>
    <w:p w:rsidRDefault="00884E6A" w:rsidP="00F65F0C" w:rsidR="00884E6A">
      <w:pPr>
        <w:jc w:val="both"/>
      </w:pPr>
    </w:p>
    <w:p w:rsidRDefault="00F65F0C" w:rsidP="00F65F0C" w:rsidR="00CC46EA">
      <w:pPr>
        <w:jc w:val="both"/>
      </w:pPr>
      <w:r>
        <w:tab/>
      </w:r>
      <w:r w:rsidRPr="008319FA">
        <w:rPr>
          <w:b/>
        </w:rPr>
        <w:t>VII –</w:t>
      </w:r>
      <w:r>
        <w:t xml:space="preserve"> </w:t>
      </w:r>
      <w:r w:rsidR="000C0216">
        <w:t>Imovina</w:t>
      </w:r>
      <w:r>
        <w:t xml:space="preserve"> će se rješenjem o dosudi, dosuditi kupcu koji ponudi najpovoljniju cijenu.</w:t>
      </w:r>
    </w:p>
    <w:p w:rsidRDefault="00CC46EA" w:rsidP="00F65F0C" w:rsidR="00CC46EA">
      <w:pPr>
        <w:jc w:val="both"/>
      </w:pPr>
    </w:p>
    <w:p w:rsidRDefault="00F65F0C" w:rsidP="00F65F0C" w:rsidR="00123CD5">
      <w:pPr>
        <w:jc w:val="both"/>
      </w:pPr>
      <w:r>
        <w:tab/>
      </w:r>
      <w:r w:rsidR="00123CD5" w:rsidRPr="00C674DA">
        <w:rPr>
          <w:b/>
        </w:rPr>
        <w:t>VIII</w:t>
      </w:r>
      <w:r w:rsidRPr="00C674DA">
        <w:rPr>
          <w:b/>
        </w:rPr>
        <w:t xml:space="preserve"> –</w:t>
      </w:r>
      <w:r>
        <w:t xml:space="preserve"> Prijenos prava vlasništva na kupca i brisanje svih upisanih založnih prava i </w:t>
      </w:r>
      <w:r w:rsidR="00905318">
        <w:t xml:space="preserve">drugih </w:t>
      </w:r>
      <w:r>
        <w:t>tereta</w:t>
      </w:r>
      <w:r w:rsidR="00905318">
        <w:t xml:space="preserve"> koji prestaju prodajom</w:t>
      </w:r>
      <w:r>
        <w:t xml:space="preserve">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F65F0C" w:rsidP="00F65F0C" w:rsidR="00F65F0C">
      <w:pPr>
        <w:jc w:val="both"/>
      </w:pPr>
    </w:p>
    <w:p w:rsidRDefault="00F65F0C" w:rsidP="00F65F0C" w:rsidR="00C674DA">
      <w:pPr>
        <w:jc w:val="both"/>
      </w:pPr>
      <w:r>
        <w:tab/>
      </w:r>
      <w:r w:rsidR="00123CD5" w:rsidRPr="00C674DA">
        <w:rPr>
          <w:b/>
        </w:rPr>
        <w:t>I</w:t>
      </w:r>
      <w:r w:rsidRPr="00C674DA">
        <w:rPr>
          <w:b/>
        </w:rPr>
        <w:t>X –</w:t>
      </w:r>
      <w:r>
        <w:t xml:space="preserve"> Prodaja se obavlja po načelu „viđeno kupljeno“ što isključuje sve naknadne prigovore kupca.</w:t>
      </w:r>
    </w:p>
    <w:p w:rsidRDefault="00C674DA" w:rsidP="00F65F0C" w:rsidR="00C674DA">
      <w:pPr>
        <w:jc w:val="both"/>
      </w:pPr>
    </w:p>
    <w:p w:rsidRDefault="00F65F0C" w:rsidP="00F65F0C" w:rsidR="00F65F0C">
      <w:pPr>
        <w:jc w:val="both"/>
      </w:pPr>
      <w:r>
        <w:tab/>
        <w:t>Zainteresirane osobe mogu razgledati nekretnine</w:t>
      </w:r>
      <w:r w:rsidR="00905318">
        <w:t xml:space="preserve">, te </w:t>
      </w:r>
      <w:r w:rsidR="00123CD5">
        <w:t xml:space="preserve"> dokumentaciju vezanu</w:t>
      </w:r>
      <w:r>
        <w:t xml:space="preserve"> za iste, u vrijeme dogovoreno sa stečajnim upraviteljem </w:t>
      </w:r>
      <w:r w:rsidR="000C0216">
        <w:t xml:space="preserve">Predragom </w:t>
      </w:r>
      <w:proofErr w:type="spellStart"/>
      <w:r w:rsidR="000C0216">
        <w:t>Filajdić</w:t>
      </w:r>
      <w:proofErr w:type="spellEnd"/>
      <w:r w:rsidR="000C0216">
        <w:t>, iz Slavonskog Broda, Luke Lukića 65, (</w:t>
      </w:r>
      <w:proofErr w:type="spellStart"/>
      <w:r w:rsidR="000C0216">
        <w:t>mob</w:t>
      </w:r>
      <w:proofErr w:type="spellEnd"/>
      <w:r w:rsidR="000C0216">
        <w:t>. 091-277-5551)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</w:r>
      <w:r w:rsidRPr="00C674DA">
        <w:t>X –</w:t>
      </w:r>
      <w:r>
        <w:t xml:space="preserve"> Ovaj zaključak objavit će se na </w:t>
      </w:r>
      <w:r w:rsidR="00123CD5">
        <w:t>mrežnoj stanici e-Oglasna ploča sudova i  Internet stranicama web-stečaj.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F65F0C" w:rsidRPr="008A6AA3">
      <w:pPr>
        <w:jc w:val="center"/>
      </w:pPr>
      <w:r w:rsidRPr="008A6AA3">
        <w:t>Obrazloženje</w:t>
      </w:r>
    </w:p>
    <w:p w:rsidRDefault="00F65F0C" w:rsidP="00F65F0C" w:rsidR="00F65F0C">
      <w:pPr>
        <w:jc w:val="both"/>
      </w:pPr>
    </w:p>
    <w:p w:rsidRDefault="00F65F0C" w:rsidP="00F65F0C" w:rsidR="000C0216">
      <w:pPr>
        <w:jc w:val="both"/>
      </w:pPr>
      <w:r>
        <w:tab/>
        <w:t xml:space="preserve">Temeljem čl. </w:t>
      </w:r>
      <w:smartTag w:element="metricconverter" w:uri="urn:schemas-microsoft-com:office:smarttags">
        <w:smartTagPr>
          <w:attr w:val="164 st" w:name="ProductID"/>
        </w:smartTagPr>
        <w:r>
          <w:t>164</w:t>
        </w:r>
        <w:r w:rsidRPr="00D03F0F">
          <w:t xml:space="preserve"> </w:t>
        </w:r>
        <w:r>
          <w:t>st</w:t>
        </w:r>
      </w:smartTag>
      <w:r>
        <w:t>. 3 Stečajnog zakona  (NN br. 44/96, 29/99, 129/00, 123/03, 82/06, 116/10, 25/12 i 133/12), rje</w:t>
      </w:r>
      <w:r w:rsidR="000C0216">
        <w:t>šenjem s</w:t>
      </w:r>
      <w:r w:rsidR="00123CD5">
        <w:t>tečajnog suca br. St-60/2011-300</w:t>
      </w:r>
      <w:r>
        <w:t xml:space="preserve"> od </w:t>
      </w:r>
      <w:r w:rsidR="00123CD5">
        <w:t>19.travnja 2016</w:t>
      </w:r>
      <w:r>
        <w:t>. određena je prodaja</w:t>
      </w:r>
      <w:r w:rsidRPr="00391129">
        <w:t xml:space="preserve"> </w:t>
      </w:r>
      <w:r>
        <w:t xml:space="preserve">u stečajnom postupku uz odgovarajuću primjenu propisa o ovrsi, </w:t>
      </w:r>
      <w:r w:rsidR="00123CD5">
        <w:t>nekretnina označenih</w:t>
      </w:r>
      <w:r w:rsidR="000C0216">
        <w:t xml:space="preserve"> </w:t>
      </w:r>
      <w:r>
        <w:t xml:space="preserve"> u izreci ovog zaključka. </w:t>
      </w:r>
    </w:p>
    <w:p w:rsidRDefault="00A35EF3" w:rsidP="00F65F0C" w:rsidR="00F65F0C">
      <w:pPr>
        <w:jc w:val="both"/>
      </w:pPr>
      <w:r>
        <w:tab/>
        <w:t>Nakon što je rj</w:t>
      </w:r>
      <w:r w:rsidR="00C674DA">
        <w:t>ešenje postalo pravomoćno održa</w:t>
      </w:r>
      <w:r w:rsidR="003E126C">
        <w:t>o je ukupno pet</w:t>
      </w:r>
      <w:r>
        <w:t xml:space="preserve"> </w:t>
      </w:r>
      <w:r w:rsidR="00A77AC3">
        <w:t>ročišta</w:t>
      </w:r>
      <w:r w:rsidR="00C674DA">
        <w:t xml:space="preserve"> za javnu dražbu na kojima</w:t>
      </w:r>
      <w:r>
        <w:t xml:space="preserve"> nije bilo zainteresiranih kupaca </w:t>
      </w:r>
      <w:r w:rsidR="0064371B">
        <w:t>pa je</w:t>
      </w:r>
      <w:r>
        <w:t xml:space="preserve"> valjalo odrediti </w:t>
      </w:r>
      <w:r w:rsidR="003E126C">
        <w:t>šes</w:t>
      </w:r>
      <w:r w:rsidR="00A77AC3">
        <w:t xml:space="preserve">to </w:t>
      </w:r>
      <w:r>
        <w:t xml:space="preserve">ročište uz </w:t>
      </w:r>
      <w:r w:rsidR="00C674DA">
        <w:t>nove</w:t>
      </w:r>
      <w:r>
        <w:t xml:space="preserve"> početne cijene </w:t>
      </w:r>
      <w:r w:rsidR="00C674DA">
        <w:t xml:space="preserve">umanjene za </w:t>
      </w:r>
      <w:r w:rsidR="00EA7D4D">
        <w:t xml:space="preserve">daljnjih </w:t>
      </w:r>
      <w:r w:rsidR="00C674DA">
        <w:t xml:space="preserve">10%, </w:t>
      </w:r>
      <w:r w:rsidR="0064371B">
        <w:t>zbog čega</w:t>
      </w:r>
      <w:r>
        <w:t xml:space="preserve"> je odlučeno kao u izreci </w:t>
      </w:r>
      <w:r w:rsidR="00F65F0C">
        <w:t xml:space="preserve">na temelju čl.  </w:t>
      </w:r>
      <w:smartTag w:element="metricconverter" w:uri="urn:schemas-microsoft-com:office:smarttags">
        <w:smartTagPr>
          <w:attr w:val="164 st" w:name="ProductID"/>
        </w:smartTagPr>
        <w:r w:rsidR="00F65F0C">
          <w:t>164 st</w:t>
        </w:r>
      </w:smartTag>
      <w:r w:rsidR="00C674DA">
        <w:t>. 4 i 6</w:t>
      </w:r>
      <w:r w:rsidR="00F65F0C">
        <w:t xml:space="preserve"> SZ-a,  uz odgovarajuću primjenu odredbi čl. </w:t>
      </w:r>
      <w:r w:rsidR="009868E1">
        <w:t>92, 93 i 94</w:t>
      </w:r>
      <w:r w:rsidR="00F65F0C">
        <w:t xml:space="preserve"> Ovršnog zakona (NN br. </w:t>
      </w:r>
      <w:r w:rsidR="009868E1">
        <w:t>57/96, 29/99, 42/00, 173/03, 194/03, 151/04, 88/05, 67/08</w:t>
      </w:r>
      <w:r w:rsidR="00F65F0C">
        <w:t>).</w:t>
      </w:r>
    </w:p>
    <w:p w:rsidRDefault="001D4C0D" w:rsidP="00F65F0C" w:rsidR="00F65F0C">
      <w:pPr>
        <w:jc w:val="both"/>
      </w:pPr>
      <w:r>
        <w:tab/>
      </w:r>
    </w:p>
    <w:p w:rsidRDefault="00F65F0C" w:rsidP="00F65F0C" w:rsidR="00F65F0C">
      <w:r>
        <w:tab/>
      </w:r>
      <w:r>
        <w:tab/>
      </w:r>
      <w:r>
        <w:tab/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E31A1A">
        <w:t>3</w:t>
      </w:r>
      <w:r w:rsidR="00733FDD">
        <w:t>1</w:t>
      </w:r>
      <w:r w:rsidR="00E31A1A">
        <w:t>.siječnja 2017</w:t>
      </w:r>
      <w:r>
        <w:t>.g.</w:t>
      </w:r>
    </w:p>
    <w:p w:rsidRDefault="00F65F0C" w:rsidP="00F65F0C" w:rsidR="00F65F0C">
      <w:r>
        <w:t xml:space="preserve">                                                                               </w:t>
      </w:r>
      <w:r>
        <w:tab/>
      </w:r>
      <w:r>
        <w:tab/>
        <w:t xml:space="preserve">         STEČAJNI SUDAC:</w:t>
      </w:r>
    </w:p>
    <w:p w:rsidRDefault="00F65F0C" w:rsidP="00F65F0C" w:rsidR="00F65F0C"/>
    <w:p w:rsidRDefault="00F65F0C" w:rsidP="00F65F0C" w:rsidR="00F65F0C">
      <w:r>
        <w:t xml:space="preserve">                                                                                    </w:t>
      </w:r>
      <w:r>
        <w:tab/>
        <w:t xml:space="preserve">               Vesna Vukelić</w:t>
      </w:r>
    </w:p>
    <w:p w:rsidRDefault="00F65F0C" w:rsidP="00F65F0C" w:rsidR="00F65F0C"/>
    <w:p w:rsidRDefault="00F65F0C" w:rsidP="00F65F0C" w:rsidR="00F65F0C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F65F0C" w:rsidP="00F65F0C" w:rsidR="00F65F0C" w:rsidRPr="0015729D">
      <w:r w:rsidRPr="0015729D">
        <w:t>Protiv ovog zaključka nije dopuštena žalba</w:t>
      </w:r>
    </w:p>
    <w:p w:rsidRDefault="00F65F0C" w:rsidP="00F65F0C" w:rsidR="00F65F0C" w:rsidRPr="008E16C6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  <w:r>
        <w:t xml:space="preserve">   </w:t>
      </w:r>
    </w:p>
    <w:p w:rsidRDefault="001E176E" w:rsidP="001E176E" w:rsidR="001E176E" w:rsidRPr="00B653C5">
      <w:pPr>
        <w:tabs>
          <w:tab w:pos="2268" w:leader="dot" w:val="right"/>
          <w:tab w:pos="2835" w:leader="dot" w:val="right"/>
        </w:tabs>
        <w:ind w:left="1440"/>
        <w:jc w:val="both"/>
      </w:pPr>
    </w:p>
    <w:p w:rsidRDefault="001E176E" w:rsidP="001E176E" w:rsidR="001E176E">
      <w:pPr>
        <w:rPr>
          <w:sz w:val="20"/>
          <w:szCs w:val="20"/>
        </w:rPr>
      </w:pPr>
    </w:p>
    <w:p w:rsidRDefault="00123CD5" w:rsidP="001E176E" w:rsidR="001E176E">
      <w:r>
        <w:t>Dostaviti putem mrežne stanice e-Oglasna ploča</w:t>
      </w:r>
    </w:p>
    <w:p w:rsidRDefault="001E176E" w:rsidP="001E176E" w:rsidR="001E176E">
      <w:r>
        <w:t>-</w:t>
      </w:r>
      <w:r w:rsidR="00280E01">
        <w:t xml:space="preserve"> </w:t>
      </w:r>
      <w:proofErr w:type="spellStart"/>
      <w:r>
        <w:t>steč.upravitelj</w:t>
      </w:r>
      <w:proofErr w:type="spellEnd"/>
    </w:p>
    <w:p w:rsidRDefault="00163D54" w:rsidP="001E176E" w:rsidR="00163D54">
      <w:r>
        <w:t>-</w:t>
      </w:r>
      <w:proofErr w:type="spellStart"/>
      <w:r>
        <w:t>razlučni</w:t>
      </w:r>
      <w:proofErr w:type="spellEnd"/>
      <w:r>
        <w:t xml:space="preserve"> vjerovnici:</w:t>
      </w:r>
    </w:p>
    <w:p w:rsidRDefault="00123CD5" w:rsidP="001E176E" w:rsidR="00123CD5">
      <w:r>
        <w:t>GRAD NOVA GRADIŠKA</w:t>
      </w:r>
    </w:p>
    <w:p w:rsidRDefault="00123CD5" w:rsidP="00123CD5" w:rsidR="00123CD5" w:rsidRPr="00123CD5">
      <w:pPr>
        <w:rPr>
          <w:b/>
        </w:rPr>
      </w:pPr>
      <w:r>
        <w:t xml:space="preserve">RH POREZNA UPRAVA PU i RAVNATELJSTVO ROBNIH ZALIHA </w:t>
      </w:r>
      <w:proofErr w:type="spellStart"/>
      <w:r>
        <w:t>Slav.Brod</w:t>
      </w:r>
      <w:proofErr w:type="spellEnd"/>
      <w:r>
        <w:t>, putem ŽD</w:t>
      </w:r>
      <w:r>
        <w:rPr>
          <w:b/>
        </w:rPr>
        <w:t>O</w:t>
      </w:r>
    </w:p>
    <w:p w:rsidRDefault="00123CD5" w:rsidP="001E176E" w:rsidR="00123CD5">
      <w:r>
        <w:t xml:space="preserve">SLAVONIJA SLAD d.o.o Nova Gradiška, Bedem </w:t>
      </w:r>
      <w:proofErr w:type="spellStart"/>
      <w:r>
        <w:t>bb</w:t>
      </w:r>
      <w:proofErr w:type="spellEnd"/>
    </w:p>
    <w:p w:rsidRDefault="00123CD5" w:rsidP="001E176E" w:rsidR="00123CD5"/>
    <w:p w:rsidRDefault="00123CD5" w:rsidP="001E176E" w:rsidR="00123CD5"/>
    <w:p w:rsidRDefault="00123CD5" w:rsidP="001E176E" w:rsidR="00123CD5"/>
    <w:p w:rsidRDefault="001E176E" w:rsidP="001E176E" w:rsidR="001E176E" w:rsidRPr="00DB350A">
      <w:pPr>
        <w:rPr>
          <w:sz w:val="22"/>
          <w:szCs w:val="22"/>
        </w:rPr>
      </w:pPr>
    </w:p>
    <w:p w:rsidRDefault="00534A56" w:rsidP="006E149E" w:rsidR="00534A56">
      <w:pPr>
        <w:tabs>
          <w:tab w:pos="720" w:val="left"/>
        </w:tabs>
        <w:jc w:val="both"/>
      </w:pPr>
    </w:p>
    <w:p w:rsidRDefault="00BD0351" w:rsidP="001E176E" w:rsidR="00B8679A">
      <w:pPr>
        <w:tabs>
          <w:tab w:pos="720" w:val="left"/>
        </w:tabs>
        <w:jc w:val="both"/>
      </w:pPr>
      <w:r>
        <w:tab/>
      </w:r>
    </w:p>
    <w:sectPr w:rsidR="00B867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F0FA2"/>
    <w:multiLevelType w:val="hybridMultilevel"/>
    <w:tmpl w:val="FA588BF4"/>
    <w:lvl w:tplc="9D3A2D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2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6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47B23D55"/>
    <w:multiLevelType w:val="hybridMultilevel"/>
    <w:tmpl w:val="EE0A9370"/>
    <w:lvl w:tplc="905A3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0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2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5"/>
  </w:num>
  <w:num w:numId="5">
    <w:abstractNumId w:val="11"/>
  </w:num>
  <w:num w:numId="6">
    <w:abstractNumId w:val="2"/>
  </w:num>
  <w:num w:numId="7">
    <w:abstractNumId w:val="6"/>
  </w:num>
  <w:num w:numId="8">
    <w:abstractNumId w:val="10"/>
  </w:num>
  <w:num w:numId="9">
    <w:abstractNumId w:val="4"/>
  </w:num>
  <w:num w:numId="10">
    <w:abstractNumId w:val="0"/>
  </w:num>
  <w:num w:numId="11">
    <w:abstractNumId w:val="8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74AF"/>
    <w:rsid w:val="000153B3"/>
    <w:rsid w:val="00017D63"/>
    <w:rsid w:val="00023078"/>
    <w:rsid w:val="00024EB4"/>
    <w:rsid w:val="00026106"/>
    <w:rsid w:val="00045A49"/>
    <w:rsid w:val="00046270"/>
    <w:rsid w:val="00054117"/>
    <w:rsid w:val="00060616"/>
    <w:rsid w:val="00080F0D"/>
    <w:rsid w:val="00081AEA"/>
    <w:rsid w:val="00081D67"/>
    <w:rsid w:val="00085E1C"/>
    <w:rsid w:val="0009006C"/>
    <w:rsid w:val="00090695"/>
    <w:rsid w:val="0009152C"/>
    <w:rsid w:val="000A24DF"/>
    <w:rsid w:val="000B4381"/>
    <w:rsid w:val="000B4B07"/>
    <w:rsid w:val="000C0216"/>
    <w:rsid w:val="000D602E"/>
    <w:rsid w:val="000D761E"/>
    <w:rsid w:val="000E0AF7"/>
    <w:rsid w:val="000F6549"/>
    <w:rsid w:val="00105010"/>
    <w:rsid w:val="00105652"/>
    <w:rsid w:val="001068D9"/>
    <w:rsid w:val="00123CD5"/>
    <w:rsid w:val="00137D43"/>
    <w:rsid w:val="00141379"/>
    <w:rsid w:val="001436CF"/>
    <w:rsid w:val="001440BF"/>
    <w:rsid w:val="00163D54"/>
    <w:rsid w:val="00167D89"/>
    <w:rsid w:val="001760F9"/>
    <w:rsid w:val="0017675E"/>
    <w:rsid w:val="00183F55"/>
    <w:rsid w:val="001938FB"/>
    <w:rsid w:val="001A1B09"/>
    <w:rsid w:val="001B599B"/>
    <w:rsid w:val="001B7F0D"/>
    <w:rsid w:val="001D4C0D"/>
    <w:rsid w:val="001D6E46"/>
    <w:rsid w:val="001D7653"/>
    <w:rsid w:val="001E0362"/>
    <w:rsid w:val="001E176E"/>
    <w:rsid w:val="001E57F9"/>
    <w:rsid w:val="001F0267"/>
    <w:rsid w:val="001F683B"/>
    <w:rsid w:val="00200D6D"/>
    <w:rsid w:val="00211FB7"/>
    <w:rsid w:val="00212F75"/>
    <w:rsid w:val="00221A92"/>
    <w:rsid w:val="00231278"/>
    <w:rsid w:val="00232684"/>
    <w:rsid w:val="002334F5"/>
    <w:rsid w:val="002378AB"/>
    <w:rsid w:val="00237AA7"/>
    <w:rsid w:val="002453C0"/>
    <w:rsid w:val="00250957"/>
    <w:rsid w:val="0025698C"/>
    <w:rsid w:val="0026530F"/>
    <w:rsid w:val="00276695"/>
    <w:rsid w:val="00280E01"/>
    <w:rsid w:val="0028236B"/>
    <w:rsid w:val="002916D6"/>
    <w:rsid w:val="002A1542"/>
    <w:rsid w:val="002A15B7"/>
    <w:rsid w:val="002A3019"/>
    <w:rsid w:val="002A42EB"/>
    <w:rsid w:val="002B6B68"/>
    <w:rsid w:val="002D70B5"/>
    <w:rsid w:val="002D746A"/>
    <w:rsid w:val="002E122D"/>
    <w:rsid w:val="002E75C8"/>
    <w:rsid w:val="002F2E75"/>
    <w:rsid w:val="002F61E7"/>
    <w:rsid w:val="002F66C6"/>
    <w:rsid w:val="002F68E8"/>
    <w:rsid w:val="003104D2"/>
    <w:rsid w:val="00311446"/>
    <w:rsid w:val="00321431"/>
    <w:rsid w:val="00321F87"/>
    <w:rsid w:val="003239B5"/>
    <w:rsid w:val="00327C50"/>
    <w:rsid w:val="00345D8E"/>
    <w:rsid w:val="00362A55"/>
    <w:rsid w:val="00385842"/>
    <w:rsid w:val="003C1CA6"/>
    <w:rsid w:val="003C3B5D"/>
    <w:rsid w:val="003C7FD0"/>
    <w:rsid w:val="003D04EF"/>
    <w:rsid w:val="003E126C"/>
    <w:rsid w:val="004055C0"/>
    <w:rsid w:val="00420F7F"/>
    <w:rsid w:val="00427A0E"/>
    <w:rsid w:val="004335FD"/>
    <w:rsid w:val="00436B08"/>
    <w:rsid w:val="00443D6D"/>
    <w:rsid w:val="00462036"/>
    <w:rsid w:val="00481CF0"/>
    <w:rsid w:val="0049207E"/>
    <w:rsid w:val="004A655A"/>
    <w:rsid w:val="004B6261"/>
    <w:rsid w:val="004E4E69"/>
    <w:rsid w:val="004E7FCB"/>
    <w:rsid w:val="00500605"/>
    <w:rsid w:val="00510AA6"/>
    <w:rsid w:val="00516397"/>
    <w:rsid w:val="00522E00"/>
    <w:rsid w:val="00534A56"/>
    <w:rsid w:val="005357A0"/>
    <w:rsid w:val="00563DAE"/>
    <w:rsid w:val="005736C7"/>
    <w:rsid w:val="00595891"/>
    <w:rsid w:val="005B4D2F"/>
    <w:rsid w:val="005D0386"/>
    <w:rsid w:val="005D38AC"/>
    <w:rsid w:val="005D49EC"/>
    <w:rsid w:val="005D4ADF"/>
    <w:rsid w:val="005E002B"/>
    <w:rsid w:val="005E0D37"/>
    <w:rsid w:val="005F500F"/>
    <w:rsid w:val="006013FF"/>
    <w:rsid w:val="00601487"/>
    <w:rsid w:val="0062723A"/>
    <w:rsid w:val="00631696"/>
    <w:rsid w:val="00631D98"/>
    <w:rsid w:val="0064371B"/>
    <w:rsid w:val="006623EF"/>
    <w:rsid w:val="0067315F"/>
    <w:rsid w:val="0067359A"/>
    <w:rsid w:val="00693254"/>
    <w:rsid w:val="00695FBB"/>
    <w:rsid w:val="006B44CB"/>
    <w:rsid w:val="006C18F7"/>
    <w:rsid w:val="006D0817"/>
    <w:rsid w:val="006E149E"/>
    <w:rsid w:val="006E1E62"/>
    <w:rsid w:val="00702C13"/>
    <w:rsid w:val="00713CCB"/>
    <w:rsid w:val="007207CF"/>
    <w:rsid w:val="00723C86"/>
    <w:rsid w:val="00733FDD"/>
    <w:rsid w:val="0073718A"/>
    <w:rsid w:val="00765135"/>
    <w:rsid w:val="00775AB9"/>
    <w:rsid w:val="00777944"/>
    <w:rsid w:val="00797447"/>
    <w:rsid w:val="007A32F5"/>
    <w:rsid w:val="007A57D0"/>
    <w:rsid w:val="007A5E18"/>
    <w:rsid w:val="007D14F4"/>
    <w:rsid w:val="007D3B0F"/>
    <w:rsid w:val="007D53E9"/>
    <w:rsid w:val="007D6C68"/>
    <w:rsid w:val="007E107D"/>
    <w:rsid w:val="007E12E6"/>
    <w:rsid w:val="007E38EA"/>
    <w:rsid w:val="007F38C2"/>
    <w:rsid w:val="007F6D25"/>
    <w:rsid w:val="007F6D74"/>
    <w:rsid w:val="008005BC"/>
    <w:rsid w:val="00807889"/>
    <w:rsid w:val="008172C9"/>
    <w:rsid w:val="00825CE5"/>
    <w:rsid w:val="00830EB4"/>
    <w:rsid w:val="00832EC2"/>
    <w:rsid w:val="00836B57"/>
    <w:rsid w:val="00836DA3"/>
    <w:rsid w:val="00840AB8"/>
    <w:rsid w:val="00854119"/>
    <w:rsid w:val="0086566B"/>
    <w:rsid w:val="00865C04"/>
    <w:rsid w:val="008813C4"/>
    <w:rsid w:val="00881594"/>
    <w:rsid w:val="00884E6A"/>
    <w:rsid w:val="00887EC7"/>
    <w:rsid w:val="00892215"/>
    <w:rsid w:val="008A0EBA"/>
    <w:rsid w:val="008A638B"/>
    <w:rsid w:val="008A6AA3"/>
    <w:rsid w:val="008A7475"/>
    <w:rsid w:val="008B333C"/>
    <w:rsid w:val="008B559F"/>
    <w:rsid w:val="008D3A6D"/>
    <w:rsid w:val="008E04B2"/>
    <w:rsid w:val="008E54B5"/>
    <w:rsid w:val="008E6ED6"/>
    <w:rsid w:val="008F2FC2"/>
    <w:rsid w:val="009009F3"/>
    <w:rsid w:val="009023E3"/>
    <w:rsid w:val="00903C18"/>
    <w:rsid w:val="00905318"/>
    <w:rsid w:val="009119FD"/>
    <w:rsid w:val="00920CC8"/>
    <w:rsid w:val="00926CD4"/>
    <w:rsid w:val="00941BC0"/>
    <w:rsid w:val="00946B19"/>
    <w:rsid w:val="009631AC"/>
    <w:rsid w:val="00963579"/>
    <w:rsid w:val="009732EF"/>
    <w:rsid w:val="00986726"/>
    <w:rsid w:val="009868E1"/>
    <w:rsid w:val="00992B95"/>
    <w:rsid w:val="009B0791"/>
    <w:rsid w:val="009B71CC"/>
    <w:rsid w:val="009C40D4"/>
    <w:rsid w:val="009E47E8"/>
    <w:rsid w:val="009E5C74"/>
    <w:rsid w:val="009F717B"/>
    <w:rsid w:val="00A00B87"/>
    <w:rsid w:val="00A0730D"/>
    <w:rsid w:val="00A12BE6"/>
    <w:rsid w:val="00A164E3"/>
    <w:rsid w:val="00A31693"/>
    <w:rsid w:val="00A35EF3"/>
    <w:rsid w:val="00A37116"/>
    <w:rsid w:val="00A43305"/>
    <w:rsid w:val="00A44F65"/>
    <w:rsid w:val="00A57E4C"/>
    <w:rsid w:val="00A61C71"/>
    <w:rsid w:val="00A77AC3"/>
    <w:rsid w:val="00A8760A"/>
    <w:rsid w:val="00AB61B7"/>
    <w:rsid w:val="00AB7822"/>
    <w:rsid w:val="00AC48E4"/>
    <w:rsid w:val="00AC7EB8"/>
    <w:rsid w:val="00AD3549"/>
    <w:rsid w:val="00AD6624"/>
    <w:rsid w:val="00AD6D71"/>
    <w:rsid w:val="00AE06CA"/>
    <w:rsid w:val="00AF14A9"/>
    <w:rsid w:val="00AF5BE1"/>
    <w:rsid w:val="00B02EE6"/>
    <w:rsid w:val="00B0498B"/>
    <w:rsid w:val="00B06497"/>
    <w:rsid w:val="00B07E23"/>
    <w:rsid w:val="00B162CB"/>
    <w:rsid w:val="00B1799C"/>
    <w:rsid w:val="00B2200C"/>
    <w:rsid w:val="00B2599D"/>
    <w:rsid w:val="00B31547"/>
    <w:rsid w:val="00B31575"/>
    <w:rsid w:val="00B37859"/>
    <w:rsid w:val="00B462BB"/>
    <w:rsid w:val="00B52CAA"/>
    <w:rsid w:val="00B52D7B"/>
    <w:rsid w:val="00B57F82"/>
    <w:rsid w:val="00B76303"/>
    <w:rsid w:val="00B81D59"/>
    <w:rsid w:val="00B8679A"/>
    <w:rsid w:val="00B91106"/>
    <w:rsid w:val="00B9315D"/>
    <w:rsid w:val="00B945DB"/>
    <w:rsid w:val="00B97F5B"/>
    <w:rsid w:val="00BA0E1E"/>
    <w:rsid w:val="00BA41AF"/>
    <w:rsid w:val="00BA4319"/>
    <w:rsid w:val="00BA59C1"/>
    <w:rsid w:val="00BB2320"/>
    <w:rsid w:val="00BC5937"/>
    <w:rsid w:val="00BD0351"/>
    <w:rsid w:val="00BF5363"/>
    <w:rsid w:val="00BF6135"/>
    <w:rsid w:val="00BF6DB9"/>
    <w:rsid w:val="00C0280D"/>
    <w:rsid w:val="00C14BEB"/>
    <w:rsid w:val="00C25ACC"/>
    <w:rsid w:val="00C44F16"/>
    <w:rsid w:val="00C461F7"/>
    <w:rsid w:val="00C47E68"/>
    <w:rsid w:val="00C50885"/>
    <w:rsid w:val="00C640CB"/>
    <w:rsid w:val="00C674DA"/>
    <w:rsid w:val="00C712F3"/>
    <w:rsid w:val="00C713EC"/>
    <w:rsid w:val="00C72D12"/>
    <w:rsid w:val="00C75F74"/>
    <w:rsid w:val="00C77962"/>
    <w:rsid w:val="00C811CE"/>
    <w:rsid w:val="00C90E31"/>
    <w:rsid w:val="00C91C26"/>
    <w:rsid w:val="00CA2B2E"/>
    <w:rsid w:val="00CB4628"/>
    <w:rsid w:val="00CB565E"/>
    <w:rsid w:val="00CB5946"/>
    <w:rsid w:val="00CC1691"/>
    <w:rsid w:val="00CC46EA"/>
    <w:rsid w:val="00CD085E"/>
    <w:rsid w:val="00CE6578"/>
    <w:rsid w:val="00CE7F27"/>
    <w:rsid w:val="00CF1A29"/>
    <w:rsid w:val="00CF30A4"/>
    <w:rsid w:val="00CF52E8"/>
    <w:rsid w:val="00D01BF1"/>
    <w:rsid w:val="00D063E9"/>
    <w:rsid w:val="00D152F5"/>
    <w:rsid w:val="00D15B85"/>
    <w:rsid w:val="00D411D3"/>
    <w:rsid w:val="00D51D0F"/>
    <w:rsid w:val="00D629AF"/>
    <w:rsid w:val="00D65409"/>
    <w:rsid w:val="00D6723D"/>
    <w:rsid w:val="00D83DAF"/>
    <w:rsid w:val="00D91A9F"/>
    <w:rsid w:val="00DA2190"/>
    <w:rsid w:val="00DA50EF"/>
    <w:rsid w:val="00DB43A0"/>
    <w:rsid w:val="00DB4B93"/>
    <w:rsid w:val="00DB73BD"/>
    <w:rsid w:val="00DC43AA"/>
    <w:rsid w:val="00DE0195"/>
    <w:rsid w:val="00DE2B59"/>
    <w:rsid w:val="00DF4F1B"/>
    <w:rsid w:val="00DF5E3E"/>
    <w:rsid w:val="00E00155"/>
    <w:rsid w:val="00E31A1A"/>
    <w:rsid w:val="00E34446"/>
    <w:rsid w:val="00E3574B"/>
    <w:rsid w:val="00E44C19"/>
    <w:rsid w:val="00E51335"/>
    <w:rsid w:val="00E51C55"/>
    <w:rsid w:val="00E7411C"/>
    <w:rsid w:val="00E91A36"/>
    <w:rsid w:val="00EA7D4D"/>
    <w:rsid w:val="00EC341B"/>
    <w:rsid w:val="00ED0C37"/>
    <w:rsid w:val="00ED6883"/>
    <w:rsid w:val="00EE0C66"/>
    <w:rsid w:val="00EE14F8"/>
    <w:rsid w:val="00EE6A5A"/>
    <w:rsid w:val="00EE7203"/>
    <w:rsid w:val="00EE7B88"/>
    <w:rsid w:val="00F03560"/>
    <w:rsid w:val="00F4114F"/>
    <w:rsid w:val="00F457AA"/>
    <w:rsid w:val="00F61F89"/>
    <w:rsid w:val="00F65F0C"/>
    <w:rsid w:val="00FA601E"/>
    <w:rsid w:val="00FD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123CD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D1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4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4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4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4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123CD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D1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4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4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4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4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9,10,11 - u ormaru (Tomo)
12,13,14,15 - u roč.   SPIS U KAL.16.1.</izvorni_sadrzaj>
    <derivirana_varijabla naziv="DomainObject.Predmet.PrimjedbaSuca_1">I-III ,IV,V dio ,6,7,8,   9,10,11 - u ormaru (Tomo)
12,13,14,15 - u roč.   SPIS U KAL.16.1.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FormatedOIB>
  <DomainObject.Predmet.OstaliListFormatedWithAdress>
    <izvorni_sadrzaj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FormatedWithAdress_1"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FormatedWithAdress>
  <DomainObject.Predmet.OstaliListFormatedWithAdressOIB>
    <izvorni_sadrzaj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FormatedWithAdressOIB_1"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5</properties:Pages>
  <properties:Words>1175</properties:Words>
  <properties:Characters>6698</properties:Characters>
  <properties:Lines>211</properties:Lines>
  <properties:Paragraphs>77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2017-01-31T08:59:00Z</dcterms:created>
  <dc:creator>Korisnik</dc:creator>
  <cp:lastModifiedBy>wsadmin</cp:lastModifiedBy>
  <cp:lastPrinted>2017-01-31T09:55:00Z</cp:lastPrinted>
  <dcterms:modified xmlns:xsi="http://www.w3.org/2001/XMLSchema-instance" xsi:type="dcterms:W3CDTF">2017-02-01T07:00:00Z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